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994a" w14:paraId="868994a"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F57002">
      <w:pPr>
        <w:pStyle w:val="Naslov1"/>
        <w:spacing w:before="100"/>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A6411C" w:rsidR="008B157B" w:rsidRPr="00F57002">
      <w:pPr>
        <w:pStyle w:val="Naslov1"/>
        <w:spacing w:after="200" w:before="200"/>
        <w:rPr>
          <w:b w:val="false"/>
        </w:rPr>
      </w:pPr>
      <w:r w:rsidRPr="00F57002">
        <w:rPr>
          <w:b w:val="false"/>
        </w:rPr>
        <w:t>R E P U B L I K A   H R V A T S K A</w:t>
      </w:r>
    </w:p>
    <w:p w:rsidRDefault="008B157B" w:rsidP="00A6411C" w:rsidR="008B157B" w:rsidRPr="00F57002">
      <w:pPr>
        <w:pStyle w:val="Naslov2"/>
        <w:spacing w:after="200" w:before="200"/>
        <w:rPr>
          <w:bCs/>
          <w:szCs w:val="24"/>
        </w:rPr>
      </w:pPr>
      <w:r w:rsidRPr="00F57002">
        <w:rPr>
          <w:bCs/>
          <w:szCs w:val="24"/>
        </w:rPr>
        <w:t>R J E Š E NJ E</w:t>
      </w:r>
    </w:p>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5A7F1C" w:rsidRPr="005A7F1C">
        <w:rPr>
          <w:lang w:val="hr-HR"/>
        </w:rPr>
        <w:t>SEMITA d.o.o., OIB: 56347606937, Podaca, Ribarska 4</w:t>
      </w:r>
      <w:r w:rsidR="00C76020" w:rsidRPr="00F57002">
        <w:rPr>
          <w:lang w:val="hr-HR"/>
        </w:rPr>
        <w:t xml:space="preserve">, </w:t>
      </w:r>
      <w:r w:rsidR="00E23CCA" w:rsidRPr="00F57002">
        <w:rPr>
          <w:lang w:val="hr-HR"/>
        </w:rPr>
        <w:t>dana</w:t>
      </w:r>
      <w:r w:rsidR="0059759E" w:rsidRPr="00F57002">
        <w:rPr>
          <w:lang w:val="hr-HR"/>
        </w:rPr>
        <w:t xml:space="preserve"> </w:t>
      </w:r>
      <w:r w:rsidR="005A7F1C">
        <w:rPr>
          <w:lang w:val="hr-HR"/>
        </w:rPr>
        <w:t>8. svibnja</w:t>
      </w:r>
      <w:r w:rsidR="004E6C78" w:rsidRPr="00F57002">
        <w:rPr>
          <w:lang w:val="hr-HR"/>
        </w:rPr>
        <w:t xml:space="preserve"> 2017</w:t>
      </w:r>
      <w:r w:rsidR="00E23CCA" w:rsidRPr="00F57002">
        <w:rPr>
          <w:lang w:val="hr-HR"/>
        </w:rPr>
        <w:t>. godine</w:t>
      </w:r>
    </w:p>
    <w:p w:rsidRDefault="00D06A2A" w:rsidP="00A6411C" w:rsidR="00C33EB8" w:rsidRPr="00F57002">
      <w:pPr>
        <w:pStyle w:val="Tijeloteksta"/>
        <w:spacing w:after="200" w:before="200"/>
        <w:jc w:val="center"/>
        <w:rPr>
          <w:lang w:val="hr-HR"/>
        </w:rPr>
      </w:pPr>
      <w:r w:rsidRPr="00F57002">
        <w:rPr>
          <w:lang w:val="hr-HR"/>
        </w:rPr>
        <w:t xml:space="preserve">r </w:t>
      </w:r>
      <w:r w:rsidR="00381069" w:rsidRPr="00F57002">
        <w:rPr>
          <w:lang w:val="hr-HR"/>
        </w:rPr>
        <w:t>i j e š i o   j e</w:t>
      </w:r>
    </w:p>
    <w:p w:rsidRDefault="0086618E" w:rsidP="0086618E" w:rsidR="0086618E" w:rsidRPr="00F57002">
      <w:pPr>
        <w:pStyle w:val="Tijeloteksta"/>
        <w:ind w:firstLine="708"/>
        <w:rPr>
          <w:lang w:val="hr-HR"/>
        </w:rPr>
      </w:pPr>
      <w:r w:rsidRPr="00F57002">
        <w:rPr>
          <w:lang w:val="hr-HR"/>
        </w:rPr>
        <w:t xml:space="preserve">I. </w:t>
      </w:r>
      <w:r w:rsidR="00D2292D" w:rsidRPr="00F57002">
        <w:rPr>
          <w:lang w:val="hr-HR"/>
        </w:rPr>
        <w:t xml:space="preserve">Poziva se </w:t>
      </w:r>
      <w:r w:rsidR="005A7F1C" w:rsidRPr="005A7F1C">
        <w:rPr>
          <w:lang w:val="hr-HR"/>
        </w:rPr>
        <w:t>Željko Primorac, Podaca, Ribarska 4</w:t>
      </w:r>
      <w:r w:rsidR="001D7998" w:rsidRPr="00F57002">
        <w:rPr>
          <w:lang w:val="hr-HR"/>
        </w:rPr>
        <w:t xml:space="preserve">, OIB: </w:t>
      </w:r>
      <w:r w:rsidR="005A7F1C" w:rsidRPr="005A7F1C">
        <w:rPr>
          <w:lang w:val="hr-HR"/>
        </w:rPr>
        <w:t xml:space="preserve">71145964540 </w:t>
      </w:r>
      <w:r w:rsidRPr="00F57002">
        <w:rPr>
          <w:lang w:val="hr-HR"/>
        </w:rPr>
        <w:t>(dalje: obveznik plaćanja predujma)</w:t>
      </w:r>
      <w:r w:rsidR="005D67F6" w:rsidRPr="00F57002">
        <w:rPr>
          <w:lang w:val="hr-HR"/>
        </w:rPr>
        <w:t xml:space="preserve"> da</w:t>
      </w:r>
      <w:r w:rsidRPr="00F57002">
        <w:rPr>
          <w:lang w:val="hr-HR"/>
        </w:rPr>
        <w:t>,</w:t>
      </w:r>
      <w:r w:rsidR="00F57002">
        <w:rPr>
          <w:lang w:val="hr-HR"/>
        </w:rPr>
        <w:t xml:space="preserve"> </w:t>
      </w:r>
      <w:r w:rsidR="00ED1748" w:rsidRPr="00F57002">
        <w:rPr>
          <w:lang w:val="hr-HR"/>
        </w:rPr>
        <w:t xml:space="preserve">kao osoba ovlaštena za zastupanje dužnika po zakonu, </w:t>
      </w:r>
      <w:r w:rsidR="005D67F6" w:rsidRPr="00F57002">
        <w:rPr>
          <w:lang w:val="hr-HR"/>
        </w:rPr>
        <w:t>u roku od 8 dana plati</w:t>
      </w:r>
      <w:r w:rsidRPr="00F57002">
        <w:rPr>
          <w:lang w:val="hr-HR"/>
        </w:rPr>
        <w:t>:</w:t>
      </w:r>
    </w:p>
    <w:p w:rsidRDefault="0086618E" w:rsidP="0024431B" w:rsidR="0024431B" w:rsidRPr="00F57002">
      <w:pPr>
        <w:pStyle w:val="Tijeloteksta"/>
        <w:spacing w:before="60"/>
        <w:ind w:firstLine="708"/>
        <w:rPr>
          <w:lang w:val="hr-HR"/>
        </w:rPr>
      </w:pPr>
      <w:r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D2292D" w:rsidRPr="00F57002">
        <w:rPr>
          <w:lang w:val="hr-HR"/>
        </w:rPr>
        <w:t xml:space="preserve"> Zagreb, model HR 0</w:t>
      </w:r>
      <w:r w:rsidR="005A7F1C">
        <w:rPr>
          <w:lang w:val="hr-HR"/>
        </w:rPr>
        <w:t>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5A7F1C">
        <w:rPr>
          <w:lang w:val="hr-HR"/>
        </w:rPr>
        <w:t>1872</w:t>
      </w:r>
      <w:r w:rsidR="00B43416" w:rsidRPr="00F57002">
        <w:rPr>
          <w:lang w:val="hr-HR"/>
        </w:rPr>
        <w:t>-2016</w:t>
      </w:r>
      <w:r w:rsidRPr="00F57002">
        <w:rPr>
          <w:lang w:val="hr-HR"/>
        </w:rPr>
        <w:t>)</w:t>
      </w:r>
    </w:p>
    <w:p w:rsidRDefault="0086618E" w:rsidP="0086618E" w:rsidR="00C33EB8" w:rsidRPr="00F57002">
      <w:pPr>
        <w:pStyle w:val="Tijeloteksta"/>
        <w:spacing w:before="60"/>
        <w:ind w:firstLine="708"/>
        <w:rPr>
          <w:lang w:val="hr-HR"/>
        </w:rPr>
      </w:pPr>
      <w:r w:rsidRPr="00F57002">
        <w:rPr>
          <w:lang w:val="hr-HR"/>
        </w:rPr>
        <w:t xml:space="preserve">- </w:t>
      </w:r>
      <w:r w:rsidR="00C17537" w:rsidRPr="00F57002">
        <w:rPr>
          <w:lang w:val="hr-HR"/>
        </w:rPr>
        <w:t xml:space="preserve">dodatni predujam za namirenje troškova stečajnog postupka </w:t>
      </w:r>
      <w:r w:rsidR="0059759E" w:rsidRPr="00F57002">
        <w:rPr>
          <w:lang w:val="hr-HR"/>
        </w:rPr>
        <w:t xml:space="preserve">u iznosu </w:t>
      </w:r>
      <w:r w:rsidR="00C17537" w:rsidRPr="00F57002">
        <w:rPr>
          <w:lang w:val="hr-HR"/>
        </w:rPr>
        <w:t xml:space="preserve">od </w:t>
      </w:r>
      <w:r w:rsidR="00374A1A" w:rsidRPr="00F57002">
        <w:rPr>
          <w:lang w:val="hr-HR"/>
        </w:rPr>
        <w:t>4.0</w:t>
      </w:r>
      <w:r w:rsidR="00C17537" w:rsidRPr="00F57002">
        <w:rPr>
          <w:lang w:val="hr-HR"/>
        </w:rPr>
        <w:t>00</w:t>
      </w:r>
      <w:r w:rsidR="00ED1748" w:rsidRPr="00F57002">
        <w:rPr>
          <w:lang w:val="hr-HR"/>
        </w:rPr>
        <w:t>,00</w:t>
      </w:r>
      <w:r w:rsidR="00C17537" w:rsidRPr="00F57002">
        <w:rPr>
          <w:lang w:val="hr-HR"/>
        </w:rPr>
        <w:t xml:space="preserve"> kn u korist depozitnog računa ovog suda br. HR1623900011300000664, otvorenog kod Hrvatske poštanske banke d. d., Zagreb, model HR 0</w:t>
      </w:r>
      <w:r w:rsidR="005A7F1C">
        <w:rPr>
          <w:lang w:val="hr-HR"/>
        </w:rPr>
        <w:t>0</w:t>
      </w:r>
      <w:r w:rsidR="00C17537" w:rsidRPr="00F57002">
        <w:rPr>
          <w:lang w:val="hr-HR"/>
        </w:rPr>
        <w:t xml:space="preserve">, </w:t>
      </w:r>
      <w:r w:rsidR="00C33EB8" w:rsidRPr="00F57002">
        <w:rPr>
          <w:lang w:val="hr-HR"/>
        </w:rPr>
        <w:t xml:space="preserve">uz naznaku svrhe uplate </w:t>
      </w:r>
      <w:r w:rsidR="00C17537" w:rsidRPr="00F57002">
        <w:rPr>
          <w:lang w:val="hr-HR"/>
        </w:rPr>
        <w:t>(</w:t>
      </w:r>
      <w:r w:rsidR="00F6162F" w:rsidRPr="00F57002">
        <w:rPr>
          <w:lang w:val="hr-HR"/>
        </w:rPr>
        <w:t xml:space="preserve">dodatni </w:t>
      </w:r>
      <w:r w:rsidR="00C33EB8" w:rsidRPr="00F57002">
        <w:rPr>
          <w:lang w:val="hr-HR"/>
        </w:rPr>
        <w:t>predujam</w:t>
      </w:r>
      <w:r w:rsidR="00F6162F" w:rsidRPr="00F57002">
        <w:rPr>
          <w:lang w:val="hr-HR"/>
        </w:rPr>
        <w:t xml:space="preserve"> za namirenje</w:t>
      </w:r>
      <w:r w:rsidR="00C17537" w:rsidRPr="00F57002">
        <w:rPr>
          <w:lang w:val="hr-HR"/>
        </w:rPr>
        <w:t xml:space="preserve"> troškova stečajnog postupka) i poziv</w:t>
      </w:r>
      <w:r w:rsidR="008F7717" w:rsidRPr="00F57002">
        <w:rPr>
          <w:lang w:val="hr-HR"/>
        </w:rPr>
        <w:t>a</w:t>
      </w:r>
      <w:r w:rsidR="00C17537" w:rsidRPr="00F57002">
        <w:rPr>
          <w:lang w:val="hr-HR"/>
        </w:rPr>
        <w:t xml:space="preserve"> na</w:t>
      </w:r>
      <w:r w:rsidR="0059759E" w:rsidRPr="00F57002">
        <w:rPr>
          <w:lang w:val="hr-HR"/>
        </w:rPr>
        <w:t xml:space="preserve"> </w:t>
      </w:r>
      <w:r w:rsidR="00C17537" w:rsidRPr="00F57002">
        <w:rPr>
          <w:lang w:val="hr-HR"/>
        </w:rPr>
        <w:t>broj</w:t>
      </w:r>
      <w:r w:rsidR="0059759E" w:rsidRPr="00F57002">
        <w:rPr>
          <w:lang w:val="hr-HR"/>
        </w:rPr>
        <w:t xml:space="preserve"> </w:t>
      </w:r>
      <w:r w:rsidR="005A7F1C">
        <w:rPr>
          <w:lang w:val="hr-HR"/>
        </w:rPr>
        <w:t>odobrenja (1872</w:t>
      </w:r>
      <w:r w:rsidR="00C17537" w:rsidRPr="00F57002">
        <w:rPr>
          <w:lang w:val="hr-HR"/>
        </w:rPr>
        <w:t>-2016)</w:t>
      </w:r>
      <w:r w:rsidR="00C33EB8" w:rsidRPr="00F57002">
        <w:rPr>
          <w:lang w:val="hr-HR"/>
        </w:rPr>
        <w:t>.</w:t>
      </w:r>
    </w:p>
    <w:p w:rsidRDefault="0086618E" w:rsidP="0086618E" w:rsidR="0086618E" w:rsidRPr="00F57002">
      <w:pPr>
        <w:pStyle w:val="Tijeloteksta"/>
        <w:spacing w:before="60"/>
        <w:ind w:left="708"/>
        <w:rPr>
          <w:lang w:val="hr-HR"/>
        </w:rPr>
      </w:pPr>
    </w:p>
    <w:p w:rsidRDefault="00C17537" w:rsidP="0024431B" w:rsidR="008F7717" w:rsidRPr="00F57002">
      <w:pPr>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2A4AD2" w:rsidR="002A4AD2" w:rsidRPr="00F57002">
      <w:pPr>
        <w:ind w:firstLine="708"/>
        <w:jc w:val="both"/>
        <w:rPr>
          <w:szCs w:val="24"/>
        </w:rPr>
      </w:pPr>
    </w:p>
    <w:p w:rsidRDefault="002A4AD2" w:rsidP="002A4AD2" w:rsidR="002A4AD2" w:rsidRPr="00F57002">
      <w:pPr>
        <w:ind w:firstLine="708"/>
        <w:jc w:val="both"/>
        <w:rPr>
          <w:szCs w:val="24"/>
        </w:rPr>
      </w:pPr>
      <w:r w:rsidRPr="00F57002">
        <w:rPr>
          <w:szCs w:val="24"/>
        </w:rPr>
        <w:t>I</w:t>
      </w:r>
      <w:r w:rsidR="00A6411C">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5A7F1C">
        <w:t>0</w:t>
      </w:r>
      <w:r w:rsidR="00F85661" w:rsidRPr="00F57002">
        <w:t xml:space="preserve">, </w:t>
      </w:r>
      <w:r w:rsidR="000B3B63" w:rsidRPr="00F57002">
        <w:t xml:space="preserve">uz </w:t>
      </w:r>
      <w:r w:rsidR="00F85661" w:rsidRPr="00F57002">
        <w:t xml:space="preserve">poziv na broj odobrenja </w:t>
      </w:r>
      <w:r w:rsidR="000B3B63" w:rsidRPr="00F57002">
        <w:t>(</w:t>
      </w:r>
      <w:r w:rsidR="005A7F1C">
        <w:t>1872</w:t>
      </w:r>
      <w:r w:rsidR="00F85661" w:rsidRPr="00F57002">
        <w:t>-2016</w:t>
      </w:r>
      <w:r w:rsidR="000B3B63" w:rsidRPr="00F57002">
        <w:rPr>
          <w:szCs w:val="24"/>
        </w:rPr>
        <w:t>)</w:t>
      </w:r>
      <w:r w:rsidRPr="00F57002">
        <w:rPr>
          <w:szCs w:val="24"/>
        </w:rPr>
        <w:t>.</w:t>
      </w:r>
    </w:p>
    <w:p w:rsidRDefault="002A4AD2" w:rsidP="002A4AD2" w:rsidR="002A4AD2" w:rsidRPr="00F57002">
      <w:pPr>
        <w:ind w:firstLine="708"/>
        <w:jc w:val="both"/>
        <w:rPr>
          <w:szCs w:val="24"/>
        </w:rPr>
      </w:pPr>
    </w:p>
    <w:p w:rsidRDefault="00A6411C" w:rsidP="002A4AD2" w:rsidR="002A4AD2" w:rsidRPr="00F57002">
      <w:pPr>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002A4AD2" w:rsidRPr="00F57002">
        <w:rPr>
          <w:szCs w:val="24"/>
        </w:rPr>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F57002">
      <w:pPr>
        <w:ind w:firstLine="708"/>
        <w:jc w:val="both"/>
        <w:rPr>
          <w:szCs w:val="24"/>
        </w:rPr>
      </w:pPr>
    </w:p>
    <w:p w:rsidRDefault="002A4AD2" w:rsidP="00302874" w:rsidR="005D3D52" w:rsidRPr="00F57002">
      <w:pPr>
        <w:ind w:firstLine="708"/>
        <w:jc w:val="both"/>
        <w:rPr>
          <w:szCs w:val="24"/>
        </w:rPr>
      </w:pPr>
      <w:r w:rsidRPr="00F57002">
        <w:rPr>
          <w:szCs w:val="24"/>
        </w:rPr>
        <w:t xml:space="preserve">V. Neiskorišteni iznos predujma </w:t>
      </w:r>
      <w:r w:rsidR="00302874" w:rsidRPr="00F57002">
        <w:rPr>
          <w:szCs w:val="24"/>
        </w:rPr>
        <w:t xml:space="preserve">iz </w:t>
      </w:r>
      <w:r w:rsidR="008F7717" w:rsidRPr="00F57002">
        <w:rPr>
          <w:szCs w:val="24"/>
        </w:rPr>
        <w:t xml:space="preserve">točke </w:t>
      </w:r>
      <w:r w:rsidRPr="00F57002">
        <w:rPr>
          <w:szCs w:val="24"/>
        </w:rPr>
        <w:t>I.</w:t>
      </w:r>
      <w:r w:rsidR="00302874" w:rsidRPr="00F57002">
        <w:rPr>
          <w:szCs w:val="24"/>
        </w:rPr>
        <w:t xml:space="preserve"> izreke</w:t>
      </w:r>
      <w:r w:rsidRPr="00F57002">
        <w:rPr>
          <w:szCs w:val="24"/>
        </w:rPr>
        <w:t xml:space="preserve"> ovog rješenja, sud će nakon završetka postupka uplatiti u Fond za namirenje troškova stečajnog postupka.</w:t>
      </w:r>
    </w:p>
    <w:p w:rsidRDefault="00381069" w:rsidP="00334794" w:rsidR="00D37671" w:rsidRPr="00F57002">
      <w:pPr>
        <w:spacing w:after="120" w:before="240"/>
        <w:jc w:val="center"/>
        <w:rPr>
          <w:szCs w:val="24"/>
        </w:rPr>
      </w:pPr>
      <w:r w:rsidRPr="00F57002">
        <w:rPr>
          <w:szCs w:val="24"/>
        </w:rPr>
        <w:t>Obrazloženje</w:t>
      </w:r>
    </w:p>
    <w:p w:rsidRDefault="005A7F1C" w:rsidP="005A7F1C" w:rsidR="0054341E" w:rsidRPr="00F57002">
      <w:pPr>
        <w:spacing w:before="100"/>
        <w:ind w:firstLine="709"/>
        <w:jc w:val="both"/>
        <w:rPr>
          <w:szCs w:val="24"/>
        </w:rPr>
      </w:pPr>
      <w:r w:rsidRPr="005A7F1C">
        <w:rPr>
          <w:rFonts w:cs="Times New Roman" w:eastAsia="Times New Roman"/>
          <w:szCs w:val="24"/>
          <w:lang w:eastAsia="hr-HR"/>
        </w:rPr>
        <w:t>Financijska agencija, Regionalni centar Split podnijela je ovom sudu 30. listopada 2015. godine zahtjev za provedbu skraćenog stečajnog postupka nad SEMITA d.o.o., OIB: 56347606937, Podaca, Ribarska 4. U podnesenom zahtjevu navedeno je da dužnik na dan 1. rujna 2015. godine, u Očevidniku redoslijeda osnova za plaćanje, ima evidentirane neizvršene osnove za plaćanje u neprekinutom razdoblju od 2522 dana, u ukupnom iznosu od 778.872,15 kn, kao i da prema podacima koji su dostavljeni od Hrvatskog zavoda za mirovinsko osiguranje, dužnik nema zaposlenih.</w:t>
      </w:r>
    </w:p>
    <w:p w:rsidRDefault="008162BE" w:rsidP="0054341E" w:rsidR="009E7BD7" w:rsidRPr="00F57002">
      <w:pPr>
        <w:spacing w:before="200"/>
        <w:ind w:firstLine="709"/>
        <w:jc w:val="both"/>
      </w:pPr>
      <w:r w:rsidRPr="00F57002">
        <w:t xml:space="preserve">Postupajući po tom prijedlogu ovaj sud je rješenjem poslovni broj </w:t>
      </w:r>
      <w:r w:rsidR="005A7F1C" w:rsidRPr="005A7F1C">
        <w:t>11. St-1872/2016 od 7. ožujka 2017. godine</w:t>
      </w:r>
      <w:r w:rsidR="00B43416" w:rsidRPr="00F57002">
        <w:t xml:space="preserve"> </w:t>
      </w:r>
      <w:r w:rsidRPr="00F57002">
        <w:t>pokrenuo</w:t>
      </w:r>
      <w:r w:rsidR="00B43416" w:rsidRPr="00F57002">
        <w:t xml:space="preserve"> prethodni</w:t>
      </w:r>
      <w:r w:rsidRPr="00F57002">
        <w:t xml:space="preserve"> postupak radi utvrđivanja pretpostavki za otvaranje stečajnog postupka nad dužnikom</w:t>
      </w:r>
      <w:r w:rsidR="001D7998" w:rsidRPr="00F57002">
        <w:t xml:space="preserve"> </w:t>
      </w:r>
      <w:r w:rsidR="005A7F1C" w:rsidRPr="005A7F1C">
        <w:t>SEMITA d.o.o., OIB: 56347606937, Podaca, Ribarska 4</w:t>
      </w:r>
      <w:r w:rsidR="005A7F1C">
        <w:t xml:space="preserve"> </w:t>
      </w:r>
      <w:r w:rsidRPr="00F57002">
        <w:t>te odredio ročište radi izjašnjenja o prijedlogu za otvaranje stečajnog postupka</w:t>
      </w:r>
      <w:r w:rsidR="009E7BD7" w:rsidRPr="00F57002">
        <w:t xml:space="preserve"> (točke I.-III. rješenja)</w:t>
      </w:r>
      <w:r w:rsidRPr="00F57002">
        <w:t>.</w:t>
      </w:r>
    </w:p>
    <w:p w:rsidRDefault="00044520" w:rsidP="00B43416" w:rsidR="00044520" w:rsidRPr="00F57002">
      <w:pPr>
        <w:spacing w:before="200"/>
        <w:ind w:firstLine="708"/>
        <w:jc w:val="both"/>
      </w:pPr>
      <w:r w:rsidRPr="00F57002">
        <w:t xml:space="preserve">Na predmetno ročište, održano dana </w:t>
      </w:r>
      <w:r w:rsidR="005A7F1C">
        <w:t>19. travnja 2017.</w:t>
      </w:r>
      <w:r w:rsidRPr="00F57002">
        <w:t xml:space="preserve"> godine, nije pristupi</w:t>
      </w:r>
      <w:r w:rsidR="005A7F1C">
        <w:t xml:space="preserve">o zastupnik </w:t>
      </w:r>
      <w:r w:rsidRPr="00F57002">
        <w:t xml:space="preserve">po zakonu dužnika </w:t>
      </w:r>
      <w:r w:rsidR="005A7F1C">
        <w:t>Željko Primorac</w:t>
      </w:r>
      <w:r w:rsidRPr="00F57002">
        <w:t xml:space="preserve">, iako uredno pozvan, zbog čega je ovaj sud </w:t>
      </w:r>
      <w:r w:rsidR="005A7F1C">
        <w:t>rješenjem poslovni broj 11. St-1872</w:t>
      </w:r>
      <w:r w:rsidRPr="00F57002">
        <w:t xml:space="preserve">/2016 od </w:t>
      </w:r>
      <w:r w:rsidR="005A7F1C">
        <w:t>8. svibnja 2017</w:t>
      </w:r>
      <w:r w:rsidRPr="00F57002">
        <w:t xml:space="preserve">. godine odredio mjeru osiguranja tako što je dužniku postavio privremenog stečajnog upravitelja </w:t>
      </w:r>
      <w:r w:rsidR="005A7F1C">
        <w:t>Adu Rajković</w:t>
      </w:r>
      <w:r w:rsidRPr="00F57002">
        <w:t xml:space="preserve"> te isto</w:t>
      </w:r>
      <w:r w:rsidR="005A7F1C">
        <w:t>j</w:t>
      </w:r>
      <w:r w:rsidRPr="00F57002">
        <w:t xml:space="preserve"> naložio da utvrdi imovinu stečajnog dužnika i njezinu vrijednost, stanje obveza stečajnog dužnika, je li imovina stečajnog dužnika dovoljna za namirenje troškova stečajnog postupka te koliki je iznos predvidivih troškova </w:t>
      </w:r>
      <w:r w:rsidR="00E814C7" w:rsidRPr="00F57002">
        <w:t>prethodnog i stečajnog postupka, sve kako bi na podlozi takvog izviješća donio odluku o daljnjem tijeku postupka.</w:t>
      </w:r>
    </w:p>
    <w:p w:rsidRDefault="00E814C7" w:rsidP="00E814C7" w:rsidR="00E814C7" w:rsidRPr="00F57002">
      <w:pPr>
        <w:spacing w:before="200"/>
        <w:ind w:firstLine="708"/>
        <w:jc w:val="both"/>
        <w:rPr>
          <w:color w:val="FF0000"/>
        </w:rPr>
      </w:pPr>
      <w:r w:rsidRPr="00F57002">
        <w:t xml:space="preserve">Na traženje ovoga suda, FINA je dana </w:t>
      </w:r>
      <w:r w:rsidR="005A7F1C">
        <w:t>24. travnja 2017</w:t>
      </w:r>
      <w:r w:rsidRPr="00F57002">
        <w:t>. godine dostavila obavijest o osiguranju sredstava za namirenje troš</w:t>
      </w:r>
      <w:r w:rsidR="005A7F1C">
        <w:t>kova stečajnog postupka (list 33</w:t>
      </w:r>
      <w:r w:rsidRPr="00F57002">
        <w:t xml:space="preserve"> spisa) iz kojeg proizlazi da na dan </w:t>
      </w:r>
      <w:r w:rsidR="005A7F1C">
        <w:t>24. travnja</w:t>
      </w:r>
      <w:r w:rsidRPr="00F57002">
        <w:t xml:space="preserve"> 201</w:t>
      </w:r>
      <w:r w:rsidR="005A7F1C">
        <w:t>7</w:t>
      </w:r>
      <w:r w:rsidRPr="00F57002">
        <w:t>. godine</w:t>
      </w:r>
      <w:r w:rsidR="005A7F1C">
        <w:t xml:space="preserve"> dužnik</w:t>
      </w:r>
      <w:r w:rsidRPr="00F57002">
        <w:t xml:space="preserve"> nema zaplijenjenih novčanih sredstava.</w:t>
      </w:r>
    </w:p>
    <w:p w:rsidRDefault="008162BE" w:rsidP="00B43416" w:rsidR="008162BE"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F57002">
      <w:pPr>
        <w:spacing w:before="200"/>
        <w:ind w:firstLine="709"/>
        <w:jc w:val="both"/>
      </w:pPr>
      <w:r w:rsidRPr="00F57002">
        <w:t>Kako</w:t>
      </w:r>
      <w:r w:rsidR="002457EF" w:rsidRPr="00F57002">
        <w:t xml:space="preserve"> </w:t>
      </w:r>
      <w:r w:rsidR="00326532" w:rsidRPr="00F57002">
        <w:t xml:space="preserve">iz utvrđenih činjenica </w:t>
      </w:r>
      <w:r w:rsidR="00F60F0C" w:rsidRPr="00F57002">
        <w:t>u konkretnom predmetu</w:t>
      </w:r>
      <w:r w:rsidR="00326532" w:rsidRPr="00F57002">
        <w:t xml:space="preserve"> proizlazi</w:t>
      </w:r>
      <w:r w:rsidR="00D8229E" w:rsidRPr="00F57002">
        <w:t>:</w:t>
      </w:r>
    </w:p>
    <w:p w:rsidRDefault="00D8229E" w:rsidP="003C22F8" w:rsidR="003C22F8" w:rsidRPr="00F57002">
      <w:pPr>
        <w:spacing w:before="60"/>
        <w:ind w:firstLine="709"/>
        <w:jc w:val="both"/>
        <w:rPr>
          <w:i/>
          <w:color w:val="FF0000"/>
        </w:rPr>
      </w:pPr>
      <w:r w:rsidRPr="00F57002">
        <w:t>-</w:t>
      </w:r>
      <w:r w:rsidR="00B43416" w:rsidRPr="00F57002">
        <w:t xml:space="preserve"> da </w:t>
      </w:r>
      <w:r w:rsidR="008162BE" w:rsidRPr="00F57002">
        <w:t xml:space="preserve">dužnik </w:t>
      </w:r>
      <w:r w:rsidR="005A7F1C">
        <w:t>SEMITA d.o.o.</w:t>
      </w:r>
      <w:r w:rsidR="001D7998" w:rsidRPr="00F57002">
        <w:t xml:space="preserve"> </w:t>
      </w:r>
      <w:r w:rsidR="005A7F1C">
        <w:t>Podaca</w:t>
      </w:r>
      <w:r w:rsidR="001D7998" w:rsidRPr="00F57002">
        <w:t xml:space="preserve">, </w:t>
      </w:r>
      <w:r w:rsidR="00EA22A2" w:rsidRPr="00F57002">
        <w:t>prema prijedlogu FIN</w:t>
      </w:r>
      <w:r w:rsidR="008F7717" w:rsidRPr="00F57002">
        <w:t>A</w:t>
      </w:r>
      <w:r w:rsidR="00EA22A2" w:rsidRPr="00F57002">
        <w:t>-e za otvaranje stečajnog postupka zaprimljen</w:t>
      </w:r>
      <w:r w:rsidR="00F57002">
        <w:t>o</w:t>
      </w:r>
      <w:r w:rsidR="00EA22A2" w:rsidRPr="00F57002">
        <w:t xml:space="preserve">g kod ovoga suda dana </w:t>
      </w:r>
      <w:r w:rsidR="005A7F1C">
        <w:t>30. listopada</w:t>
      </w:r>
      <w:r w:rsidR="00EA22A2" w:rsidRPr="00F57002">
        <w:t xml:space="preserve"> 2015. godine, </w:t>
      </w:r>
      <w:r w:rsidR="001D7998" w:rsidRPr="00F57002">
        <w:t>na</w:t>
      </w:r>
      <w:r w:rsidR="00EA22A2" w:rsidRPr="00F57002">
        <w:t xml:space="preserve"> </w:t>
      </w:r>
      <w:r w:rsidR="00B43416" w:rsidRPr="00F57002">
        <w:t xml:space="preserve">dan </w:t>
      </w:r>
      <w:r w:rsidR="00B56F92" w:rsidRPr="00F57002">
        <w:t>1. rujna 2015</w:t>
      </w:r>
      <w:r w:rsidRPr="00F57002">
        <w:t>.</w:t>
      </w:r>
      <w:r w:rsidR="00B43416" w:rsidRPr="00F57002">
        <w:t xml:space="preserve"> godine ima evidentirane neizvršene osnove za plaćanje u neprekinutom razdoblju od </w:t>
      </w:r>
      <w:r w:rsidR="005A7F1C">
        <w:t>2522</w:t>
      </w:r>
      <w:r w:rsidR="00B43416" w:rsidRPr="00F57002">
        <w:t xml:space="preserve"> dana, u ukupnom iznosu </w:t>
      </w:r>
      <w:r w:rsidR="005A7F1C">
        <w:t>od 778.872,15</w:t>
      </w:r>
      <w:r w:rsidR="00F57002" w:rsidRPr="00F57002">
        <w:t xml:space="preserve"> </w:t>
      </w:r>
      <w:r w:rsidR="00B43416" w:rsidRPr="00F57002">
        <w:t xml:space="preserve">kn </w:t>
      </w:r>
      <w:r w:rsidR="003C22F8" w:rsidRPr="00F57002">
        <w:t>, a da prema potvrdi</w:t>
      </w:r>
      <w:r w:rsidR="00F57002" w:rsidRPr="00F57002">
        <w:t xml:space="preserve"> FINA-e</w:t>
      </w:r>
      <w:r w:rsidR="003C22F8" w:rsidRPr="00F57002">
        <w:t xml:space="preserve"> o</w:t>
      </w:r>
      <w:r w:rsidR="00F57002" w:rsidRPr="00F57002">
        <w:t xml:space="preserve">d </w:t>
      </w:r>
      <w:r w:rsidR="005A7F1C">
        <w:t>11. travnja 2017. godine</w:t>
      </w:r>
      <w:r w:rsidR="00F57002" w:rsidRPr="00F57002">
        <w:t xml:space="preserve"> o</w:t>
      </w:r>
      <w:r w:rsidR="003C22F8" w:rsidRPr="00F57002">
        <w:t xml:space="preserve"> neizvršenim osnovama za plaćanje</w:t>
      </w:r>
      <w:r w:rsidR="00F57002">
        <w:t xml:space="preserve"> ima evidenti</w:t>
      </w:r>
      <w:r w:rsidR="003C22F8" w:rsidRPr="00F57002">
        <w:t xml:space="preserve">rane neizvršene osnove za plaćanje u neprekinutom razdoblju od </w:t>
      </w:r>
      <w:r w:rsidR="005A7F1C">
        <w:t>3</w:t>
      </w:r>
      <w:r w:rsidR="00F57002" w:rsidRPr="00F57002">
        <w:t>1</w:t>
      </w:r>
      <w:r w:rsidR="005A7F1C">
        <w:t>09</w:t>
      </w:r>
      <w:r w:rsidR="003C22F8" w:rsidRPr="00F57002">
        <w:t xml:space="preserve"> dana</w:t>
      </w:r>
      <w:r w:rsidR="005A7F1C">
        <w:t xml:space="preserve"> (list 30</w:t>
      </w:r>
      <w:r w:rsidR="00F57002" w:rsidRPr="00F57002">
        <w:t xml:space="preserve"> spisa)</w:t>
      </w:r>
    </w:p>
    <w:p w:rsidRDefault="00C74234" w:rsidP="003C22F8" w:rsidR="00D8229E" w:rsidRPr="00F57002">
      <w:pPr>
        <w:spacing w:before="60"/>
        <w:ind w:firstLine="709"/>
        <w:jc w:val="both"/>
      </w:pPr>
      <w:r w:rsidRPr="00F57002">
        <w:t xml:space="preserve">- </w:t>
      </w:r>
      <w:r w:rsidR="00864413" w:rsidRPr="00F57002">
        <w:t xml:space="preserve">da </w:t>
      </w:r>
      <w:r w:rsidR="005A7F1C">
        <w:t>Željko Primorac</w:t>
      </w:r>
      <w:r w:rsidR="00B56F92" w:rsidRPr="00F57002">
        <w:t>, kao osob</w:t>
      </w:r>
      <w:r w:rsidR="00C05AFF" w:rsidRPr="00F57002">
        <w:t>a</w:t>
      </w:r>
      <w:r w:rsidR="008162BE" w:rsidRPr="00F57002">
        <w:t xml:space="preserve"> ovlašten</w:t>
      </w:r>
      <w:r w:rsidR="00C05AFF" w:rsidRPr="00F57002">
        <w:t>a</w:t>
      </w:r>
      <w:r w:rsidR="008162BE" w:rsidRPr="00F57002">
        <w:t xml:space="preserve"> za zastupanje dužnika po zakonu</w:t>
      </w:r>
      <w:r w:rsidR="005A7F1C">
        <w:t xml:space="preserve"> </w:t>
      </w:r>
      <w:r w:rsidR="00D8229E" w:rsidRPr="00F57002">
        <w:t>(kako to proizlazi iz izvatka iz sudskog registra)</w:t>
      </w:r>
      <w:r w:rsidR="008162BE" w:rsidRPr="00F57002">
        <w:t>, ni</w:t>
      </w:r>
      <w:r w:rsidR="00C05AFF" w:rsidRPr="00F57002">
        <w:t>je</w:t>
      </w:r>
      <w:r w:rsidR="008162BE" w:rsidRPr="00F57002">
        <w:t xml:space="preserve"> u roku iz čl. 110. st. 2. SZ-a podni</w:t>
      </w:r>
      <w:r w:rsidR="005A7F1C">
        <w:t>o</w:t>
      </w:r>
      <w:r w:rsidR="008162BE" w:rsidRPr="00F57002">
        <w:t xml:space="preserve"> prijedlog za otvaranje stečajnog postu</w:t>
      </w:r>
      <w:r w:rsidR="00D8229E" w:rsidRPr="00F57002">
        <w:t>pka</w:t>
      </w:r>
      <w:r w:rsidR="00A2746A" w:rsidRPr="00F57002">
        <w:t xml:space="preserve">, </w:t>
      </w:r>
      <w:r w:rsidR="00E158F2" w:rsidRPr="00F57002">
        <w:t>posl</w:t>
      </w:r>
      <w:r w:rsidR="00A2746A" w:rsidRPr="00F57002">
        <w:t>jedično čega je prijedlog za otvaranje stečajnog postupka, po službenoj dužnosti,</w:t>
      </w:r>
      <w:r w:rsidR="00864413" w:rsidRPr="00F57002">
        <w:t xml:space="preserve"> </w:t>
      </w:r>
      <w:r w:rsidR="00A2746A" w:rsidRPr="00F57002">
        <w:t>na temelju čl. 444. st. 2. SZ-a podnijela Financijska agencija</w:t>
      </w:r>
      <w:r w:rsidR="00864413" w:rsidRPr="00F57002">
        <w:t>, a</w:t>
      </w:r>
      <w:r w:rsidR="00A2746A" w:rsidRPr="00F57002">
        <w:t xml:space="preserve"> koja je na temelju članka 114. st. 3. alineje 2. SZ-a oslobođena plaćanja predujma,</w:t>
      </w:r>
    </w:p>
    <w:p w:rsidRDefault="00D8229E" w:rsidP="00B43416" w:rsidR="00FB64B8" w:rsidRPr="00F57002">
      <w:pPr>
        <w:spacing w:before="60"/>
        <w:ind w:firstLine="708"/>
        <w:jc w:val="both"/>
      </w:pPr>
      <w:r w:rsidRPr="00F57002">
        <w:t xml:space="preserve">- </w:t>
      </w:r>
      <w:r w:rsidR="004B677A" w:rsidRPr="00F57002">
        <w:t xml:space="preserve">da </w:t>
      </w:r>
      <w:r w:rsidRPr="00F57002">
        <w:t xml:space="preserve">prema </w:t>
      </w:r>
      <w:r w:rsidR="00334794" w:rsidRPr="00F57002">
        <w:t xml:space="preserve">obavijesti </w:t>
      </w:r>
      <w:r w:rsidRPr="00F57002">
        <w:t xml:space="preserve"> FINA-e</w:t>
      </w:r>
      <w:r w:rsidR="004B677A" w:rsidRPr="00F57002">
        <w:t xml:space="preserve"> </w:t>
      </w:r>
      <w:r w:rsidRPr="00F57002">
        <w:t>od</w:t>
      </w:r>
      <w:r w:rsidR="00B45681" w:rsidRPr="00F57002">
        <w:t xml:space="preserve"> </w:t>
      </w:r>
      <w:r w:rsidR="00750D06">
        <w:t>24. travnja 2017.</w:t>
      </w:r>
      <w:r w:rsidR="00334794" w:rsidRPr="00F57002">
        <w:t xml:space="preserve"> godine </w:t>
      </w:r>
      <w:r w:rsidRPr="00F57002">
        <w:t xml:space="preserve">na računu dužnika nema </w:t>
      </w:r>
      <w:r w:rsidR="00315051" w:rsidRPr="00F57002">
        <w:t>zaplijenjenih</w:t>
      </w:r>
      <w:r w:rsidRPr="00F57002">
        <w:t xml:space="preserve"> novčanih sredstva za namirenje troškova stečajnog postupka (list </w:t>
      </w:r>
      <w:r w:rsidR="00750D06">
        <w:t>33</w:t>
      </w:r>
      <w:r w:rsidRPr="00F57002">
        <w:t xml:space="preserve"> spisa)</w:t>
      </w:r>
      <w:r w:rsidR="00CC1202" w:rsidRPr="00F57002">
        <w:t>,</w:t>
      </w:r>
    </w:p>
    <w:p w:rsidRDefault="008162BE" w:rsidP="00750D06" w:rsidR="005F7B8A">
      <w:pPr>
        <w:spacing w:before="100"/>
        <w:jc w:val="both"/>
      </w:pPr>
      <w:r w:rsidRPr="00F57002">
        <w:t xml:space="preserve">ovaj sud  je, pozvao </w:t>
      </w:r>
      <w:r w:rsidR="00750D06">
        <w:t>Željka Primorca</w:t>
      </w:r>
      <w:r w:rsidR="00B56F92" w:rsidRPr="00F57002">
        <w:t xml:space="preserve">, kao </w:t>
      </w:r>
      <w:r w:rsidR="00F60F0C" w:rsidRPr="00F57002">
        <w:t xml:space="preserve"> o</w:t>
      </w:r>
      <w:r w:rsidR="00B56F92" w:rsidRPr="00F57002">
        <w:t>sob</w:t>
      </w:r>
      <w:r w:rsidR="00C05AFF" w:rsidRPr="00F57002">
        <w:t>u</w:t>
      </w:r>
      <w:r w:rsidR="004B677A" w:rsidRPr="00F57002">
        <w:t xml:space="preserve"> </w:t>
      </w:r>
      <w:r w:rsidR="00C05AFF" w:rsidRPr="00F57002">
        <w:t>ovlaštenu</w:t>
      </w:r>
      <w:r w:rsidRPr="00F57002">
        <w:t xml:space="preserve"> za zastupanje dužnika po zakonu, </w:t>
      </w:r>
      <w:r w:rsidR="00DA0FF8" w:rsidRPr="00F57002">
        <w:t xml:space="preserve">na plaćanje iznosa predujma od </w:t>
      </w:r>
      <w:r w:rsidR="002022AD" w:rsidRPr="00F57002">
        <w:t>1</w:t>
      </w:r>
      <w:r w:rsidR="00E8463F" w:rsidRPr="00F57002">
        <w:t>.000,00 kn</w:t>
      </w:r>
      <w:r w:rsidR="002022AD" w:rsidRPr="00F57002">
        <w:t xml:space="preserve">, u </w:t>
      </w:r>
      <w:r w:rsidR="00F60F0C" w:rsidRPr="00F57002">
        <w:t xml:space="preserve">korist </w:t>
      </w:r>
      <w:r w:rsidR="002022AD" w:rsidRPr="00F57002">
        <w:t>Fond za namirenje troškova stečajnog postupka, kao i na plaćanje</w:t>
      </w:r>
      <w:r w:rsidR="00374A1A" w:rsidRPr="00F57002">
        <w:t xml:space="preserve"> dodatnog predujma u iznosu od 4.0</w:t>
      </w:r>
      <w:r w:rsidR="002022AD" w:rsidRPr="00F57002">
        <w:t xml:space="preserve">00,00 kn, </w:t>
      </w:r>
      <w:r w:rsidR="00F60F0C" w:rsidRPr="00F57002">
        <w:t xml:space="preserve">u korist </w:t>
      </w:r>
      <w:r w:rsidR="002022AD" w:rsidRPr="00F57002">
        <w:t>depozitnog računa ovog suda</w:t>
      </w:r>
      <w:r w:rsidR="005F7B8A" w:rsidRPr="00F57002">
        <w:t xml:space="preserve">, a sve pod prijetnjom da </w:t>
      </w:r>
      <w:r w:rsidR="00A2746A" w:rsidRPr="00F57002">
        <w:t xml:space="preserve">će </w:t>
      </w:r>
      <w:r w:rsidR="005F7B8A" w:rsidRPr="00F57002">
        <w:t>u slučaju da se zatraženi predujam ne plati</w:t>
      </w:r>
      <w:r w:rsidR="00A2746A" w:rsidRPr="00F57002">
        <w:t xml:space="preserve"> u ostavljenom roku</w:t>
      </w:r>
      <w:r w:rsidR="005F7B8A" w:rsidRPr="00F57002">
        <w:t>, naplata  izvršiti prisilnim putem po pravilima o naplati novčane kazne u parničnom postupku</w:t>
      </w:r>
      <w:r w:rsidR="004B677A" w:rsidRPr="00F57002">
        <w:t>, a sve sukladno odredbama čl. 113. st. 1</w:t>
      </w:r>
      <w:r w:rsidR="002F2EA3" w:rsidRPr="00F57002">
        <w:t>. i 3.</w:t>
      </w:r>
      <w:r w:rsidR="004B677A" w:rsidRPr="00F57002">
        <w:t xml:space="preserve"> SZ-a</w:t>
      </w:r>
      <w:r w:rsidR="002F2EA3" w:rsidRPr="00F57002">
        <w:t>.</w:t>
      </w:r>
    </w:p>
    <w:p w:rsidRDefault="00DA0FF8" w:rsidP="00A6411C" w:rsidR="00125AB4">
      <w:pPr>
        <w:spacing w:before="200"/>
        <w:ind w:firstLine="709"/>
        <w:jc w:val="both"/>
      </w:pPr>
      <w:r w:rsidRPr="00F57002">
        <w:t xml:space="preserve">Zatraženi dodatni iznos predujma odnosi se na </w:t>
      </w:r>
      <w:r w:rsidR="00C17537" w:rsidRPr="00F57002">
        <w:t>proc</w:t>
      </w:r>
      <w:r w:rsidR="00E158F2" w:rsidRPr="00F57002">
        <w:t>i</w:t>
      </w:r>
      <w:r w:rsidR="00C17537" w:rsidRPr="00F57002">
        <w:t xml:space="preserve">jenjene </w:t>
      </w:r>
      <w:r w:rsidRPr="00F57002">
        <w:t>nužne troško</w:t>
      </w:r>
      <w:r w:rsidR="00125AB4">
        <w:t>ve vođenja prethodnog postupka  i to za:</w:t>
      </w:r>
    </w:p>
    <w:p w:rsidRDefault="00125AB4" w:rsidP="00125AB4" w:rsidR="00125AB4">
      <w:pPr>
        <w:ind w:firstLine="709"/>
        <w:jc w:val="both"/>
      </w:pPr>
      <w:r>
        <w:t xml:space="preserve">- </w:t>
      </w:r>
      <w:r w:rsidR="00DA0FF8" w:rsidRPr="00F57002">
        <w:t>troškove</w:t>
      </w:r>
      <w:r w:rsidR="00734E45" w:rsidRPr="00F57002">
        <w:t xml:space="preserve"> FINA-e </w:t>
      </w:r>
      <w:r w:rsidR="00F650F3">
        <w:t xml:space="preserve">u iznosu od </w:t>
      </w:r>
      <w:r w:rsidRPr="00125AB4">
        <w:t>175,00 kn</w:t>
      </w:r>
      <w:r>
        <w:t xml:space="preserve"> temeljem čl. 3. </w:t>
      </w:r>
      <w:r w:rsidRPr="00125AB4">
        <w:t>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pPr>
        <w:ind w:firstLine="709"/>
        <w:jc w:val="both"/>
      </w:pPr>
      <w:r>
        <w:t xml:space="preserve">- </w:t>
      </w:r>
      <w:r w:rsidR="00734E45" w:rsidRPr="00F57002">
        <w:t>troškove</w:t>
      </w:r>
      <w:r w:rsidR="004B677A" w:rsidRPr="00F57002">
        <w:t xml:space="preserve"> </w:t>
      </w:r>
      <w:r>
        <w:t xml:space="preserve">jednokratne </w:t>
      </w:r>
      <w:r w:rsidR="00DA0FF8" w:rsidRPr="00F57002">
        <w:t>nagrade troškova</w:t>
      </w:r>
      <w:r w:rsidR="00E814C7" w:rsidRPr="00F57002">
        <w:t xml:space="preserve"> </w:t>
      </w:r>
      <w:r w:rsidR="00E8463F" w:rsidRPr="00F57002">
        <w:t xml:space="preserve"> </w:t>
      </w:r>
      <w:r w:rsidR="00DA0FF8" w:rsidRPr="00F57002">
        <w:t>privremenom stečajnom upravitelju</w:t>
      </w:r>
      <w:r>
        <w:t xml:space="preserve"> u minimalnom iznosu od 3.000,00 kn bruto po čl. 3. Uredbe o kriterijima i načinu obračuna i plaćanja nagrade stečajnim upraviteljima („Narodne novine“ broj 105/15) te naknade stvarnih troškova u iznosu od oko </w:t>
      </w:r>
      <w:r w:rsidR="00997F33">
        <w:t>300</w:t>
      </w:r>
      <w:r>
        <w:t>,00 kn</w:t>
      </w:r>
    </w:p>
    <w:p w:rsidRDefault="00125AB4" w:rsidP="00125AB4" w:rsidR="00125AB4">
      <w:pPr>
        <w:ind w:firstLine="709"/>
        <w:jc w:val="both"/>
      </w:pPr>
      <w:r>
        <w:t xml:space="preserve">- </w:t>
      </w:r>
      <w:r w:rsidR="00997F33">
        <w:t>troškova arhiviranja dokumentacije od oko 500,00 kn.</w:t>
      </w:r>
    </w:p>
    <w:p w:rsidRDefault="00087D56" w:rsidP="00125AB4" w:rsidR="00087D56" w:rsidRPr="00F57002">
      <w:pPr>
        <w:spacing w:before="200"/>
        <w:ind w:firstLine="708"/>
        <w:jc w:val="both"/>
      </w:pPr>
      <w:r w:rsidRPr="00F57002">
        <w:t>Eventualno neiskorišteni iznos predujma iz točke I. ovog rješenja sud će nakon završetka postupka uplatiti u Fond za namirenje troškov</w:t>
      </w:r>
      <w:r w:rsidR="00334794" w:rsidRPr="00F57002">
        <w:t>a stečajnog postupka (čl. 113. s</w:t>
      </w:r>
      <w:r w:rsidRPr="00F57002">
        <w:t>t. 2. SZ-a).</w:t>
      </w:r>
    </w:p>
    <w:p w:rsidRDefault="001B2797" w:rsidP="001B2797" w:rsidR="001B2797" w:rsidRPr="00F57002">
      <w:pPr>
        <w:ind w:firstLine="708"/>
        <w:jc w:val="both"/>
        <w:rPr>
          <w:u w:val="single"/>
        </w:rPr>
      </w:pPr>
    </w:p>
    <w:p w:rsidRDefault="001B2797" w:rsidP="001B2797" w:rsidR="001B2797" w:rsidRPr="00F57002">
      <w:pPr>
        <w:ind w:firstLine="708"/>
        <w:jc w:val="both"/>
      </w:pPr>
      <w:r w:rsidRPr="00F57002">
        <w:t xml:space="preserve">Slijedom navedenog, a na temelju </w:t>
      </w:r>
      <w:r w:rsidR="0034057E" w:rsidRPr="00F57002">
        <w:t xml:space="preserve">odredbi čl. 112., 113. i 114. SZ-a te čl. 10. </w:t>
      </w:r>
      <w:r w:rsidR="0034057E" w:rsidRPr="00F57002">
        <w:rPr>
          <w:szCs w:val="24"/>
        </w:rPr>
        <w:t>Zakona o parničnom postupku („Narodne novine“ broj 53/91, 91/92, 112/99, 88/01, 117/03, 88/05, 2/07, 84/08, 96/08, 123/08, 57/11 i 25/13, dalje ZPP),</w:t>
      </w:r>
      <w:r w:rsidRPr="00F57002">
        <w:t xml:space="preserve"> odlučeno je kao u izreci ovog rješenja</w:t>
      </w:r>
      <w:r w:rsidR="00B77512" w:rsidRPr="00F57002">
        <w:t xml:space="preserve">.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750D06">
        <w:rPr>
          <w:szCs w:val="24"/>
        </w:rPr>
        <w:t>8. svibnja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381069" w:rsidR="00381069" w:rsidRPr="00F57002">
      <w:r w:rsidRPr="00F57002">
        <w:t>DNA:</w:t>
      </w:r>
    </w:p>
    <w:p w:rsidRDefault="00C05AFF" w:rsidP="00381069" w:rsidR="00381069" w:rsidRPr="00F57002">
      <w:pPr>
        <w:pStyle w:val="Odlomakpopisa"/>
        <w:numPr>
          <w:ilvl w:val="0"/>
          <w:numId w:val="3"/>
        </w:numPr>
        <w:ind w:left="567"/>
      </w:pPr>
      <w:r w:rsidRPr="00F57002">
        <w:t>zakonsko</w:t>
      </w:r>
      <w:r w:rsidR="00750D06">
        <w:t>m</w:t>
      </w:r>
      <w:r w:rsidR="00564E07" w:rsidRPr="00F57002">
        <w:t xml:space="preserve"> zastupni</w:t>
      </w:r>
      <w:r w:rsidR="00750D06">
        <w:t>ku</w:t>
      </w:r>
      <w:r w:rsidR="00381069" w:rsidRPr="00F57002">
        <w:t xml:space="preserve"> dužnika</w:t>
      </w:r>
      <w:r w:rsidR="0014559C" w:rsidRPr="00F57002">
        <w:t xml:space="preserve"> </w:t>
      </w:r>
      <w:r w:rsidR="00750D06">
        <w:t>Željku Primorcu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D6E76">
          <w:rPr>
            <w:noProof/>
          </w:rPr>
          <w:t>4</w:t>
        </w:r>
        <w:r>
          <w:fldChar w:fldCharType="end"/>
        </w:r>
      </w:p>
    </w:sdtContent>
  </w:sdt>
  <w:p w:rsidRDefault="00564E07" w:rsidP="00564E07" w:rsidR="00564E07">
    <w:pPr>
      <w:pStyle w:val="Zaglavlje"/>
      <w:jc w:val="right"/>
    </w:pPr>
    <w:r>
      <w:t>11. St-</w:t>
    </w:r>
    <w:r w:rsidR="005A7F1C">
      <w:t>1872</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A7F1C">
      <w:t>1872</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1227"/>
    <w:rsid w:val="00125AB4"/>
    <w:rsid w:val="0014559C"/>
    <w:rsid w:val="001B2797"/>
    <w:rsid w:val="001C2471"/>
    <w:rsid w:val="001D7998"/>
    <w:rsid w:val="002022AD"/>
    <w:rsid w:val="0024431B"/>
    <w:rsid w:val="002457EF"/>
    <w:rsid w:val="002554C6"/>
    <w:rsid w:val="002A4AD2"/>
    <w:rsid w:val="002D6E76"/>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E073F"/>
    <w:rsid w:val="009E7BD7"/>
    <w:rsid w:val="00A2746A"/>
    <w:rsid w:val="00A51DE9"/>
    <w:rsid w:val="00A6411C"/>
    <w:rsid w:val="00A71AFE"/>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650F3"/>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D6E76"/>
    <w:rPr>
      <w:color w:val="808080"/>
      <w:bdr w:space="0" w:sz="0" w:color="auto" w:val="none"/>
      <w:shd w:fill="auto" w:color="auto" w:val="clear"/>
    </w:rPr>
  </w:style>
  <w:style w:customStyle="true" w:styleId="eSPISCCParagraphDefaultFont" w:type="character">
    <w:name w:val="eSPIS_CC_Paragraph Default Font"/>
    <w:basedOn w:val="Zadanifontodlomka"/>
    <w:rsid w:val="002D6E7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D6E7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D6E7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6E7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D6E76"/>
    <w:rPr>
      <w:color w:val="808080"/>
      <w:bdr w:color="auto" w:space="0" w:sz="0" w:val="none"/>
      <w:shd w:color="auto" w:fill="auto" w:val="clear"/>
    </w:rPr>
  </w:style>
  <w:style w:customStyle="1" w:styleId="eSPISCCParagraphDefaultFont" w:type="character">
    <w:name w:val="eSPIS_CC_Paragraph Default Font"/>
    <w:basedOn w:val="Zadanifontodlomka"/>
    <w:rsid w:val="002D6E7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D6E76"/>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D6E7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6E7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1872</izvorni_sadrzaj>
    <derivirana_varijabla naziv="DomainObject.Predmet.Broj_1">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St-1872/2016</izvorni_sadrzaj>
    <derivirana_varijabla naziv="DomainObject.Predmet.OznakaBroj_1">St-1872/2016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SEMITA društvo s ograničenom odgovornošću za građenje</izvorni_sadrzaj>
    <derivirana_varijabla naziv="DomainObject.Predmet.ProtustrankaFormated_1">  SEMITA društvo s ograničenom odgovornošću za građenje</derivirana_varijabla>
  </DomainObject.Predmet.ProtustrankaFormated>
  <DomainObject.Predmet.ProtustrankaFormatedOIB>
    <izvorni_sadrzaj>  SEMITA društvo s ograničenom odgovornošću za građenje, OIB 56347606937</izvorni_sadrzaj>
    <derivirana_varijabla naziv="DomainObject.Predmet.ProtustrankaFormatedOIB_1">  SEMITA društvo s ograničenom odgovornošću za građenje, OIB 56347606937</derivirana_varijabla>
  </DomainObject.Predmet.ProtustrankaFormatedOIB>
  <DomainObject.Predmet.ProtustrankaFormatedWithAdress>
    <izvorni_sadrzaj> SEMITA društvo s ograničenom odgovornošću za građenje, Ribarska 4, 21334 Podaca</izvorni_sadrzaj>
    <derivirana_varijabla naziv="DomainObject.Predmet.ProtustrankaFormatedWithAdress_1"> SEMITA društvo s ograničenom odgovornošću za građenje, Ribarska 4, 21334 Podaca</derivirana_varijabla>
  </DomainObject.Predmet.ProtustrankaFormatedWithAdress>
  <DomainObject.Predmet.ProtustrankaFormatedWithAdressOIB>
    <izvorni_sadrzaj> SEMITA društvo s ograničenom odgovornošću za građenje, OIB 56347606937, Ribarska 4, 21334 Podaca</izvorni_sadrzaj>
    <derivirana_varijabla naziv="DomainObject.Predmet.ProtustrankaFormatedWithAdressOIB_1"> SEMITA društvo s ograničenom odgovornošću za građenje, OIB 56347606937, Ribarska 4, 21334 Podaca</derivirana_varijabla>
  </DomainObject.Predmet.ProtustrankaFormatedWithAdressOIB>
  <DomainObject.Predmet.ProtustrankaWithAdress>
    <izvorni_sadrzaj>SEMITA društvo s ograničenom odgovornošću za građenje Ribarska 4, 21334 Podaca</izvorni_sadrzaj>
    <derivirana_varijabla naziv="DomainObject.Predmet.ProtustrankaWithAdress_1">SEMITA društvo s ograničenom odgovornošću za građenje Ribarska 4, 21334 Podaca</derivirana_varijabla>
  </DomainObject.Predmet.ProtustrankaWithAdress>
  <DomainObject.Predmet.ProtustrankaWithAdressOIB>
    <izvorni_sadrzaj>SEMITA društvo s ograničenom odgovornošću za građenje, OIB 56347606937, Ribarska 4, 21334 Podaca</izvorni_sadrzaj>
    <derivirana_varijabla naziv="DomainObject.Predmet.ProtustrankaWithAdressOIB_1">SEMITA društvo s ograničenom odgovornošću za građenje, OIB 56347606937, Ribarska 4, 21334 Podaca</derivirana_varijabla>
  </DomainObject.Predmet.ProtustrankaWithAdressOIB>
  <DomainObject.Predmet.ProtustrankaNazivFormated>
    <izvorni_sadrzaj>SEMITA društvo s ograničenom odgovornošću za građenje</izvorni_sadrzaj>
    <derivirana_varijabla naziv="DomainObject.Predmet.ProtustrankaNazivFormated_1">SEMITA društvo s ograničenom odgovornošću za građenje</derivirana_varijabla>
  </DomainObject.Predmet.ProtustrankaNazivFormated>
  <DomainObject.Predmet.ProtustrankaNazivFormatedOIB>
    <izvorni_sadrzaj>SEMITA društvo s ograničenom odgovornošću za građenje, OIB 56347606937</izvorni_sadrzaj>
    <derivirana_varijabla naziv="DomainObject.Predmet.ProtustrankaNazivFormatedOIB_1">SEMITA društvo s ograničenom odgovornošću za građenje, OIB 56347606937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FINACIJA zastupanog po punomoćniku ŽUPANIJSKO DRŽAVNO ODVJETNIŠTVO  U SPLITU</izvorni_sadrzaj>
    <derivirana_varijabla naziv="DomainObject.Predmet.StrankaFormated_1">  FINANCIJSKA AGENCIJA, RC SPLIT; RH, MINISTARSTVO FINACIJA zastupanog po punomoćniku ŽUPANIJSKO DRŽAVNO ODVJETNIŠTVO  U SPLITU</derivirana_varijabla>
  </DomainObject.Predmet.StrankaFormated>
  <DomainObject.Predmet.StrankaFormatedOIB>
    <izvorni_sadrzaj>  FINANCIJSKA AGENCIJA, RC SPLIT, OIB 85821130368; RH, MINISTARSTVO FINACIJA zastupanog po punomoćniku ŽUPANIJSKO DRŽAVNO ODVJETNIŠTVO  U SPLITU</izvorni_sadrzaj>
    <derivirana_varijabla naziv="DomainObject.Predmet.StrankaFormatedOIB_1">  FINANCIJSKA AGENCIJA, RC SPLIT, OIB 85821130368; RH, MINISTARSTVO FINACIJA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FINACIJA zastupanog po punomoćniku ŽUPANIJSKO DRŽAVNO ODVJETNIŠTVO  U SPLITU</izvorni_sadrzaj>
    <derivirana_varijabla naziv="DomainObject.Predmet.StrankaFormatedWithAdress_1"> FINANCIJSKA AGENCIJA, RC SPLIT, Mažuranićevo šetalište 24 b, 21000 Split; RH, MINISTARSTVO FINACIJA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FINACIJA zastupanog po punomoćniku ŽUPANIJSKO DRŽAVNO ODVJETNIŠTVO  U SPLITU</izvorni_sadrzaj>
    <derivirana_varijabla naziv="DomainObject.Predmet.StrankaFormatedWithAdressOIB_1"> FINANCIJSKA AGENCIJA, RC SPLIT, OIB 85821130368, Mažuranićevo šetalište 24 b, 21000 Split; RH, MINISTARSTVO FINACIJA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FINACIJA </izvorni_sadrzaj>
    <derivirana_varijabla naziv="DomainObject.Predmet.StrankaWithAdress_1">FINANCIJSKA AGENCIJA, RC SPLIT Mažuranićevo šetalište 24 b,21000 Split,RH, MINISTARSTVO FINACIJA </derivirana_varijabla>
  </DomainObject.Predmet.StrankaWithAdress>
  <DomainObject.Predmet.StrankaWithAdressOIB>
    <izvorni_sadrzaj>FINANCIJSKA AGENCIJA, RC SPLIT, OIB 85821130368, Mažuranićevo šetalište 24 b,21000 Split,RH, MINISTARSTVO FINACIJA</izvorni_sadrzaj>
    <derivirana_varijabla naziv="DomainObject.Predmet.StrankaWithAdressOIB_1">FINANCIJSKA AGENCIJA, RC SPLIT, OIB 85821130368, Mažuranićevo šetalište 24 b,21000 Split,RH, MINISTARSTVO FINACIJA</derivirana_varijabla>
  </DomainObject.Predmet.StrankaWithAdressOIB>
  <DomainObject.Predmet.StrankaNazivFormated>
    <izvorni_sadrzaj>FINANCIJSKA AGENCIJA, RC SPLIT,RH, MINISTARSTVO FINACIJA</izvorni_sadrzaj>
    <derivirana_varijabla naziv="DomainObject.Predmet.StrankaNazivFormated_1">FINANCIJSKA AGENCIJA, RC SPLIT,RH, MINISTARSTVO FINACIJA</derivirana_varijabla>
  </DomainObject.Predmet.StrankaNazivFormated>
  <DomainObject.Predmet.StrankaNazivFormatedOIB>
    <izvorni_sadrzaj>FINANCIJSKA AGENCIJA, RC SPLIT, OIB 85821130368,RH, MINISTARSTVO FINACIJA</izvorni_sadrzaj>
    <derivirana_varijabla naziv="DomainObject.Predmet.StrankaNazivFormatedOIB_1">FINANCIJSKA AGENCIJA, RC SPLIT, OIB 85821130368,RH, MINISTARSTVO FINACIJA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778872.15</izvorni_sadrzaj>
    <derivirana_varijabla naziv="DomainObject.Predmet.TrenutnaVrijednost_1">778872.15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RH, MINISTARSTVO FINACIJA zastupanog po punomoćniku ŽUPANIJSKO DRŽAVNO ODVJETNIŠTVO  U SPLITU</item>
    </izvorni_sadrzaj>
    <derivirana_varijabla naziv="DomainObject.Predmet.StrankaListFormated_1">
      <item>FINANCIJSKA AGENCIJA, RC SPLIT</item>
      <item>RH, MINISTARSTVO FINACIJA zastupanog po punomoćniku ŽUPANIJSKO DRŽAVNO ODVJETNIŠTVO  U SPLITU</item>
    </derivirana_varijabla>
  </DomainObject.Predmet.StrankaListFormated>
  <DomainObject.Predmet.StrankaListFormatedOIB>
    <izvorni_sadrzaj>
      <item>FINANCIJSKA AGENCIJA, RC SPLIT, OIB 85821130368</item>
      <item>RH, MINISTARSTVO FINACIJA zastupanog po punomoćniku ŽUPANIJSKO DRŽAVNO ODVJETNIŠTVO  U SPLITU</item>
    </izvorni_sadrzaj>
    <derivirana_varijabla naziv="DomainObject.Predmet.StrankaListFormatedOIB_1">
      <item>FINANCIJSKA AGENCIJA, RC SPLIT, OIB 85821130368</item>
      <item>RH, MINISTARSTVO FINACIJA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FINACIJA zastupanog po punomoćniku ŽUPANIJSKO DRŽAVNO ODVJETNIŠTVO  U SPLITU</item>
    </izvorni_sadrzaj>
    <derivirana_varijabla naziv="DomainObject.Predmet.StrankaListFormatedWithAdress_1">
      <item>FINANCIJSKA AGENCIJA, RC SPLIT, Mažuranićevo šetalište 24 b, 21000 Split</item>
      <item>RH, MINISTARSTVO FINACIJA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FINACIJA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FINACIJA zastupanog po punomoćniku ŽUPANIJSKO DRŽAVNO ODVJETNIŠTVO  U SPLITU</item>
    </derivirana_varijabla>
  </DomainObject.Predmet.StrankaListFormatedWithAdressOIB>
  <DomainObject.Predmet.StrankaListNazivFormated>
    <izvorni_sadrzaj>
      <item>FINANCIJSKA AGENCIJA, RC SPLIT</item>
      <item>RH, MINISTARSTVO FINACIJA</item>
    </izvorni_sadrzaj>
    <derivirana_varijabla naziv="DomainObject.Predmet.StrankaListNazivFormated_1">
      <item>FINANCIJSKA AGENCIJA, RC SPLIT</item>
      <item>RH, MINISTARSTVO FINACIJA</item>
    </derivirana_varijabla>
  </DomainObject.Predmet.StrankaListNazivFormated>
  <DomainObject.Predmet.StrankaListNazivFormatedOIB>
    <izvorni_sadrzaj>
      <item>FINANCIJSKA AGENCIJA, RC SPLIT, OIB 85821130368</item>
      <item>RH, MINISTARSTVO FINACIJA</item>
    </izvorni_sadrzaj>
    <derivirana_varijabla naziv="DomainObject.Predmet.StrankaListNazivFormatedOIB_1">
      <item>FINANCIJSKA AGENCIJA, RC SPLIT, OIB 85821130368</item>
      <item>RH, MINISTARSTVO FINACIJA</item>
    </derivirana_varijabla>
  </DomainObject.Predmet.StrankaListNazivFormatedOIB>
  <DomainObject.Predmet.ProtuStrankaListFormated>
    <izvorni_sadrzaj>
      <item>SEMITA društvo s ograničenom odgovornošću za građenje</item>
    </izvorni_sadrzaj>
    <derivirana_varijabla naziv="DomainObject.Predmet.ProtuStrankaListFormated_1">
      <item>SEMITA društvo s ograničenom odgovornošću za građenje</item>
    </derivirana_varijabla>
  </DomainObject.Predmet.ProtuStrankaListFormated>
  <DomainObject.Predmet.ProtuStrankaListFormatedOIB>
    <izvorni_sadrzaj>
      <item>SEMITA društvo s ograničenom odgovornošću za građenje, OIB 56347606937</item>
    </izvorni_sadrzaj>
    <derivirana_varijabla naziv="DomainObject.Predmet.ProtuStrankaListFormatedOIB_1">
      <item>SEMITA društvo s ograničenom odgovornošću za građenje, OIB 56347606937</item>
    </derivirana_varijabla>
  </DomainObject.Predmet.ProtuStrankaListFormatedOIB>
  <DomainObject.Predmet.ProtuStrankaListFormatedWithAdress>
    <izvorni_sadrzaj>
      <item>SEMITA društvo s ograničenom odgovornošću za građenje, Ribarska 4, 21334 Podaca</item>
    </izvorni_sadrzaj>
    <derivirana_varijabla naziv="DomainObject.Predmet.ProtuStrankaListFormatedWithAdress_1">
      <item>SEMITA društvo s ograničenom odgovornošću za građenje, Ribarska 4, 21334 Podaca</item>
    </derivirana_varijabla>
  </DomainObject.Predmet.ProtuStrankaListFormatedWithAdress>
  <DomainObject.Predmet.ProtuStrankaListFormatedWithAdressOIB>
    <izvorni_sadrzaj>
      <item>SEMITA društvo s ograničenom odgovornošću za građenje, OIB 56347606937, Ribarska 4, 21334 Podaca</item>
    </izvorni_sadrzaj>
    <derivirana_varijabla naziv="DomainObject.Predmet.ProtuStrankaListFormatedWithAdressOIB_1">
      <item>SEMITA društvo s ograničenom odgovornošću za građenje, OIB 56347606937, Ribarska 4, 21334 Podaca</item>
    </derivirana_varijabla>
  </DomainObject.Predmet.ProtuStrankaListFormatedWithAdressOIB>
  <DomainObject.Predmet.ProtuStrankaListNazivFormated>
    <izvorni_sadrzaj>
      <item>SEMITA društvo s ograničenom odgovornošću za građenje</item>
    </izvorni_sadrzaj>
    <derivirana_varijabla naziv="DomainObject.Predmet.ProtuStrankaListNazivFormated_1">
      <item>SEMITA društvo s ograničenom odgovornošću za građenje</item>
    </derivirana_varijabla>
  </DomainObject.Predmet.ProtuStrankaListNazivFormated>
  <DomainObject.Predmet.ProtuStrankaListNazivFormatedOIB>
    <izvorni_sadrzaj>
      <item>SEMITA društvo s ograničenom odgovornošću za građenje, OIB 56347606937</item>
    </izvorni_sadrzaj>
    <derivirana_varijabla naziv="DomainObject.Predmet.ProtuStrankaListNazivFormatedOIB_1">
      <item>SEMITA društvo s ograničenom odgovornošću za građenje, OIB 56347606937</item>
    </derivirana_varijabla>
  </DomainObject.Predmet.ProtuStrankaListNazivFormatedOIB>
  <DomainObject.Predmet.OstaliListFormated>
    <izvorni_sadrzaj>
      <item>ŽUPANIJSKO DRŽAVNO ODVJETNIŠTVO  U SPLITU punomoćnik sudionika u postupku RH, MINISTARSTVO FINACIJA</item>
      <item>Željko Primorac</item>
    </izvorni_sadrzaj>
    <derivirana_varijabla naziv="DomainObject.Predmet.OstaliListFormated_1">
      <item>ŽUPANIJSKO DRŽAVNO ODVJETNIŠTVO  U SPLITU punomoćnik sudionika u postupku RH, MINISTARSTVO FINACIJA</item>
      <item>Željko Primorac</item>
    </derivirana_varijabla>
  </DomainObject.Predmet.OstaliListFormated>
  <DomainObject.Predmet.OstaliListFormatedOIB>
    <izvorni_sadrzaj>
      <item>ŽUPANIJSKO DRŽAVNO ODVJETNIŠTVO  U SPLITU punomoćnik sudionika u postupku RH, MINISTARSTVO FINACIJA</item>
      <item>Željko Primorac, OIB 71145964540</item>
    </izvorni_sadrzaj>
    <derivirana_varijabla naziv="DomainObject.Predmet.OstaliListFormatedOIB_1">
      <item>ŽUPANIJSKO DRŽAVNO ODVJETNIŠTVO  U SPLITU punomoćnik sudionika u postupku RH, MINISTARSTVO FINACIJA</item>
      <item>Željko Primorac, OIB 71145964540</item>
    </derivirana_varijabla>
  </DomainObject.Predmet.OstaliListFormatedOIB>
  <DomainObject.Predmet.OstaliListFormatedWithAdress>
    <izvorni_sadrzaj>
      <item>ŽUPANIJSKO DRŽAVNO ODVJETNIŠTVO  U SPLITU punomoćnik sudionika u postupku RH, MINISTARSTVO FINACIJA</item>
      <item>Željko Primorac, Ribarska 4, 21334 Podaca</item>
    </izvorni_sadrzaj>
    <derivirana_varijabla naziv="DomainObject.Predmet.OstaliListFormatedWithAdress_1">
      <item>ŽUPANIJSKO DRŽAVNO ODVJETNIŠTVO  U SPLITU punomoćnik sudionika u postupku RH, MINISTARSTVO FINACIJA</item>
      <item>Željko Primorac, Ribarska 4, 21334 Podaca</item>
    </derivirana_varijabla>
  </DomainObject.Predmet.OstaliListFormatedWithAdress>
  <DomainObject.Predmet.OstaliListFormatedWithAdressOIB>
    <izvorni_sadrzaj>
      <item>ŽUPANIJSKO DRŽAVNO ODVJETNIŠTVO  U SPLITU punomoćnik sudionika u postupku RH, MINISTARSTVO FINACIJA</item>
      <item>Željko Primorac, OIB 71145964540, Ribarska 4, 21334 Podaca</item>
    </izvorni_sadrzaj>
    <derivirana_varijabla naziv="DomainObject.Predmet.OstaliListFormatedWithAdressOIB_1">
      <item>ŽUPANIJSKO DRŽAVNO ODVJETNIŠTVO  U SPLITU punomoćnik sudionika u postupku RH, MINISTARSTVO FINACIJA</item>
      <item>Željko Primorac, OIB 71145964540, Ribarska 4, 21334 Podaca</item>
    </derivirana_varijabla>
  </DomainObject.Predmet.OstaliListFormatedWithAdressOIB>
  <DomainObject.Predmet.OstaliListNazivFormated>
    <izvorni_sadrzaj>
      <item>ŽUPANIJSKO DRŽAVNO ODVJETNIŠTVO  U SPLITU</item>
      <item>Željko Primorac</item>
    </izvorni_sadrzaj>
    <derivirana_varijabla naziv="DomainObject.Predmet.OstaliListNazivFormated_1">
      <item>ŽUPANIJSKO DRŽAVNO ODVJETNIŠTVO  U SPLITU</item>
      <item>Željko Primorac</item>
    </derivirana_varijabla>
  </DomainObject.Predmet.OstaliListNazivFormated>
  <DomainObject.Predmet.OstaliListNazivFormatedOIB>
    <izvorni_sadrzaj>
      <item>ŽUPANIJSKO DRŽAVNO ODVJETNIŠTVO  U SPLITU</item>
      <item>Željko Primorac, OIB 71145964540</item>
    </izvorni_sadrzaj>
    <derivirana_varijabla naziv="DomainObject.Predmet.OstaliListNazivFormatedOIB_1">
      <item>ŽUPANIJSKO DRŽAVNO ODVJETNIŠTVO  U SPLITU</item>
      <item>Željko Primorac, OIB 71145964540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SEMITA društvo s ograničenom odgovornošću za građenje</izvorni_sadrzaj>
    <derivirana_varijabla naziv="DomainObject.Predmet.ProtustrankaIDrugi_1">SEMITA društvo s ograničenom odgovornošću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SEMITA društvo s ograničenom odgovornošću za građenje, OIB 56347606937, Ribarska 4, 21334 Podaca</izvorni_sadrzaj>
    <derivirana_varijabla naziv="DomainObject.Predmet.ProtustrankaIDrugiAdressOIB_1">SEMITA društvo s ograničenom odgovornošću za građenje, OIB 56347606937, Ribarska 4, 21334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SEMITA društvo s ograničenom odgovornošću za građenje</item>
      <item>FINANCIJSKA AGENCIJA, RC SPLIT</item>
      <item>RH, MINISTARSTVO FINACIJA</item>
      <item>ŽUPANIJSKO DRŽAVNO ODVJETNIŠTVO  U SPLITU</item>
      <item>Željko Primorac</item>
    </izvorni_sadrzaj>
    <derivirana_varijabla naziv="DomainObject.Predmet.SudioniciListNaziv_1">
      <item>SEMITA društvo s ograničenom odgovornošću za građenje</item>
      <item>FINANCIJSKA AGENCIJA, RC SPLIT</item>
      <item>RH, MINISTARSTVO FINACIJA</item>
      <item>ŽUPANIJSKO DRŽAVNO ODVJETNIŠTVO  U SPLITU</item>
      <item>Željko Primorac</item>
    </derivirana_varijabla>
  </DomainObject.Predmet.SudioniciListNaziv>
  <DomainObject.Predmet.SudioniciListAdressOIB>
    <izvorni_sadrzaj>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izvorni_sadrzaj>
    <derivirana_varijabla naziv="DomainObject.Predmet.SudioniciListAdressOIB_1">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56347606937</item>
      <item>, OIB 85821130368</item>
      <item>, OIB null</item>
      <item>, OIB null</item>
      <item>, OIB 71145964540</item>
    </izvorni_sadrzaj>
    <derivirana_varijabla naziv="DomainObject.Predmet.SudioniciListNazivOIB_1">
      <item>, OIB 56347606937</item>
      <item>, OIB 85821130368</item>
      <item>, OIB null</item>
      <item>, OIB null</item>
      <item>, OIB 71145964540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EE9BAE-AFB9-4B30-B1AD-B397357278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1479</properties:Words>
  <properties:Characters>8224</properties:Characters>
  <properties:Lines>146</properties:Lines>
  <properties:Paragraphs>42</properties:Paragraphs>
  <properties:TotalTime>33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2017-05-08T08:19:00Z</cp:lastPrinted>
  <dcterms:modified xmlns:xsi="http://www.w3.org/2001/XMLSchema-instance" xsi:type="dcterms:W3CDTF">2017-05-08T13:04:00Z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