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d6b67a" w14:paraId="2d6b67a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5C021C">
        <w:rPr>
          <w:rFonts w:hAnsi="Times New Roman" w:ascii="Times New Roman"/>
          <w:sz w:val="24"/>
          <w:szCs w:val="24"/>
        </w:rPr>
        <w:t>481/11</w:t>
      </w:r>
      <w:r w:rsidR="00BE3A15">
        <w:rPr>
          <w:rFonts w:hAnsi="Times New Roman" w:ascii="Times New Roman"/>
          <w:sz w:val="24"/>
          <w:szCs w:val="24"/>
        </w:rPr>
        <w:t>-218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5C021C" w:rsidRPr="005C021C">
        <w:rPr>
          <w:rFonts w:hAnsi="Times New Roman" w:ascii="Times New Roman"/>
          <w:sz w:val="24"/>
          <w:szCs w:val="24"/>
        </w:rPr>
        <w:t>EMPORION PLUS d.o.o. – u stečaju,</w:t>
      </w:r>
      <w:r w:rsidR="005C021C" w:rsidRPr="005C021C">
        <w:rPr>
          <w:rFonts w:hAnsi="Times New Roman" w:ascii="Times New Roman"/>
          <w:b/>
          <w:sz w:val="24"/>
          <w:szCs w:val="24"/>
        </w:rPr>
        <w:t xml:space="preserve"> </w:t>
      </w:r>
      <w:r w:rsidR="005C021C" w:rsidRPr="005C021C">
        <w:rPr>
          <w:rFonts w:hAnsi="Times New Roman" w:ascii="Times New Roman"/>
          <w:sz w:val="24"/>
          <w:szCs w:val="24"/>
        </w:rPr>
        <w:t>Zagreb,</w:t>
      </w:r>
      <w:r w:rsidR="005C021C" w:rsidRPr="005C021C">
        <w:rPr>
          <w:rFonts w:hAnsi="Times New Roman" w:ascii="Times New Roman"/>
          <w:b/>
          <w:sz w:val="24"/>
          <w:szCs w:val="24"/>
        </w:rPr>
        <w:t xml:space="preserve"> </w:t>
      </w:r>
      <w:r w:rsidR="005C021C" w:rsidRPr="005C021C">
        <w:rPr>
          <w:rFonts w:hAnsi="Times New Roman" w:ascii="Times New Roman"/>
          <w:sz w:val="24"/>
          <w:szCs w:val="24"/>
        </w:rPr>
        <w:t>Slavonska avenija 26/9, OIB 037674502732016</w:t>
      </w:r>
      <w:r w:rsidR="005C021C">
        <w:rPr>
          <w:rFonts w:hAnsi="Times New Roman" w:ascii="Times New Roman"/>
          <w:sz w:val="24"/>
          <w:szCs w:val="24"/>
        </w:rPr>
        <w:t>, 10. ožujka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5C021C" w:rsidRPr="005C021C">
        <w:rPr>
          <w:rFonts w:cs="Times New Roman" w:hAnsi="Times New Roman" w:ascii="Times New Roman"/>
          <w:sz w:val="24"/>
          <w:szCs w:val="24"/>
          <w:lang w:eastAsia="en-US"/>
        </w:rPr>
        <w:t>EMPORION PLUS d.o.o. – u stečaju,</w:t>
      </w:r>
      <w:r w:rsidR="005C021C" w:rsidRPr="005C021C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5C021C" w:rsidRPr="005C021C">
        <w:rPr>
          <w:rFonts w:cs="Times New Roman" w:hAnsi="Times New Roman" w:ascii="Times New Roman"/>
          <w:sz w:val="24"/>
          <w:szCs w:val="24"/>
          <w:lang w:eastAsia="en-US"/>
        </w:rPr>
        <w:t>Zagreb,</w:t>
      </w:r>
      <w:r w:rsidR="005C021C" w:rsidRPr="005C021C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5C021C" w:rsidRPr="005C021C">
        <w:rPr>
          <w:rFonts w:cs="Times New Roman" w:hAnsi="Times New Roman" w:ascii="Times New Roman"/>
          <w:sz w:val="24"/>
          <w:szCs w:val="24"/>
          <w:lang w:eastAsia="en-US"/>
        </w:rPr>
        <w:t>Slavonska avenija 26/9, OIB 037674502732016</w:t>
      </w:r>
      <w:r w:rsidR="005C021C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5C021C">
        <w:rPr>
          <w:rFonts w:hAnsi="Times New Roman" w:ascii="Times New Roman"/>
          <w:sz w:val="24"/>
          <w:szCs w:val="24"/>
        </w:rPr>
        <w:t>29. siječnja</w:t>
      </w:r>
      <w:r w:rsidR="002D6304">
        <w:rPr>
          <w:rFonts w:hAnsi="Times New Roman" w:ascii="Times New Roman"/>
          <w:sz w:val="24"/>
          <w:szCs w:val="24"/>
        </w:rPr>
        <w:t xml:space="preserve"> 2016.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5C021C">
        <w:rPr>
          <w:rFonts w:hAnsi="Times New Roman" w:ascii="Times New Roman"/>
          <w:sz w:val="24"/>
          <w:szCs w:val="24"/>
        </w:rPr>
        <w:t>10. ožujka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BE3A15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BE3A15" w:rsidP="00835E0E" w:rsidR="00BE3A15">
      <w:pPr>
        <w:jc w:val="both"/>
        <w:rPr>
          <w:rFonts w:hAnsi="Times New Roman" w:ascii="Times New Roman"/>
          <w:sz w:val="24"/>
          <w:szCs w:val="24"/>
        </w:rPr>
      </w:pPr>
    </w:p>
    <w:p w:rsidRDefault="00BE3A15" w:rsidP="00835E0E" w:rsidR="00BE3A1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E3A15" w:rsidP="00835E0E" w:rsidR="00BE3A1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3A15" w:rsidP="00835E0E" w:rsidR="00BE3A15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BE3A15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3A15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BE3A1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3A15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BE3A15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BE3A15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BE3A1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3A1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BE3A15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031802" w:rsidP="00835E0E" w:rsidR="005C021C" w:rsidRPr="00BE3A1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3A15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031802" w:rsidP="00835E0E" w:rsidR="00031802" w:rsidRPr="00BE3A1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3A15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031802" w:rsidP="00835E0E" w:rsidR="00031802" w:rsidRPr="00BE3A1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3A15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BE3A1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E3A15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BE3A15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BE3A15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BE3A15">
      <w:pPr>
        <w:jc w:val="both"/>
        <w:rPr>
          <w:rFonts w:hAnsi="Times New Roman" w:ascii="Times New Roman"/>
          <w:color w:themeColor="background1" w:val="FFFFFF"/>
        </w:rPr>
      </w:pPr>
      <w:r w:rsidRPr="00BE3A15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BE3A15">
      <w:pPr>
        <w:jc w:val="both"/>
        <w:rPr>
          <w:rFonts w:hAnsi="Times New Roman" w:ascii="Times New Roman"/>
          <w:color w:themeColor="background1" w:val="FFFFFF"/>
        </w:rPr>
      </w:pPr>
      <w:r w:rsidRPr="00BE3A15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BE3A15">
      <w:pPr>
        <w:jc w:val="both"/>
        <w:rPr>
          <w:rFonts w:hAnsi="Times New Roman" w:ascii="Times New Roman"/>
          <w:color w:themeColor="background1" w:val="FFFFFF"/>
        </w:rPr>
      </w:pPr>
      <w:r w:rsidRPr="00BE3A15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BE3A15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BE3A15">
      <w:pPr>
        <w:jc w:val="both"/>
        <w:rPr>
          <w:rFonts w:hAnsi="Times New Roman" w:ascii="Times New Roman"/>
          <w:color w:themeColor="background1" w:val="FFFFFF"/>
        </w:rPr>
      </w:pPr>
      <w:r w:rsidRPr="00BE3A15">
        <w:rPr>
          <w:rFonts w:hAnsi="Times New Roman" w:ascii="Times New Roman"/>
          <w:color w:themeColor="background1" w:val="FFFFFF"/>
        </w:rPr>
        <w:t xml:space="preserve">            Z, </w:t>
      </w:r>
      <w:r w:rsidRPr="00BE3A15">
        <w:rPr>
          <w:rFonts w:hAnsi="Times New Roman" w:ascii="Times New Roman"/>
          <w:color w:themeColor="background1" w:val="FFFFFF"/>
        </w:rPr>
        <w:fldChar w:fldCharType="begin"/>
      </w:r>
      <w:r w:rsidRPr="00BE3A15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BE3A15">
        <w:rPr>
          <w:rFonts w:hAnsi="Times New Roman" w:ascii="Times New Roman"/>
          <w:color w:themeColor="background1" w:val="FFFFFF"/>
        </w:rPr>
        <w:fldChar w:fldCharType="separate"/>
      </w:r>
      <w:r w:rsidR="00903A51">
        <w:rPr>
          <w:rFonts w:hAnsi="Times New Roman" w:ascii="Times New Roman"/>
          <w:noProof/>
          <w:color w:themeColor="background1" w:val="FFFFFF"/>
        </w:rPr>
        <w:t>11.3.16.</w:t>
      </w:r>
      <w:r w:rsidRPr="00BE3A15">
        <w:rPr>
          <w:rFonts w:hAnsi="Times New Roman" w:ascii="Times New Roman"/>
          <w:color w:themeColor="background1" w:val="FFFFFF"/>
        </w:rPr>
        <w:fldChar w:fldCharType="end"/>
      </w:r>
      <w:r w:rsidRPr="00BE3A15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BE3A1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A7C" w:rsidR="009D6A7C">
      <w:r>
        <w:separator/>
      </w:r>
    </w:p>
  </w:endnote>
  <w:endnote w:id="0" w:type="continuationSeparator">
    <w:p w:rsidRDefault="009D6A7C" w:rsidR="009D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A7C" w:rsidR="009D6A7C">
      <w:r>
        <w:separator/>
      </w:r>
    </w:p>
  </w:footnote>
  <w:footnote w:id="0" w:type="continuationSeparator">
    <w:p w:rsidRDefault="009D6A7C" w:rsidR="009D6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903A51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5C021C">
      <w:rPr>
        <w:rFonts w:hAnsi="Times New Roman" w:ascii="Times New Roman"/>
      </w:rPr>
      <w:t>481/11</w:t>
    </w:r>
    <w:r w:rsidR="00BE3A15">
      <w:rPr>
        <w:rFonts w:hAnsi="Times New Roman" w:ascii="Times New Roman"/>
      </w:rPr>
      <w:t>-218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21C"/>
    <w:rsid w:val="00020BA4"/>
    <w:rsid w:val="00031802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021C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03A51"/>
    <w:rsid w:val="009376BE"/>
    <w:rsid w:val="0094789D"/>
    <w:rsid w:val="00953DED"/>
    <w:rsid w:val="00981BDB"/>
    <w:rsid w:val="00985A46"/>
    <w:rsid w:val="009D0ED3"/>
    <w:rsid w:val="009D6A7C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BE3A15"/>
    <w:rsid w:val="00C04421"/>
    <w:rsid w:val="00C40EA5"/>
    <w:rsid w:val="00C527E8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A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A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A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A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A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A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A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A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2011.</izvorni_sadrzaj>
    <derivirana_varijabla naziv="DomainObject.Predmet.DatumOsnivanja_1">10.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St-481/2011</izvorni_sadrzaj>
    <derivirana_varijabla naziv="DomainObject.Predmet.OznakaBroj_1">St-481/2011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EMPORION PLUS d.o.o. za građenje, projektiranje i nadzor - u stečaju zastupanog po punomoćniku Darko Maržić</izvorni_sadrzaj>
    <derivirana_varijabla naziv="DomainObject.Predmet.ProtustrankaFormated_1">  EMPORION PLUS d.o.o. za građenje, projektiranje i nadzor - u stečaju zastupanog po punomoćniku Darko Maržić</derivirana_varijabla>
  </DomainObject.Predmet.ProtustrankaFormated>
  <DomainObject.Predmet.ProtustrankaFormatedOIB>
    <izvorni_sadrzaj>  EMPORION PLUS d.o.o. za građenje, projektiranje i nadzor - u stečaju, OIB 03767450273 zastupanog po punomoćniku Darko Maržić</izvorni_sadrzaj>
    <derivirana_varijabla naziv="DomainObject.Predmet.ProtustrankaFormatedOIB_1">  EMPORION PLUS d.o.o. za građenje, projektiranje i nadzor - u stečaju, OIB 03767450273 zastupanog po punomoćniku Darko Maržić</derivirana_varijabla>
  </DomainObject.Predmet.ProtustrankaFormatedOIB>
  <DomainObject.Predmet.ProtustrankaFormatedWithAdress>
    <izvorni_sadrzaj> EMPORION PLUS d.o.o. za građenje, projektiranje i nadzor - u stečaju, SLAVONSKA AVENIJA 26/9, 10000 Zagreb zastupanog po punomoćniku Darko Maržić</izvorni_sadrzaj>
    <derivirana_varijabla naziv="DomainObject.Predmet.ProtustrankaFormatedWithAdress_1"> EMPORION PLUS d.o.o. za građenje, projektiranje i nadzor - u stečaju, SLAVONSKA AVENIJA 26/9, 10000 Zagreb zastupanog po punomoćniku Darko Maržić</derivirana_varijabla>
  </DomainObject.Predmet.ProtustrankaFormatedWithAdress>
  <DomainObject.Predmet.ProtustrankaFormatedWithAdressOIB>
    <izvorni_sadrzaj> EMPORION PLUS d.o.o. za građenje, projektiranje i nadzor - u stečaju, OIB 03767450273, SLAVONSKA AVENIJA 26/9, 10000 Zagreb zastupanog po punomoćniku Darko Maržić</izvorni_sadrzaj>
    <derivirana_varijabla naziv="DomainObject.Predmet.ProtustrankaFormatedWithAdressOIB_1"> EMPORION PLUS d.o.o. za građenje, projektiranje i nadzor - u stečaju, OIB 03767450273, SLAVONSKA AVENIJA 26/9, 10000 Zagreb zastupanog po punomoćniku Darko Maržić</derivirana_varijabla>
  </DomainObject.Predmet.ProtustrankaFormatedWithAdressOIB>
  <DomainObject.Predmet.ProtustrankaWithAdress>
    <izvorni_sadrzaj>EMPORION PLUS d.o.o. za građenje, projektiranje i nadzor - u stečaju SLAVONSKA AVENIJA 26/9, 10000 Zagreb</izvorni_sadrzaj>
    <derivirana_varijabla naziv="DomainObject.Predmet.ProtustrankaWithAdress_1">EMPORION PLUS d.o.o. za građenje, projektiranje i nadzor - u stečaju SLAVONSKA AVENIJA 26/9, 10000 Zagreb</derivirana_varijabla>
  </DomainObject.Predmet.ProtustrankaWithAdress>
  <DomainObject.Predmet.ProtustrankaWithAdressOIB>
    <izvorni_sadrzaj>EMPORION PLUS d.o.o. za građenje, projektiranje i nadzor - u stečaju, OIB 03767450273, SLAVONSKA AVENIJA 26/9, 10000 Zagreb</izvorni_sadrzaj>
    <derivirana_varijabla naziv="DomainObject.Predmet.ProtustrankaWithAdressOIB_1">EMPORION PLUS d.o.o. za građenje, projektiranje i nadzor - u stečaju, OIB 03767450273, SLAVONSKA AVENIJA 26/9, 10000 Zagreb</derivirana_varijabla>
  </DomainObject.Predmet.ProtustrankaWithAdressOIB>
  <DomainObject.Predmet.ProtustrankaNazivFormated>
    <izvorni_sadrzaj>EMPORION PLUS d.o.o. za građenje, projektiranje i nadzor - u stečaju</izvorni_sadrzaj>
    <derivirana_varijabla naziv="DomainObject.Predmet.ProtustrankaNazivFormated_1">EMPORION PLUS d.o.o. za građenje, projektiranje i nadzor - u stečaju</derivirana_varijabla>
  </DomainObject.Predmet.ProtustrankaNazivFormated>
  <DomainObject.Predmet.ProtustrankaNazivFormatedOIB>
    <izvorni_sadrzaj>EMPORION PLUS d.o.o. za građenje, projektiranje i nadzor - u stečaju, OIB 03767450273</izvorni_sadrzaj>
    <derivirana_varijabla naziv="DomainObject.Predmet.ProtustrankaNazivFormatedOIB_1">EMPORION PLUS d.o.o. za građenje, projektiranje i nadzor - u stečaju, OIB 03767450273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I ZLATKO BREGOVIĆ, vl. zajednički soboslikarski obrt BREGOVIĆ-KANIŽA zastupanog po punomoćniku ŽELJKA BRLEČIĆ &amp; PREDRAG BRLEČIĆ; ELLABO d.o.o.; DORA PRPIĆ; MARKO BUDIMIR; SAMOBOR NEKRETNINE; MLADEN VLAHOVIĆ; D.J.V. ZAGREB; ROBERT TOMULIĆ; petar radoš; AUTOMOBILSKI AUKCIJSKI CENTAR d.o.o.</izvorni_sadrzaj>
    <derivirana_varijabla naziv="DomainObject.Predmet.StrankaFormated_1">  BOJAN I ZLATKO BREGOVIĆ, vl. zajednički soboslikarski obrt BREGOVIĆ-KANIŽA zastupanog po punomoćniku ŽELJKA BRLEČIĆ &amp; PREDRAG BRLEČIĆ; ELLABO d.o.o.; DORA PRPIĆ; MARKO BUDIMIR; SAMOBOR NEKRETNINE; MLADEN VLAHOVIĆ; D.J.V. ZAGREB; ROBERT TOMULIĆ; petar radoš; AUTOMOBILSKI AUKCIJSKI CENTAR d.o.o.</derivirana_varijabla>
  </DomainObject.Predmet.StrankaFormated>
  <DomainObject.Predmet.StrankaFormatedOIB>
    <izvorni_sadrzaj>  BOJAN I ZLATKO BREGOVIĆ, vl. zajednički soboslikarski obrt BREGOVIĆ-KANIŽA, OIB 09174926991 zastupanog po punomoćniku ŽELJKA BRLEČIĆ &amp; PREDRAG BRLEČIĆ; ELLABO d.o.o., OIB 30360571194; DORA PRPIĆ; MARKO BUDIMIR; SAMOBOR NEKRETNINE; MLADEN VLAHOVIĆ; D.J.V. ZAGREB; ROBERT TOMULIĆ; petar radoš; AUTOMOBILSKI AUKCIJSKI CENTAR d.o.o., OIB 66667125705</izvorni_sadrzaj>
    <derivirana_varijabla naziv="DomainObject.Predmet.StrankaFormatedOIB_1">  BOJAN I ZLATKO BREGOVIĆ, vl. zajednički soboslikarski obrt BREGOVIĆ-KANIŽA, OIB 09174926991 zastupanog po punomoćniku ŽELJKA BRLEČIĆ &amp; PREDRAG BRLEČIĆ; ELLABO d.o.o., OIB 30360571194; DORA PRPIĆ; MARKO BUDIMIR; SAMOBOR NEKRETNINE; MLADEN VLAHOVIĆ; D.J.V. ZAGREB; ROBERT TOMULIĆ; petar radoš; AUTOMOBILSKI AUKCIJSKI CENTAR d.o.o., OIB 66667125705</derivirana_varijabla>
  </DomainObject.Predmet.StrankaFormatedOIB>
  <DomainObject.Predmet.StrankaFormatedWithAdress>
    <izvorni_sadrzaj> BOJAN I ZLATKO BREGOVIĆ, vl. zajednički soboslikarski obrt BREGOVIĆ-KANIŽA, KANIŽA bb, 42240 Ivanec zastupanog po punomoćniku ŽELJKA BRLEČIĆ &amp; PREDRAG BRLEČIĆ; ELLABO d.o.o.; DORA PRPIĆ; MARKO BUDIMIR; SAMOBOR NEKRETNINE; MLADEN VLAHOVIĆ; D.J.V. ZAGREB; ROBERT TOMULIĆ; petar radoš; AUTOMOBILSKI AUKCIJSKI CENTAR d.o.o.</izvorni_sadrzaj>
    <derivirana_varijabla naziv="DomainObject.Predmet.StrankaFormatedWithAdress_1"> BOJAN I ZLATKO BREGOVIĆ, vl. zajednički soboslikarski obrt BREGOVIĆ-KANIŽA, KANIŽA bb, 42240 Ivanec zastupanog po punomoćniku ŽELJKA BRLEČIĆ &amp; PREDRAG BRLEČIĆ; ELLABO d.o.o.; DORA PRPIĆ; MARKO BUDIMIR; SAMOBOR NEKRETNINE; MLADEN VLAHOVIĆ; D.J.V. ZAGREB; ROBERT TOMULIĆ; petar radoš; AUTOMOBILSKI AUKCIJSKI CENTAR d.o.o.</derivirana_varijabla>
  </DomainObject.Predmet.StrankaFormatedWithAdress>
  <DomainObject.Predmet.StrankaFormatedWithAdressOIB>
    <izvorni_sadrzaj> BOJAN I ZLATKO BREGOVIĆ, vl. zajednički soboslikarski obrt BREGOVIĆ-KANIŽA, OIB 09174926991, KANIŽA bb, 42240 Ivanec zastupanog po punomoćniku ŽELJKA BRLEČIĆ &amp; PREDRAG BRLEČIĆ; ELLABO d.o.o., OIB 30360571194; DORA PRPIĆ; MARKO BUDIMIR; SAMOBOR NEKRETNINE; MLADEN VLAHOVIĆ; D.J.V. ZAGREB; ROBERT TOMULIĆ; petar radoš; AUTOMOBILSKI AUKCIJSKI CENTAR d.o.o., OIB 66667125705</izvorni_sadrzaj>
    <derivirana_varijabla naziv="DomainObject.Predmet.StrankaFormatedWithAdressOIB_1"> BOJAN I ZLATKO BREGOVIĆ, vl. zajednički soboslikarski obrt BREGOVIĆ-KANIŽA, OIB 09174926991, KANIŽA bb, 42240 Ivanec zastupanog po punomoćniku ŽELJKA BRLEČIĆ &amp; PREDRAG BRLEČIĆ; ELLABO d.o.o., OIB 30360571194; DORA PRPIĆ; MARKO BUDIMIR; SAMOBOR NEKRETNINE; MLADEN VLAHOVIĆ; D.J.V. ZAGREB; ROBERT TOMULIĆ; petar radoš; AUTOMOBILSKI AUKCIJSKI CENTAR d.o.o., OIB 66667125705</derivirana_varijabla>
  </DomainObject.Predmet.StrankaFormatedWithAdressOIB>
  <DomainObject.Predmet.StrankaWithAdress>
    <izvorni_sadrzaj>BOJAN I ZLATKO BREGOVIĆ, vl. zajednički soboslikarski obrt BREGOVIĆ-KANIŽA KANIŽA bb,42240 Ivanec,ELLABO d.o.o. ,DORA PRPIĆ ,MARKO BUDIMIR ,SAMOBOR NEKRETNINE ,MLADEN VLAHOVIĆ ,D.J.V. ZAGREB ,ROBERT TOMULIĆ ,petar radoš ,AUTOMOBILSKI AUKCIJSKI CENTAR d.o.o. </izvorni_sadrzaj>
    <derivirana_varijabla naziv="DomainObject.Predmet.StrankaWithAdress_1">BOJAN I ZLATKO BREGOVIĆ, vl. zajednički soboslikarski obrt BREGOVIĆ-KANIŽA KANIŽA bb,42240 Ivanec,ELLABO d.o.o. ,DORA PRPIĆ ,MARKO BUDIMIR ,SAMOBOR NEKRETNINE ,MLADEN VLAHOVIĆ ,D.J.V. ZAGREB ,ROBERT TOMULIĆ ,petar radoš ,AUTOMOBILSKI AUKCIJSKI CENTAR d.o.o. </derivirana_varijabla>
  </DomainObject.Predmet.StrankaWithAdress>
  <DomainObject.Predmet.StrankaWithAdressOIB>
    <izvorni_sadrzaj>BOJAN I ZLATKO BREGOVIĆ, vl. zajednički soboslikarski obrt BREGOVIĆ-KANIŽA, OIB 09174926991, KANIŽA bb,42240 Ivanec,ELLABO d.o.o., OIB 30360571194,DORA PRPIĆ,MARKO BUDIMIR,SAMOBOR NEKRETNINE,MLADEN VLAHOVIĆ,D.J.V. ZAGREB,ROBERT TOMULIĆ,petar radoš,AUTOMOBILSKI AUKCIJSKI CENTAR d.o.o., OIB 66667125705</izvorni_sadrzaj>
    <derivirana_varijabla naziv="DomainObject.Predmet.StrankaWithAdressOIB_1">BOJAN I ZLATKO BREGOVIĆ, vl. zajednički soboslikarski obrt BREGOVIĆ-KANIŽA, OIB 09174926991, KANIŽA bb,42240 Ivanec,ELLABO d.o.o., OIB 30360571194,DORA PRPIĆ,MARKO BUDIMIR,SAMOBOR NEKRETNINE,MLADEN VLAHOVIĆ,D.J.V. ZAGREB,ROBERT TOMULIĆ,petar radoš,AUTOMOBILSKI AUKCIJSKI CENTAR d.o.o., OIB 66667125705</derivirana_varijabla>
  </DomainObject.Predmet.StrankaWithAdressOIB>
  <DomainObject.Predmet.StrankaNazivFormated>
    <izvorni_sadrzaj>BOJAN I ZLATKO BREGOVIĆ, vl. zajednički soboslikarski obrt BREGOVIĆ-KANIŽA,ELLABO d.o.o.,DORA PRPIĆ,MARKO BUDIMIR,SAMOBOR NEKRETNINE,MLADEN VLAHOVIĆ,D.J.V. ZAGREB,ROBERT TOMULIĆ,petar radoš,AUTOMOBILSKI AUKCIJSKI CENTAR d.o.o.</izvorni_sadrzaj>
    <derivirana_varijabla naziv="DomainObject.Predmet.StrankaNazivFormated_1">BOJAN I ZLATKO BREGOVIĆ, vl. zajednički soboslikarski obrt BREGOVIĆ-KANIŽA,ELLABO d.o.o.,DORA PRPIĆ,MARKO BUDIMIR,SAMOBOR NEKRETNINE,MLADEN VLAHOVIĆ,D.J.V. ZAGREB,ROBERT TOMULIĆ,petar radoš,AUTOMOBILSKI AUKCIJSKI CENTAR d.o.o.</derivirana_varijabla>
  </DomainObject.Predmet.StrankaNazivFormated>
  <DomainObject.Predmet.StrankaNazivFormatedOIB>
    <izvorni_sadrzaj>BOJAN I ZLATKO BREGOVIĆ, vl. zajednički soboslikarski obrt BREGOVIĆ-KANIŽA, OIB 09174926991,ELLABO d.o.o., OIB 30360571194,DORA PRPIĆ,MARKO BUDIMIR,SAMOBOR NEKRETNINE,MLADEN VLAHOVIĆ,D.J.V. ZAGREB,ROBERT TOMULIĆ,petar radoš,AUTOMOBILSKI AUKCIJSKI CENTAR d.o.o., OIB 66667125705</izvorni_sadrzaj>
    <derivirana_varijabla naziv="DomainObject.Predmet.StrankaNazivFormatedOIB_1">BOJAN I ZLATKO BREGOVIĆ, vl. zajednički soboslikarski obrt BREGOVIĆ-KANIŽA, OIB 09174926991,ELLABO d.o.o., OIB 30360571194,DORA PRPIĆ,MARKO BUDIMIR,SAMOBOR NEKRETNINE,MLADEN VLAHOVIĆ,D.J.V. ZAGREB,ROBERT TOMULIĆ,petar radoš,AUTOMOBILSKI AUKCIJSKI CENTAR d.o.o., OIB 66667125705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BOJAN I ZLATKO BREGOVIĆ, vl. zajednički soboslikarski obrt BREGOVIĆ-KANIŽA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Formated_1">
      <item>BOJAN I ZLATKO BREGOVIĆ, vl. zajednički soboslikarski obrt BREGOVIĆ-KANIŽA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Formated>
  <DomainObject.Predmet.StrankaListFormatedOIB>
    <izvorni_sadrzaj>
      <item>BOJAN I ZLATKO BREGOVIĆ, vl. zajednički soboslikarski obrt BREGOVIĆ-KANIŽA, OIB 09174926991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FormatedOIB_1">
      <item>BOJAN I ZLATKO BREGOVIĆ, vl. zajednički soboslikarski obrt BREGOVIĆ-KANIŽA, OIB 09174926991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FormatedOIB>
  <DomainObject.Predmet.StrankaListFormatedWithAdress>
    <izvorni_sadrzaj>
      <item>BOJAN I ZLATKO BREGOVIĆ, vl. zajednički soboslikarski obrt BREGOVIĆ-KANIŽA, KANIŽA bb, 42240 Ivanec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FormatedWithAdress_1">
      <item>BOJAN I ZLATKO BREGOVIĆ, vl. zajednički soboslikarski obrt BREGOVIĆ-KANIŽA, KANIŽA bb, 42240 Ivanec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FormatedWithAdress>
  <DomainObject.Predmet.StrankaListFormatedWithAdressOIB>
    <izvorni_sadrzaj>
      <item>BOJAN I ZLATKO BREGOVIĆ, vl. zajednički soboslikarski obrt BREGOVIĆ-KANIŽA, OIB 09174926991, KANIŽA bb, 42240 Ivanec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FormatedWithAdressOIB_1">
      <item>BOJAN I ZLATKO BREGOVIĆ, vl. zajednički soboslikarski obrt BREGOVIĆ-KANIŽA, OIB 09174926991, KANIŽA bb, 42240 Ivanec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FormatedWithAdressOIB>
  <DomainObject.Predmet.StrankaListNazivFormated>
    <izvorni_sadrzaj>
      <item>BOJAN I ZLATKO BREGOVIĆ, vl. zajednički soboslikarski obrt BREGOVIĆ-KANIŽA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NazivFormated_1">
      <item>BOJAN I ZLATKO BREGOVIĆ, vl. zajednički soboslikarski obrt BREGOVIĆ-KANIŽA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NazivFormated>
  <DomainObject.Predmet.StrankaListNazivFormatedOIB>
    <izvorni_sadrzaj>
      <item>BOJAN I ZLATKO BREGOVIĆ, vl. zajednički soboslikarski obrt BREGOVIĆ-KANIŽA, OIB 09174926991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NazivFormatedOIB_1">
      <item>BOJAN I ZLATKO BREGOVIĆ, vl. zajednički soboslikarski obrt BREGOVIĆ-KANIŽA, OIB 09174926991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NazivFormatedOIB>
  <DomainObject.Predmet.ProtuStrankaListFormated>
    <izvorni_sadrzaj>
      <item>EMPORION PLUS d.o.o. za građenje, projektiranje i nadzor - u stečaju zastupanog po punomoćniku Darko Maržić</item>
    </izvorni_sadrzaj>
    <derivirana_varijabla naziv="DomainObject.Predmet.ProtuStrankaListFormated_1">
      <item>EMPORION PLUS d.o.o. za građenje, projektiranje i nadzor - u stečaju zastupanog po punomoćniku Darko Maržić</item>
    </derivirana_varijabla>
  </DomainObject.Predmet.ProtuStrankaListFormated>
  <DomainObject.Predmet.ProtuStrankaListFormatedOIB>
    <izvorni_sadrzaj>
      <item>EMPORION PLUS d.o.o. za građenje, projektiranje i nadzor - u stečaju, OIB 03767450273 zastupanog po punomoćniku Darko Maržić</item>
    </izvorni_sadrzaj>
    <derivirana_varijabla naziv="DomainObject.Predmet.ProtuStrankaListFormatedOIB_1">
      <item>EMPORION PLUS d.o.o. za građenje, projektiranje i nadzor - u stečaju, OIB 03767450273 zastupanog po punomoćniku Darko Maržić</item>
    </derivirana_varijabla>
  </DomainObject.Predmet.ProtuStrankaListFormatedOIB>
  <DomainObject.Predmet.ProtuStrankaListFormatedWithAdress>
    <izvorni_sadrzaj>
      <item>EMPORION PLUS d.o.o. za građenje, projektiranje i nadzor - u stečaju, SLAVONSKA AVENIJA 26/9, 10000 Zagreb zastupanog po punomoćniku Darko Maržić</item>
    </izvorni_sadrzaj>
    <derivirana_varijabla naziv="DomainObject.Predmet.ProtuStrankaListFormatedWithAdress_1">
      <item>EMPORION PLUS d.o.o. za građenje, projektiranje i nadzor - u stečaju, SLAVONSKA AVENIJA 26/9, 10000 Zagreb zastupanog po punomoćniku Darko Maržić</item>
    </derivirana_varijabla>
  </DomainObject.Predmet.ProtuStrankaListFormatedWithAdress>
  <DomainObject.Predmet.ProtuStrankaListFormatedWithAdressOIB>
    <izvorni_sadrzaj>
      <item>EMPORION PLUS d.o.o. za građenje, projektiranje i nadzor - u stečaju, OIB 03767450273, SLAVONSKA AVENIJA 26/9, 10000 Zagreb zastupanog po punomoćniku Darko Maržić</item>
    </izvorni_sadrzaj>
    <derivirana_varijabla naziv="DomainObject.Predmet.ProtuStrankaListFormatedWithAdressOIB_1">
      <item>EMPORION PLUS d.o.o. za građenje, projektiranje i nadzor - u stečaju, OIB 03767450273, SLAVONSKA AVENIJA 26/9, 10000 Zagreb zastupanog po punomoćniku Darko Maržić</item>
    </derivirana_varijabla>
  </DomainObject.Predmet.ProtuStrankaListFormatedWithAdressOIB>
  <DomainObject.Predmet.ProtuStrankaListNazivFormated>
    <izvorni_sadrzaj>
      <item>EMPORION PLUS d.o.o. za građenje, projektiranje i nadzor - u stečaju</item>
    </izvorni_sadrzaj>
    <derivirana_varijabla naziv="DomainObject.Predmet.ProtuStrankaListNazivFormated_1">
      <item>EMPORION PLUS d.o.o. za građenje, projektiranje i nadzor - u stečaju</item>
    </derivirana_varijabla>
  </DomainObject.Predmet.ProtuStrankaListNazivFormated>
  <DomainObject.Predmet.ProtuStrankaListNazivFormatedOIB>
    <izvorni_sadrzaj>
      <item>EMPORION PLUS d.o.o. za građenje, projektiranje i nadzor - u stečaju, OIB 03767450273</item>
    </izvorni_sadrzaj>
    <derivirana_varijabla naziv="DomainObject.Predmet.ProtuStrankaListNazivFormatedOIB_1">
      <item>EMPORION PLUS d.o.o. za građenje, projektiranje i nadzor - u stečaju, OIB 03767450273</item>
    </derivirana_varijabla>
  </DomainObject.Predmet.ProtuStrankaListNazivFormatedOIB>
  <DomainObject.Predmet.OstaliListFormated>
    <izvorni_sadrzaj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izvorni_sadrzaj>
    <derivirana_varijabla naziv="DomainObject.Predmet.OstaliListFormated_1"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derivirana_varijabla>
  </DomainObject.Predmet.OstaliListFormated>
  <DomainObject.Predmet.OstaliListFormatedOIB>
    <izvorni_sadrzaj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izvorni_sadrzaj>
    <derivirana_varijabla naziv="DomainObject.Predmet.OstaliListFormatedOIB_1"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derivirana_varijabla>
  </DomainObject.Predmet.OstaliListFormatedOIB>
  <DomainObject.Predmet.OstaliListFormatedWithAdress>
    <izvorni_sadrzaj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Amruševa 6, 10000 Zagreb</item>
      <item>Porezna uprava u Samoboru</item>
      <item>Republika Hrvatska</item>
      <item>ŽDO u Sisku, 44000 Sisak</item>
      <item>Branko Petanjek, Zemljakova 13, 10000 Zagreb</item>
      <item>STEFANOVIĆ&amp;VRDELJA-ODVJETNIČKO DRUŠTVO, Banjavčićeva 22, 10000 Zagreb</item>
      <item>Sanja Paić, Horvaćanska 45/III, 10000 Zagreb</item>
      <item>Zoran Hačić, Nikole Jurišića 2, 10000 Zagreb</item>
      <item>Davor Plišo, Kaptol 18, 10000 Zagreb</item>
    </izvorni_sadrzaj>
    <derivirana_varijabla naziv="DomainObject.Predmet.OstaliListFormatedWithAdress_1"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Amruševa 6, 10000 Zagreb</item>
      <item>Porezna uprava u Samoboru</item>
      <item>Republika Hrvatska</item>
      <item>ŽDO u Sisku, 44000 Sisak</item>
      <item>Branko Petanjek, Zemljakova 13, 10000 Zagreb</item>
      <item>STEFANOVIĆ&amp;VRDELJA-ODVJETNIČKO DRUŠTVO, Banjavčićeva 22, 10000 Zagreb</item>
      <item>Sanja Paić, Horvaćanska 45/III, 10000 Zagreb</item>
      <item>Zoran Hačić, Nikole Jurišića 2, 10000 Zagreb</item>
      <item>Davor Plišo, Kaptol 18, 10000 Zagreb</item>
    </derivirana_varijabla>
  </DomainObject.Predmet.OstaliListFormatedWithAdress>
  <DomainObject.Predmet.OstaliListFormatedWithAdressOIB>
    <izvorni_sadrzaj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OIB 89296739230, Amruševa 6, 10000 Zagreb</item>
      <item>Porezna uprava u Samoboru</item>
      <item>Republika Hrvatska, OIB 52634238587</item>
      <item>ŽDO u Sisku, 44000 Sisak</item>
      <item>Branko Petanjek, OIB 65439233259, Zemljakova 13, 10000 Zagreb</item>
      <item>STEFANOVIĆ&amp;VRDELJA-ODVJETNIČKO DRUŠTVO, OIB 16998632083, Banjavčićeva 22, 10000 Zagreb</item>
      <item>Sanja Paić, Horvaćanska 45/III, 10000 Zagreb</item>
      <item>Zoran Hačić, Nikole Jurišića 2, 10000 Zagreb</item>
      <item>Davor Plišo, OIB 59168183697, Kaptol 18, 10000 Zagreb</item>
    </izvorni_sadrzaj>
    <derivirana_varijabla naziv="DomainObject.Predmet.OstaliListFormatedWithAdressOIB_1"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OIB 89296739230, Amruševa 6, 10000 Zagreb</item>
      <item>Porezna uprava u Samoboru</item>
      <item>Republika Hrvatska, OIB 52634238587</item>
      <item>ŽDO u Sisku, 44000 Sisak</item>
      <item>Branko Petanjek, OIB 65439233259, Zemljakova 13, 10000 Zagreb</item>
      <item>STEFANOVIĆ&amp;VRDELJA-ODVJETNIČKO DRUŠTVO, OIB 16998632083, Banjavčićeva 22, 10000 Zagreb</item>
      <item>Sanja Paić, Horvaćanska 45/III, 10000 Zagreb</item>
      <item>Zoran Hačić, Nikole Jurišića 2, 10000 Zagreb</item>
      <item>Davor Plišo, OIB 59168183697, Kaptol 18, 10000 Zagreb</item>
    </derivirana_varijabla>
  </DomainObject.Predmet.OstaliListFormatedWithAdressOIB>
  <DomainObject.Predmet.OstaliListNazivFormated>
    <izvorni_sadrzaj>
      <item>ŽELJKA BRLEČIĆ &amp; PREDRAG BRLEČIĆ</item>
      <item>Darko Maržić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izvorni_sadrzaj>
    <derivirana_varijabla naziv="DomainObject.Predmet.OstaliListNazivFormated_1">
      <item>ŽELJKA BRLEČIĆ &amp; PREDRAG BRLEČIĆ</item>
      <item>Darko Maržić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derivirana_varijabla>
  </DomainObject.Predmet.OstaliListNazivFormated>
  <DomainObject.Predmet.OstaliListNazivFormatedOIB>
    <izvorni_sadrzaj>
      <item>ŽELJKA BRLEČIĆ &amp; PREDRAG BRLEČIĆ</item>
      <item>Darko Maržić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izvorni_sadrzaj>
    <derivirana_varijabla naziv="DomainObject.Predmet.OstaliListNazivFormatedOIB_1">
      <item>ŽELJKA BRLEČIĆ &amp; PREDRAG BRLEČIĆ</item>
      <item>Darko Maržić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I ZLATKO BREGOVIĆ, vl. zajednički soboslikarski obrt BREGOVIĆ-KANIŽA i dr.</izvorni_sadrzaj>
    <derivirana_varijabla naziv="DomainObject.Predmet.StrankaIDrugi_1">BOJAN I ZLATKO BREGOVIĆ, vl. zajednički soboslikarski obrt BREGOVIĆ-KANIŽA i dr.</derivirana_varijabla>
  </DomainObject.Predmet.StrankaIDrugi>
  <DomainObject.Predmet.ProtustrankaIDrugi>
    <izvorni_sadrzaj>EMPORION PLUS d.o.o. za građenje, projektiranje i nadzor - u stečaju</izvorni_sadrzaj>
    <derivirana_varijabla naziv="DomainObject.Predmet.ProtustrankaIDrugi_1">EMPORION PLUS d.o.o. za građenje, projektiranje i nadzor - u stečaju</derivirana_varijabla>
  </DomainObject.Predmet.ProtustrankaIDrugi>
  <DomainObject.Predmet.StrankaIDrugiAdressOIB>
    <izvorni_sadrzaj>BOJAN I ZLATKO BREGOVIĆ, vl. zajednički soboslikarski obrt BREGOVIĆ-KANIŽA, OIB 09174926991, KANIŽA bb, 42240 Ivanec i dr.</izvorni_sadrzaj>
    <derivirana_varijabla naziv="DomainObject.Predmet.StrankaIDrugiAdressOIB_1">BOJAN I ZLATKO BREGOVIĆ, vl. zajednički soboslikarski obrt BREGOVIĆ-KANIŽA, OIB 09174926991, KANIŽA bb, 42240 Ivanec i dr.</derivirana_varijabla>
  </DomainObject.Predmet.StrankaIDrugiAdressOIB>
  <DomainObject.Predmet.ProtustrankaIDrugiAdressOIB>
    <izvorni_sadrzaj>EMPORION PLUS d.o.o. za građenje, projektiranje i nadzor - u stečaju, OIB 03767450273, SLAVONSKA AVENIJA 26/9, 10000 Zagreb</izvorni_sadrzaj>
    <derivirana_varijabla naziv="DomainObject.Predmet.ProtustrankaIDrugiAdressOIB_1">EMPORION PLUS d.o.o. za građenje, projektiranje i nadzor - u stečaju, OIB 03767450273, SLAVONSKA AVENIJA 26/9,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EMPORION PLUS d.o.o. za građenje, projektiranje i nadzor - u stečaju</item>
      <item>ŽELJKA BRLEČIĆ &amp; PREDRAG BRLEČIĆ</item>
      <item>BOJAN I ZLATKO BREGOVIĆ, vl. zajednički soboslikarski obrt BREGOVIĆ-KANIŽA</item>
      <item>Darko Maržić</item>
      <item>CENTAR BANKA dioničko društvo</item>
      <item>Porezna uprava u Samoboru</item>
      <item>Republika Hrvatska</item>
      <item>ŽDO u Sisku</item>
      <item>Branko Petanjek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  <item>STEFANOVIĆ&amp;VRDELJA-ODVJETNIČKO DRUŠTVO</item>
      <item>Sanja Paić</item>
      <item>Zoran Hačić</item>
      <item>Davor Plišo</item>
    </izvorni_sadrzaj>
    <derivirana_varijabla naziv="DomainObject.Predmet.SudioniciListNaziv_1">
      <item>EMPORION PLUS d.o.o. za građenje, projektiranje i nadzor - u stečaju</item>
      <item>ŽELJKA BRLEČIĆ &amp; PREDRAG BRLEČIĆ</item>
      <item>BOJAN I ZLATKO BREGOVIĆ, vl. zajednički soboslikarski obrt BREGOVIĆ-KANIŽA</item>
      <item>Darko Maržić</item>
      <item>CENTAR BANKA dioničko društvo</item>
      <item>Porezna uprava u Samoboru</item>
      <item>Republika Hrvatska</item>
      <item>ŽDO u Sisku</item>
      <item>Branko Petanjek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  <item>STEFANOVIĆ&amp;VRDELJA-ODVJETNIČKO DRUŠTVO</item>
      <item>Sanja Paić</item>
      <item>Zoran Hačić</item>
      <item>Davor Plišo</item>
    </derivirana_varijabla>
  </DomainObject.Predmet.SudioniciListNaziv>
  <DomainObject.Predmet.SudioniciListAdressOIB>
    <izvorni_sadrzaj>
      <item>EMPORION PLUS d.o.o. za građenje, projektiranje i nadzor - u stečaju, OIB 03767450273, SLAVONSKA AVENIJA 26/9,10000 Zagreb</item>
      <item>ŽELJKA BRLEČIĆ &amp; PREDRAG BRLEČIĆ, OPTUJSKA 25,42000 Varaždin</item>
      <item>BOJAN I ZLATKO BREGOVIĆ, vl. zajednički soboslikarski obrt BREGOVIĆ-KANIŽA, OIB 09174926991, KANIŽA bb,42240 Ivanec</item>
      <item>Darko Maržić, Boškovićeva 18/II,10000 Zagreb</item>
      <item>CENTAR BANKA dioničko društvo, OIB 89296739230, Amruševa 6,10000 Zagreb</item>
      <item>Porezna uprava u Samoboru</item>
      <item>Republika Hrvatska, OIB 52634238587</item>
      <item>ŽDO u Sisku, 44000 Sisak</item>
      <item>Branko Petanjek, OIB 65439233259, Zemljakova 13,10000 Zagreb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  <item>STEFANOVIĆ&amp;VRDELJA-ODVJETNIČKO DRUŠTVO, OIB 16998632083, Banjavčićeva 22,10000 Zagreb</item>
      <item>Sanja Paić, Horvaćanska 45/III,10000 Zagreb</item>
      <item>Zoran Hačić, Nikole Jurišića 2,10000 Zagreb</item>
      <item>Davor Plišo, OIB 59168183697, Kaptol 18,10000 Zagreb</item>
    </izvorni_sadrzaj>
    <derivirana_varijabla naziv="DomainObject.Predmet.SudioniciListAdressOIB_1">
      <item>EMPORION PLUS d.o.o. za građenje, projektiranje i nadzor - u stečaju, OIB 03767450273, SLAVONSKA AVENIJA 26/9,10000 Zagreb</item>
      <item>ŽELJKA BRLEČIĆ &amp; PREDRAG BRLEČIĆ, OPTUJSKA 25,42000 Varaždin</item>
      <item>BOJAN I ZLATKO BREGOVIĆ, vl. zajednički soboslikarski obrt BREGOVIĆ-KANIŽA, OIB 09174926991, KANIŽA bb,42240 Ivanec</item>
      <item>Darko Maržić, Boškovićeva 18/II,10000 Zagreb</item>
      <item>CENTAR BANKA dioničko društvo, OIB 89296739230, Amruševa 6,10000 Zagreb</item>
      <item>Porezna uprava u Samoboru</item>
      <item>Republika Hrvatska, OIB 52634238587</item>
      <item>ŽDO u Sisku, 44000 Sisak</item>
      <item>Branko Petanjek, OIB 65439233259, Zemljakova 13,10000 Zagreb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  <item>STEFANOVIĆ&amp;VRDELJA-ODVJETNIČKO DRUŠTVO, OIB 16998632083, Banjavčićeva 22,10000 Zagreb</item>
      <item>Sanja Paić, Horvaćanska 45/III,10000 Zagreb</item>
      <item>Zoran Hačić, Nikole Jurišića 2,10000 Zagreb</item>
      <item>Davor Plišo, OIB 59168183697, Kaptol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03767450273</item>
      <item>, OIB null</item>
      <item>, OIB 09174926991</item>
      <item>, OIB null</item>
      <item>, OIB 89296739230</item>
      <item>, OIB null</item>
      <item>, OIB 52634238587</item>
      <item>, OIB null</item>
      <item>, OIB 65439233259</item>
      <item>, OIB 30360571194</item>
      <item>, OIB null</item>
      <item>, OIB null</item>
      <item>, OIB null</item>
      <item>, OIB null</item>
      <item>, OIB null</item>
      <item>, OIB null</item>
      <item>, OIB null</item>
      <item>, OIB 66667125705</item>
      <item>, OIB 16998632083</item>
      <item>, OIB null</item>
      <item>, OIB null</item>
      <item>, OIB 59168183697</item>
    </izvorni_sadrzaj>
    <derivirana_varijabla naziv="DomainObject.Predmet.SudioniciListNazivOIB_1">
      <item>, OIB 03767450273</item>
      <item>, OIB null</item>
      <item>, OIB 09174926991</item>
      <item>, OIB null</item>
      <item>, OIB 89296739230</item>
      <item>, OIB null</item>
      <item>, OIB 52634238587</item>
      <item>, OIB null</item>
      <item>, OIB 65439233259</item>
      <item>, OIB 30360571194</item>
      <item>, OIB null</item>
      <item>, OIB null</item>
      <item>, OIB null</item>
      <item>, OIB null</item>
      <item>, OIB null</item>
      <item>, OIB null</item>
      <item>, OIB null</item>
      <item>, OIB 66667125705</item>
      <item>, OIB 16998632083</item>
      <item>, OIB null</item>
      <item>, OIB null</item>
      <item>, OIB 59168183697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1992</properties:Characters>
  <properties:Lines>70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2016-03-11T06:46:00Z</dcterms:created>
  <dc:creator>Mihael Kovačić</dc:creator>
  <cp:lastModifiedBy>Sonja Pilić</cp:lastModifiedBy>
  <cp:lastPrinted>2016-03-11T06:48:00Z</cp:lastPrinted>
  <dcterms:modified xmlns:xsi="http://www.w3.org/2001/XMLSchema-instance" xsi:type="dcterms:W3CDTF">2016-03-11T06:50:00Z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