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3615" w14:paraId="f013615" w:rsidRDefault="00443697" w:rsidP="00443697" w:rsidR="0044369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3697" w:rsidP="00443697" w:rsidR="0044369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43697" w:rsidP="00443697" w:rsidR="004436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43697" w:rsidP="00443697" w:rsidR="004436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43697" w:rsidP="00443697" w:rsidR="0044369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43697" w:rsidP="00443697" w:rsidR="0044369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43697" w:rsidP="00443697" w:rsidR="00443697" w:rsidRPr="005D578C">
      <w:pPr>
        <w:jc w:val="center"/>
        <w:rPr>
          <w:rFonts w:cs="Times New Roman" w:eastAsia="Times New Roman"/>
          <w:szCs w:val="24"/>
        </w:rPr>
      </w:pPr>
    </w:p>
    <w:p w:rsidRDefault="00443697" w:rsidP="00443697" w:rsidR="004436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43697" w:rsidP="00443697" w:rsidR="00443697" w:rsidRPr="005D578C">
      <w:pPr>
        <w:rPr>
          <w:rFonts w:cs="Times New Roman" w:eastAsia="Times New Roman"/>
          <w:szCs w:val="24"/>
        </w:rPr>
      </w:pPr>
    </w:p>
    <w:p w:rsidRDefault="00443697" w:rsidP="00443697" w:rsidR="0044369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APOLLONIS j. d. o. o. Brtonigla, G. Marconi 5, OIB </w:t>
      </w:r>
      <w:r w:rsidRPr="00443697">
        <w:rPr>
          <w:rFonts w:cs="Times New Roman" w:eastAsia="Times New Roman"/>
        </w:rPr>
        <w:t>50437455723</w:t>
      </w:r>
      <w:r>
        <w:rPr>
          <w:rFonts w:cs="Times New Roman" w:eastAsia="Times New Roman"/>
        </w:rPr>
        <w:t xml:space="preserve">, MBS </w:t>
      </w:r>
      <w:r w:rsidRPr="00443697">
        <w:rPr>
          <w:rFonts w:cs="Times New Roman" w:eastAsia="Times New Roman"/>
        </w:rPr>
        <w:t>040345618</w:t>
      </w:r>
      <w:r>
        <w:rPr>
          <w:rFonts w:cs="Times New Roman" w:eastAsia="Times New Roman"/>
          <w:szCs w:val="24"/>
        </w:rPr>
        <w:t xml:space="preserve">, </w:t>
      </w:r>
      <w:r w:rsidR="009754E2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siječnja 2018.</w:t>
      </w:r>
    </w:p>
    <w:p w:rsidRDefault="00443697" w:rsidP="00443697" w:rsidR="00443697" w:rsidRPr="005D578C">
      <w:pPr>
        <w:rPr>
          <w:rFonts w:cs="Times New Roman" w:eastAsia="Times New Roman"/>
          <w:szCs w:val="24"/>
        </w:rPr>
      </w:pPr>
    </w:p>
    <w:p w:rsidRDefault="00443697" w:rsidP="00443697" w:rsidR="004436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43697" w:rsidP="00443697" w:rsidR="00443697" w:rsidRPr="005D578C">
      <w:pPr>
        <w:rPr>
          <w:rFonts w:cs="Times New Roman" w:eastAsia="Times New Roman"/>
          <w:szCs w:val="24"/>
        </w:rPr>
      </w:pPr>
    </w:p>
    <w:p w:rsidRDefault="00443697" w:rsidP="00443697" w:rsidR="0044369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APOLLONIS j. d. o. o. Brtonigla, G. Marconi 5, OIB </w:t>
      </w:r>
      <w:r w:rsidRPr="00443697">
        <w:rPr>
          <w:rFonts w:cs="Times New Roman" w:eastAsia="Times New Roman"/>
        </w:rPr>
        <w:t>50437455723</w:t>
      </w:r>
      <w:r>
        <w:rPr>
          <w:rFonts w:cs="Times New Roman" w:eastAsia="Times New Roman"/>
        </w:rPr>
        <w:t xml:space="preserve">, MBS </w:t>
      </w:r>
      <w:r w:rsidRPr="00443697">
        <w:rPr>
          <w:rFonts w:cs="Times New Roman" w:eastAsia="Times New Roman"/>
        </w:rPr>
        <w:t>040345618</w:t>
      </w:r>
      <w:r>
        <w:rPr>
          <w:rFonts w:cs="Times New Roman" w:eastAsia="Times New Roman"/>
          <w:szCs w:val="24"/>
        </w:rPr>
        <w:t>.</w:t>
      </w:r>
    </w:p>
    <w:p w:rsidRDefault="00443697" w:rsidP="00443697" w:rsidR="00443697" w:rsidRPr="005D578C">
      <w:pPr>
        <w:rPr>
          <w:rFonts w:cs="Times New Roman" w:eastAsia="Times New Roman"/>
          <w:szCs w:val="24"/>
        </w:rPr>
      </w:pPr>
    </w:p>
    <w:p w:rsidRDefault="00443697" w:rsidP="00443697" w:rsidR="00443697" w:rsidRPr="009775A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9775AC">
        <w:rPr>
          <w:rFonts w:cs="Times New Roman" w:eastAsia="Times New Roman"/>
          <w:szCs w:val="20"/>
        </w:rPr>
        <w:t>Igor Lukačić iz Zagreba, VII. Požarinje 2 A, OIB 30664221643.</w:t>
      </w:r>
    </w:p>
    <w:p w:rsidRDefault="00443697" w:rsidP="00443697" w:rsidR="00443697">
      <w:pPr>
        <w:rPr>
          <w:rFonts w:cs="Times New Roman" w:eastAsia="Times New Roman"/>
          <w:szCs w:val="20"/>
        </w:rPr>
      </w:pPr>
    </w:p>
    <w:p w:rsidRDefault="00443697" w:rsidP="00443697" w:rsidR="004436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APOLLONIS j. d. o. o. Brtonigla, G. Marconi 5, OIB </w:t>
      </w:r>
      <w:r w:rsidRPr="00443697">
        <w:rPr>
          <w:rFonts w:cs="Times New Roman" w:eastAsia="Times New Roman"/>
        </w:rPr>
        <w:t>50437455723</w:t>
      </w:r>
      <w:r>
        <w:rPr>
          <w:rFonts w:cs="Times New Roman" w:eastAsia="Times New Roman"/>
        </w:rPr>
        <w:t xml:space="preserve">, MBS </w:t>
      </w:r>
      <w:r w:rsidRPr="00443697">
        <w:rPr>
          <w:rFonts w:cs="Times New Roman" w:eastAsia="Times New Roman"/>
        </w:rPr>
        <w:t>040345618</w:t>
      </w:r>
      <w:r>
        <w:rPr>
          <w:rFonts w:cs="Times New Roman" w:eastAsia="Times New Roman"/>
          <w:szCs w:val="24"/>
        </w:rPr>
        <w:t>.</w:t>
      </w:r>
    </w:p>
    <w:p w:rsidRDefault="00443697" w:rsidP="00443697" w:rsidR="00443697">
      <w:pPr>
        <w:ind w:firstLine="709"/>
        <w:rPr>
          <w:rFonts w:cs="Times New Roman" w:eastAsia="Times New Roman"/>
          <w:szCs w:val="24"/>
        </w:rPr>
      </w:pPr>
    </w:p>
    <w:p w:rsidRDefault="00443697" w:rsidP="00443697" w:rsidR="00443697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APOLLONIS j. d. o. o. Brtonigla, G. Marconi 5, OIB </w:t>
      </w:r>
      <w:r w:rsidRPr="00443697">
        <w:rPr>
          <w:rFonts w:cs="Times New Roman" w:eastAsia="Times New Roman"/>
        </w:rPr>
        <w:t>50437455723</w:t>
      </w:r>
      <w:r>
        <w:rPr>
          <w:rFonts w:cs="Times New Roman" w:eastAsia="Times New Roman"/>
        </w:rPr>
        <w:t xml:space="preserve">, MBS </w:t>
      </w:r>
      <w:r w:rsidRPr="00443697">
        <w:rPr>
          <w:rFonts w:cs="Times New Roman" w:eastAsia="Times New Roman"/>
        </w:rPr>
        <w:t>040345618</w:t>
      </w:r>
      <w:r>
        <w:rPr>
          <w:rFonts w:cs="Times New Roman" w:eastAsia="Times New Roman"/>
        </w:rPr>
        <w:t>.</w:t>
      </w:r>
    </w:p>
    <w:p w:rsidRDefault="00443697" w:rsidP="00443697" w:rsidR="00443697" w:rsidRPr="005D578C">
      <w:pPr>
        <w:ind w:firstLine="709"/>
        <w:rPr>
          <w:rFonts w:cs="Times New Roman" w:eastAsia="Times New Roman"/>
          <w:szCs w:val="24"/>
        </w:rPr>
      </w:pPr>
    </w:p>
    <w:p w:rsidRDefault="00443697" w:rsidP="00443697" w:rsidR="0044369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43697" w:rsidP="00443697" w:rsidR="00443697">
      <w:pPr>
        <w:ind w:firstLine="708"/>
        <w:rPr>
          <w:rFonts w:cs="Times New Roman" w:eastAsia="Times New Roman"/>
          <w:szCs w:val="24"/>
        </w:rPr>
      </w:pPr>
    </w:p>
    <w:p w:rsidRDefault="00443697" w:rsidP="00443697" w:rsidR="004436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18. listopada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APOLLONIS j. d. o. o. Brtonigla</w:t>
      </w:r>
      <w:r>
        <w:rPr>
          <w:rFonts w:cs="Times New Roman" w:eastAsia="Times New Roman"/>
          <w:szCs w:val="24"/>
        </w:rPr>
        <w:t>.</w:t>
      </w:r>
    </w:p>
    <w:p w:rsidRDefault="00443697" w:rsidP="00443697" w:rsidR="0044369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16. listopada 2017. imao neizvršene osnove za plaćanje u neprekinutom razdoblju od 120 dana u ukupnom iznosu 15.270,59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30.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St-578/2017-3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43697" w:rsidP="00443697" w:rsidR="004436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43697" w:rsidP="00443697" w:rsidR="0044369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43697" w:rsidP="00443697" w:rsidR="00443697" w:rsidRPr="005D578C">
      <w:pPr>
        <w:rPr>
          <w:rFonts w:cs="Times New Roman" w:eastAsia="Times New Roman"/>
          <w:szCs w:val="24"/>
        </w:rPr>
      </w:pPr>
    </w:p>
    <w:p w:rsidRDefault="00443697" w:rsidP="00443697" w:rsidR="004436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754E2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siječnja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43697" w:rsidP="00443697" w:rsidR="00443697">
      <w:pPr>
        <w:rPr>
          <w:rFonts w:cs="Times New Roman" w:eastAsia="Times New Roman"/>
          <w:szCs w:val="24"/>
        </w:rPr>
      </w:pPr>
    </w:p>
    <w:p w:rsidRDefault="00443697" w:rsidP="00443697" w:rsidR="004436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43697" w:rsidP="00443697" w:rsidR="004436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981288">
        <w:rPr>
          <w:rFonts w:cs="Times New Roman" w:eastAsia="Times New Roman"/>
          <w:szCs w:val="24"/>
        </w:rPr>
        <w:t xml:space="preserve">, v. r. </w:t>
      </w:r>
    </w:p>
    <w:p w:rsidRDefault="00443697" w:rsidP="00443697" w:rsidR="00443697">
      <w:pPr>
        <w:jc w:val="left"/>
        <w:rPr>
          <w:rFonts w:cs="Times New Roman" w:eastAsia="Times New Roman"/>
          <w:szCs w:val="24"/>
        </w:rPr>
      </w:pPr>
    </w:p>
    <w:p w:rsidRDefault="00443697" w:rsidP="00443697" w:rsidR="00443697" w:rsidRPr="005D578C">
      <w:pPr>
        <w:jc w:val="left"/>
        <w:rPr>
          <w:rFonts w:cs="Times New Roman" w:eastAsia="Times New Roman"/>
          <w:szCs w:val="24"/>
        </w:rPr>
      </w:pPr>
    </w:p>
    <w:p w:rsidRDefault="00443697" w:rsidP="00443697" w:rsidR="0044369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43697" w:rsidP="00443697" w:rsidR="0044369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43697" w:rsidP="00443697" w:rsidR="004436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43697" w:rsidP="00443697" w:rsidR="00443697">
      <w:pPr>
        <w:rPr>
          <w:rFonts w:cs="Times New Roman" w:eastAsia="Times New Roman"/>
          <w:szCs w:val="24"/>
        </w:rPr>
      </w:pPr>
    </w:p>
    <w:p w:rsidRDefault="00443697" w:rsidP="00443697" w:rsidR="00443697" w:rsidRPr="005D578C">
      <w:pPr>
        <w:rPr>
          <w:rFonts w:cs="Times New Roman" w:eastAsia="Times New Roman"/>
          <w:szCs w:val="24"/>
        </w:rPr>
      </w:pPr>
    </w:p>
    <w:p w:rsidRDefault="00443697" w:rsidP="00443697" w:rsidR="004436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43697" w:rsidP="00443697" w:rsidR="004436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43697" w:rsidP="00443697" w:rsidR="004436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APOLLONIS j. d. o. o. Brtonigla, G. Marconi 5,</w:t>
      </w:r>
    </w:p>
    <w:p w:rsidRDefault="00443697" w:rsidP="00443697" w:rsidR="0044369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43697" w:rsidP="00443697" w:rsidR="004436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43697" w:rsidP="00443697" w:rsidR="00443697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Pr="009775AC">
        <w:rPr>
          <w:rFonts w:cs="Times New Roman" w:eastAsia="Times New Roman"/>
          <w:szCs w:val="20"/>
        </w:rPr>
        <w:t xml:space="preserve">Igor Lukačić, Zagreb, VII. Požarinje 2 A, </w:t>
      </w:r>
    </w:p>
    <w:p w:rsidRDefault="00443697" w:rsidP="00443697" w:rsidR="0044369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43697" w:rsidP="00443697" w:rsidR="004436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43697" w:rsidP="00443697" w:rsidR="004436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43697" w:rsidP="00443697" w:rsidR="00443697"/>
    <w:p w:rsidRDefault="00443697" w:rsidP="00443697" w:rsidR="00443697"/>
    <w:p w:rsidRDefault="00443697" w:rsidP="00443697" w:rsidR="00443697"/>
    <w:p w:rsidRDefault="00981288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97" w:rsidP="00443697" w:rsidR="00443697">
      <w:r>
        <w:separator/>
      </w:r>
    </w:p>
  </w:endnote>
  <w:endnote w:id="0" w:type="continuationSeparator">
    <w:p w:rsidRDefault="00443697" w:rsidP="00443697" w:rsidR="00443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97" w:rsidP="00443697" w:rsidR="00443697">
      <w:r>
        <w:separator/>
      </w:r>
    </w:p>
  </w:footnote>
  <w:footnote w:id="0" w:type="continuationSeparator">
    <w:p w:rsidRDefault="00443697" w:rsidP="00443697" w:rsidR="004436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697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8128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St-578/2017-4</w:t>
    </w:r>
  </w:p>
  <w:p w:rsidRDefault="00981288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697" w:rsidP="00C011A6" w:rsidR="00C011A6" w:rsidRPr="00970AE0">
    <w:pPr>
      <w:pStyle w:val="Zaglavlje"/>
      <w:jc w:val="right"/>
    </w:pPr>
    <w:r>
      <w:rPr>
        <w:szCs w:val="24"/>
      </w:rPr>
      <w:t>11 St-578/2017-4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7E29"/>
    <w:rsid w:val="00443697"/>
    <w:rsid w:val="0047136B"/>
    <w:rsid w:val="00561B59"/>
    <w:rsid w:val="00767E29"/>
    <w:rsid w:val="009754E2"/>
    <w:rsid w:val="009775AC"/>
    <w:rsid w:val="00981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369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36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4369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6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69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9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28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128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12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12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369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36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4369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6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69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9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1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28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128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12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12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St-578/2017</izvorni_sadrzaj>
    <derivirana_varijabla naziv="DomainObject.Predmet.OznakaBroj_1">St-578/2017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APOLLONIS j.d.o.o. BRTONIGLA</izvorni_sadrzaj>
    <derivirana_varijabla naziv="DomainObject.Predmet.ProtustrankaFormated_1">  APOLLONIS j.d.o.o. BRTONIGLA</derivirana_varijabla>
  </DomainObject.Predmet.ProtustrankaFormated>
  <DomainObject.Predmet.ProtustrankaFormatedOIB>
    <izvorni_sadrzaj>  APOLLONIS j.d.o.o. BRTONIGLA, OIB 50437455723</izvorni_sadrzaj>
    <derivirana_varijabla naziv="DomainObject.Predmet.ProtustrankaFormatedOIB_1">  APOLLONIS j.d.o.o. BRTONIGLA, OIB 50437455723</derivirana_varijabla>
  </DomainObject.Predmet.ProtustrankaFormatedOIB>
  <DomainObject.Predmet.ProtustrankaFormatedWithAdress>
    <izvorni_sadrzaj> APOLLONIS j.d.o.o. BRTONIGLA, G. Marconi 5, 52474 Brtonigla</izvorni_sadrzaj>
    <derivirana_varijabla naziv="DomainObject.Predmet.ProtustrankaFormatedWithAdress_1"> APOLLONIS j.d.o.o. BRTONIGLA, G. Marconi 5, 52474 Brtonigla</derivirana_varijabla>
  </DomainObject.Predmet.ProtustrankaFormatedWithAdress>
  <DomainObject.Predmet.ProtustrankaFormatedWithAdressOIB>
    <izvorni_sadrzaj> APOLLONIS j.d.o.o. BRTONIGLA, OIB 50437455723, G. Marconi 5, 52474 Brtonigla</izvorni_sadrzaj>
    <derivirana_varijabla naziv="DomainObject.Predmet.ProtustrankaFormatedWithAdressOIB_1"> APOLLONIS j.d.o.o. BRTONIGLA, OIB 50437455723, G. Marconi 5, 52474 Brtonigla</derivirana_varijabla>
  </DomainObject.Predmet.ProtustrankaFormatedWithAdressOIB>
  <DomainObject.Predmet.ProtustrankaWithAdress>
    <izvorni_sadrzaj>APOLLONIS j.d.o.o. BRTONIGLA G. Marconi 5, 52474 Brtonigla</izvorni_sadrzaj>
    <derivirana_varijabla naziv="DomainObject.Predmet.ProtustrankaWithAdress_1">APOLLONIS j.d.o.o. BRTONIGLA G. Marconi 5, 52474 Brtonigla</derivirana_varijabla>
  </DomainObject.Predmet.ProtustrankaWithAdress>
  <DomainObject.Predmet.ProtustrankaWithAdressOIB>
    <izvorni_sadrzaj>APOLLONIS j.d.o.o. BRTONIGLA, OIB 50437455723, G. Marconi 5, 52474 Brtonigla</izvorni_sadrzaj>
    <derivirana_varijabla naziv="DomainObject.Predmet.ProtustrankaWithAdressOIB_1">APOLLONIS j.d.o.o. BRTONIGLA, OIB 50437455723, G. Marconi 5, 52474 Brtonigla</derivirana_varijabla>
  </DomainObject.Predmet.ProtustrankaWithAdressOIB>
  <DomainObject.Predmet.ProtustrankaNazivFormated>
    <izvorni_sadrzaj>APOLLONIS j.d.o.o. BRTONIGLA</izvorni_sadrzaj>
    <derivirana_varijabla naziv="DomainObject.Predmet.ProtustrankaNazivFormated_1">APOLLONIS j.d.o.o. BRTONIGLA</derivirana_varijabla>
  </DomainObject.Predmet.ProtustrankaNazivFormated>
  <DomainObject.Predmet.ProtustrankaNazivFormatedOIB>
    <izvorni_sadrzaj>APOLLONIS j.d.o.o. BRTONIGLA, OIB 50437455723</izvorni_sadrzaj>
    <derivirana_varijabla naziv="DomainObject.Predmet.ProtustrankaNazivFormatedOIB_1">APOLLONIS j.d.o.o. BRTONIGLA, OIB 50437455723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15270.59</izvorni_sadrzaj>
    <derivirana_varijabla naziv="DomainObject.Predmet.TrenutnaVrijednost_1">15270.59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APOLLONIS j.d.o.o. BRTONIGLA</item>
    </izvorni_sadrzaj>
    <derivirana_varijabla naziv="DomainObject.Predmet.ProtuStrankaListFormated_1">
      <item>APOLLONIS j.d.o.o. BRTONIGLA</item>
    </derivirana_varijabla>
  </DomainObject.Predmet.ProtuStrankaListFormated>
  <DomainObject.Predmet.ProtuStrankaListFormatedOIB>
    <izvorni_sadrzaj>
      <item>APOLLONIS j.d.o.o. BRTONIGLA, OIB 50437455723</item>
    </izvorni_sadrzaj>
    <derivirana_varijabla naziv="DomainObject.Predmet.ProtuStrankaListFormatedOIB_1">
      <item>APOLLONIS j.d.o.o. BRTONIGLA, OIB 50437455723</item>
    </derivirana_varijabla>
  </DomainObject.Predmet.ProtuStrankaListFormatedOIB>
  <DomainObject.Predmet.ProtuStrankaListFormatedWithAdress>
    <izvorni_sadrzaj>
      <item>APOLLONIS j.d.o.o. BRTONIGLA, G. Marconi 5, 52474 Brtonigla</item>
    </izvorni_sadrzaj>
    <derivirana_varijabla naziv="DomainObject.Predmet.ProtuStrankaListFormatedWithAdress_1">
      <item>APOLLONIS j.d.o.o. BRTONIGLA, G. Marconi 5, 52474 Brtonigla</item>
    </derivirana_varijabla>
  </DomainObject.Predmet.ProtuStrankaListFormatedWithAdress>
  <DomainObject.Predmet.ProtuStrankaListFormatedWithAdressOIB>
    <izvorni_sadrzaj>
      <item>APOLLONIS j.d.o.o. BRTONIGLA, OIB 50437455723, G. Marconi 5, 52474 Brtonigla</item>
    </izvorni_sadrzaj>
    <derivirana_varijabla naziv="DomainObject.Predmet.ProtuStrankaListFormatedWithAdressOIB_1">
      <item>APOLLONIS j.d.o.o. BRTONIGLA, OIB 50437455723, G. Marconi 5, 52474 Brtonigla</item>
    </derivirana_varijabla>
  </DomainObject.Predmet.ProtuStrankaListFormatedWithAdressOIB>
  <DomainObject.Predmet.ProtuStrankaListNazivFormated>
    <izvorni_sadrzaj>
      <item>APOLLONIS j.d.o.o. BRTONIGLA</item>
    </izvorni_sadrzaj>
    <derivirana_varijabla naziv="DomainObject.Predmet.ProtuStrankaListNazivFormated_1">
      <item>APOLLONIS j.d.o.o. BRTONIGLA</item>
    </derivirana_varijabla>
  </DomainObject.Predmet.ProtuStrankaListNazivFormated>
  <DomainObject.Predmet.ProtuStrankaListNazivFormatedOIB>
    <izvorni_sadrzaj>
      <item>APOLLONIS j.d.o.o. BRTONIGLA, OIB 50437455723</item>
    </izvorni_sadrzaj>
    <derivirana_varijabla naziv="DomainObject.Predmet.ProtuStrankaListNazivFormatedOIB_1">
      <item>APOLLONIS j.d.o.o. BRTONIGLA, OIB 50437455723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APOLLONIS j.d.o.o. BRTONIGLA</izvorni_sadrzaj>
    <derivirana_varijabla naziv="DomainObject.Predmet.ProtustrankaIDrugi_1">APOLLONIS j.d.o.o. BRTONIGLA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APOLLONIS j.d.o.o. BRTONIGLA, OIB 50437455723, G. Marconi 5, 52474 Brtonigla</izvorni_sadrzaj>
    <derivirana_varijabla naziv="DomainObject.Predmet.ProtustrankaIDrugiAdressOIB_1">APOLLONIS j.d.o.o. BRTONIGLA, OIB 50437455723, G. Marconi 5,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APOLLONIS j.d.o.o. BRTONIGLA</item>
    </izvorni_sadrzaj>
    <derivirana_varijabla naziv="DomainObject.Predmet.SudioniciListNaziv_1">
      <item>FINANCIJSKA AGENCIJA, RC RIJEKA, PODRUŽNICA PULA, PULA</item>
      <item>APOLLONIS j.d.o.o. BRTONIGLA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APOLLONIS j.d.o.o. BRTONIGLA, OIB 50437455723, G. Marconi 5,52474 Brtonigla</item>
    </izvorni_sadrzaj>
    <derivirana_varijabla naziv="DomainObject.Predmet.SudioniciListAdressOIB_1">
      <item>FINANCIJSKA AGENCIJA, RC RIJEKA, PODRUŽNICA PULA, PULA, OIB 85821130368, F. Kurelca 8,51000 Rijeka</item>
      <item>APOLLONIS j.d.o.o. BRTONIGLA, OIB 50437455723, G. Marconi 5,52474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50437455723</item>
    </izvorni_sadrzaj>
    <derivirana_varijabla naziv="DomainObject.Predmet.SudioniciListNazivOIB_1">
      <item>, OIB 85821130368</item>
      <item>, OIB 50437455723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699</properties:Words>
  <properties:Characters>3657</properties:Characters>
  <properties:Lines>88</properties:Lines>
  <properties:Paragraphs>31</properties:Paragraphs>
  <properties:TotalTime>5</properties:TotalTime>
  <properties:ScaleCrop>false</properties:ScaleCrop>
  <properties:LinksUpToDate>false</properties:LinksUpToDate>
  <properties:CharactersWithSpaces>4376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2018-01-05T08:57:00Z</dcterms:created>
  <dc:creator>Morena Brajuha</dc:creator>
  <dc:description/>
  <cp:keywords/>
  <cp:lastModifiedBy>Morena Brajuha</cp:lastModifiedBy>
  <cp:lastPrinted>2018-01-23T11:36:00Z</cp:lastPrinted>
  <dcterms:modified xmlns:xsi="http://www.w3.org/2001/XMLSchema-instance" xsi:type="dcterms:W3CDTF">2018-01-23T11:36:00Z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