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3cbe" w14:paraId="75d3cbe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F123F" w:rsidRPr="00C61EDF">
        <w:trPr>
          <w:trHeight w:val="2231"/>
        </w:trPr>
        <w:tc>
          <w:tcPr>
            <w:tcW w:type="dxa" w:w="3369"/>
            <w:vAlign w:val="center"/>
          </w:tcPr>
          <w:p w:rsidRDefault="008F123F" w:rsidP="00A66C00" w:rsidR="008F123F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F123F" w:rsidP="00A66C00" w:rsidR="008F123F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8F123F" w:rsidP="00A66C00" w:rsidR="008F123F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8F123F" w:rsidP="00DA5B9D" w:rsidR="008F123F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8F123F" w:rsidP="00DA5B9D" w:rsidR="008F123F">
            <w:pPr>
              <w:jc w:val="both"/>
            </w:pPr>
          </w:p>
          <w:p w:rsidRDefault="008F123F" w:rsidP="00DA5B9D" w:rsidR="008F123F">
            <w:pPr>
              <w:jc w:val="both"/>
            </w:pPr>
          </w:p>
          <w:p w:rsidRDefault="008F123F" w:rsidP="00DA5B9D" w:rsidR="008F123F">
            <w:pPr>
              <w:jc w:val="both"/>
            </w:pPr>
          </w:p>
          <w:p w:rsidRDefault="008F123F" w:rsidP="00DA5B9D" w:rsidR="008F123F">
            <w:pPr>
              <w:jc w:val="right"/>
            </w:pPr>
          </w:p>
          <w:p w:rsidRDefault="008F123F" w:rsidP="00DA5B9D" w:rsidR="008F123F">
            <w:pPr>
              <w:jc w:val="right"/>
            </w:pPr>
          </w:p>
          <w:p w:rsidRDefault="008F123F" w:rsidP="00DA5B9D" w:rsidR="008F123F">
            <w:pPr>
              <w:jc w:val="right"/>
              <w:rPr>
                <w:noProof/>
              </w:rPr>
            </w:pPr>
          </w:p>
          <w:p w:rsidRDefault="008F123F" w:rsidP="00DA5B9D" w:rsidR="008F123F">
            <w:pPr>
              <w:jc w:val="right"/>
              <w:rPr>
                <w:noProof/>
              </w:rPr>
            </w:pPr>
          </w:p>
          <w:p w:rsidRDefault="008F123F" w:rsidP="00DA5B9D" w:rsidR="008F123F">
            <w:pPr>
              <w:jc w:val="right"/>
              <w:rPr>
                <w:noProof/>
                <w:sz w:val="24"/>
              </w:rPr>
            </w:pPr>
          </w:p>
          <w:p w:rsidRDefault="008F123F" w:rsidP="00DA5B9D" w:rsidR="008F123F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11.St-1</w:t>
            </w:r>
            <w:r w:rsidRPr="00E003B6">
              <w:rPr>
                <w:noProof/>
                <w:sz w:val="24"/>
              </w:rPr>
              <w:t>51/2017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DD7B26" w:rsidRPr="00DD7B26">
        <w:rPr>
          <w:rFonts w:cs="Times New Roman" w:hAnsi="Times New Roman" w:ascii="Times New Roman"/>
          <w:sz w:val="24"/>
          <w:szCs w:val="24"/>
        </w:rPr>
        <w:t>TINA DRAGIČEVIĆ j.d.o.o., OIB: 98646263341, Split, Vjekoslava Paraća 7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F123F">
        <w:rPr>
          <w:rFonts w:cs="Times New Roman" w:hAnsi="Times New Roman" w:ascii="Times New Roman"/>
          <w:sz w:val="24"/>
          <w:szCs w:val="24"/>
        </w:rPr>
        <w:t>3. siječnja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DD7B26" w:rsidRPr="00DD7B26">
        <w:rPr>
          <w:rFonts w:cs="Times New Roman" w:hAnsi="Times New Roman" w:ascii="Times New Roman"/>
          <w:sz w:val="24"/>
          <w:szCs w:val="24"/>
        </w:rPr>
        <w:t>TINA DRAGIČEVIĆ j.d.o.o., OIB: 98646263341, Split, Vjekoslava Paraća 7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F123F">
        <w:rPr>
          <w:rFonts w:cs="Times New Roman" w:hAnsi="Times New Roman" w:ascii="Times New Roman"/>
          <w:sz w:val="24"/>
          <w:szCs w:val="24"/>
        </w:rPr>
        <w:t>3. siječnja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F123F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8F123F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8F123F" w:rsidRPr="008F123F">
        <w:rPr>
          <w:lang w:val="hr-HR"/>
        </w:rPr>
        <w:t>Marina Mamić iz Zagreba, Kruge 9, OIB: 12021589075</w:t>
      </w:r>
      <w:r w:rsidR="008F123F">
        <w:rPr>
          <w:lang w:val="hr-HR"/>
        </w:rPr>
        <w:t>.</w:t>
      </w:r>
    </w:p>
    <w:p w:rsidRDefault="005112CF" w:rsidP="008F123F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DD7B26" w:rsidRPr="00DD7B26">
        <w:rPr>
          <w:rFonts w:cs="Times New Roman" w:hAnsi="Times New Roman" w:ascii="Times New Roman"/>
          <w:sz w:val="24"/>
          <w:szCs w:val="24"/>
        </w:rPr>
        <w:t>TINA DRAGIČEVIĆ j.d.o.o., OIB: 98646263341, Split, Vjekoslava Paraća 7</w:t>
      </w:r>
      <w:r w:rsidRPr="00121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112CF" w:rsidP="008F123F" w:rsidR="005112CF" w:rsidRPr="001218F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D7B26">
        <w:rPr>
          <w:lang w:val="hr-HR"/>
        </w:rPr>
        <w:t>6. veljače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DD7B26" w:rsidRPr="00DD7B26">
        <w:t xml:space="preserve">TINA DRAGIČEVIĆ </w:t>
      </w:r>
      <w:proofErr w:type="spellStart"/>
      <w:r w:rsidR="00DD7B26" w:rsidRPr="00DD7B26">
        <w:t>j.d.o.o</w:t>
      </w:r>
      <w:proofErr w:type="spellEnd"/>
      <w:r w:rsidR="00DD7B26" w:rsidRPr="00DD7B26">
        <w:t xml:space="preserve">., OIB: 98646263341, Split, </w:t>
      </w:r>
      <w:proofErr w:type="spellStart"/>
      <w:r w:rsidR="00DD7B26" w:rsidRPr="00DD7B26">
        <w:t>Vjekoslava</w:t>
      </w:r>
      <w:proofErr w:type="spellEnd"/>
      <w:r w:rsidR="00DD7B26" w:rsidRPr="00DD7B26">
        <w:t xml:space="preserve"> </w:t>
      </w:r>
      <w:proofErr w:type="spellStart"/>
      <w:r w:rsidR="00DD7B26" w:rsidRPr="00DD7B26">
        <w:t>Paraća</w:t>
      </w:r>
      <w:proofErr w:type="spellEnd"/>
      <w:r w:rsidR="00DD7B26" w:rsidRPr="00DD7B26">
        <w:t xml:space="preserve"> 7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DD7B26">
        <w:rPr>
          <w:lang w:val="hr-HR"/>
        </w:rPr>
        <w:t>2. veljače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DD7B26">
        <w:rPr>
          <w:lang w:val="hr-HR"/>
        </w:rPr>
        <w:t xml:space="preserve">7.290,40 </w:t>
      </w:r>
      <w:r>
        <w:rPr>
          <w:lang w:val="hr-HR"/>
        </w:rPr>
        <w:t>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1218F0">
        <w:rPr>
          <w:lang w:val="hr-HR"/>
        </w:rPr>
        <w:t>24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F123F">
        <w:rPr>
          <w:lang w:val="hr-HR"/>
        </w:rPr>
        <w:t xml:space="preserve"> 3. siječnja 2018.</w:t>
      </w:r>
    </w:p>
    <w:p w:rsidRDefault="008F123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8F123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F123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F123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8F123F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480" w:rsidP="00B37D5F" w:rsidR="00C91480">
      <w:r>
        <w:separator/>
      </w:r>
    </w:p>
  </w:endnote>
  <w:endnote w:id="0" w:type="continuationSeparator">
    <w:p w:rsidRDefault="00C91480" w:rsidP="00B37D5F" w:rsidR="00C91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480" w:rsidP="00B37D5F" w:rsidR="00C91480">
      <w:r>
        <w:separator/>
      </w:r>
    </w:p>
  </w:footnote>
  <w:footnote w:id="0" w:type="continuationSeparator">
    <w:p w:rsidRDefault="00C91480" w:rsidP="00B37D5F" w:rsidR="00C914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DD7B26">
      <w:rPr>
        <w:lang w:val="hr-HR"/>
      </w:rPr>
      <w:t>151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17EA6"/>
    <w:rsid w:val="00497ED2"/>
    <w:rsid w:val="004A7E70"/>
    <w:rsid w:val="005112CF"/>
    <w:rsid w:val="005B039D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C62D1"/>
    <w:rsid w:val="008F123F"/>
    <w:rsid w:val="00916211"/>
    <w:rsid w:val="00981D37"/>
    <w:rsid w:val="00A51DE9"/>
    <w:rsid w:val="00B37D5F"/>
    <w:rsid w:val="00B7506F"/>
    <w:rsid w:val="00BA2339"/>
    <w:rsid w:val="00C91480"/>
    <w:rsid w:val="00D8632A"/>
    <w:rsid w:val="00DD0D50"/>
    <w:rsid w:val="00DD7B26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8F123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6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2D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62D1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62D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62D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8F123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6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2D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62D1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62D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62D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TINA DRAGIČEVIĆ j.d.o.o. za ugostiteljstvo u likvidaciji</izvorni_sadrzaj>
    <derivirana_varijabla naziv="DomainObject.Predmet.ProtustrankaFormated_1">  TINA DRAGIČEVIĆ j.d.o.o. za ugostiteljstvo u likvidaciji</derivirana_varijabla>
  </DomainObject.Predmet.ProtustrankaFormated>
  <DomainObject.Predmet.ProtustrankaFormatedOIB>
    <izvorni_sadrzaj>  TINA DRAGIČEVIĆ j.d.o.o. za ugostiteljstvo u likvidaciji, OIB 98646263341</izvorni_sadrzaj>
    <derivirana_varijabla naziv="DomainObject.Predmet.ProtustrankaFormatedOIB_1">  TINA DRAGIČEVIĆ j.d.o.o. za ugostiteljstvo u likvidaciji, OIB 98646263341</derivirana_varijabla>
  </DomainObject.Predmet.ProtustrankaFormatedOIB>
  <DomainObject.Predmet.ProtustrankaFormatedWithAdress>
    <izvorni_sadrzaj> TINA DRAGIČEVIĆ j.d.o.o. za ugostiteljstvo u likvidaciji, Vjekoslava Paraća 7, 21000 Split</izvorni_sadrzaj>
    <derivirana_varijabla naziv="DomainObject.Predmet.ProtustrankaFormatedWithAdress_1"> TINA DRAGIČEVIĆ j.d.o.o. za ugostiteljstvo u likvidaciji, Vjekoslava Paraća 7, 21000 Split</derivirana_varijabla>
  </DomainObject.Predmet.ProtustrankaFormatedWithAdress>
  <DomainObject.Predmet.ProtustrankaFormatedWithAdressOIB>
    <izvorni_sadrzaj> TINA DRAGIČEVIĆ j.d.o.o. za ugostiteljstvo u likvidaciji, OIB 98646263341, Vjekoslava Paraća 7, 21000 Split</izvorni_sadrzaj>
    <derivirana_varijabla naziv="DomainObject.Predmet.ProtustrankaFormatedWithAdressOIB_1"> TINA DRAGIČEVIĆ j.d.o.o. za ugostiteljstvo u likvidaciji, OIB 98646263341, Vjekoslava Paraća 7, 21000 Split</derivirana_varijabla>
  </DomainObject.Predmet.ProtustrankaFormatedWithAdressOIB>
  <DomainObject.Predmet.ProtustrankaWithAdress>
    <izvorni_sadrzaj>TINA DRAGIČEVIĆ j.d.o.o. za ugostiteljstvo u likvidaciji Vjekoslava Paraća 7, 21000 Split</izvorni_sadrzaj>
    <derivirana_varijabla naziv="DomainObject.Predmet.ProtustrankaWithAdress_1">TINA DRAGIČEVIĆ j.d.o.o. za ugostiteljstvo u likvidaciji Vjekoslava Paraća 7, 21000 Split</derivirana_varijabla>
  </DomainObject.Predmet.ProtustrankaWithAdress>
  <DomainObject.Predmet.ProtustrankaWithAdressOIB>
    <izvorni_sadrzaj>TINA DRAGIČEVIĆ j.d.o.o. za ugostiteljstvo u likvidaciji, OIB 98646263341, Vjekoslava Paraća 7, 21000 Split</izvorni_sadrzaj>
    <derivirana_varijabla naziv="DomainObject.Predmet.ProtustrankaWithAdressOIB_1">TINA DRAGIČEVIĆ j.d.o.o. za ugostiteljstvo u likvidaciji, OIB 98646263341, Vjekoslava Paraća 7, 21000 Split</derivirana_varijabla>
  </DomainObject.Predmet.ProtustrankaWithAdressOIB>
  <DomainObject.Predmet.ProtustrankaNazivFormated>
    <izvorni_sadrzaj>TINA DRAGIČEVIĆ j.d.o.o. za ugostiteljstvo u likvidaciji</izvorni_sadrzaj>
    <derivirana_varijabla naziv="DomainObject.Predmet.ProtustrankaNazivFormated_1">TINA DRAGIČEVIĆ j.d.o.o. za ugostiteljstvo u likvidaciji</derivirana_varijabla>
  </DomainObject.Predmet.ProtustrankaNazivFormated>
  <DomainObject.Predmet.ProtustrankaNazivFormatedOIB>
    <izvorni_sadrzaj>TINA DRAGIČEVIĆ j.d.o.o. za ugostiteljstvo u likvidaciji, OIB 98646263341</izvorni_sadrzaj>
    <derivirana_varijabla naziv="DomainObject.Predmet.ProtustrankaNazivFormatedOIB_1">TINA DRAGIČEVIĆ j.d.o.o. za ugostiteljstvo u likvidaciji, OIB 98646263341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7290.40</izvorni_sadrzaj>
    <derivirana_varijabla naziv="DomainObject.Predmet.TrenutnaVrijednost_1">7290.40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TINA DRAGIČEVIĆ j.d.o.o. za ugostiteljstvo u likvidaciji</item>
    </izvorni_sadrzaj>
    <derivirana_varijabla naziv="DomainObject.Predmet.ProtuStrankaListFormated_1">
      <item>TINA DRAGIČEVIĆ j.d.o.o. za ugostiteljstvo u likvidaciji</item>
    </derivirana_varijabla>
  </DomainObject.Predmet.ProtuStrankaListFormated>
  <DomainObject.Predmet.ProtuStrankaListFormatedOIB>
    <izvorni_sadrzaj>
      <item>TINA DRAGIČEVIĆ j.d.o.o. za ugostiteljstvo u likvidaciji, OIB 98646263341</item>
    </izvorni_sadrzaj>
    <derivirana_varijabla naziv="DomainObject.Predmet.ProtuStrankaListFormatedOIB_1">
      <item>TINA DRAGIČEVIĆ j.d.o.o. za ugostiteljstvo u likvidaciji, OIB 98646263341</item>
    </derivirana_varijabla>
  </DomainObject.Predmet.ProtuStrankaListFormatedOIB>
  <DomainObject.Predmet.ProtuStrankaListFormatedWithAdress>
    <izvorni_sadrzaj>
      <item>TINA DRAGIČEVIĆ j.d.o.o. za ugostiteljstvo u likvidaciji, Vjekoslava Paraća 7, 21000 Split</item>
    </izvorni_sadrzaj>
    <derivirana_varijabla naziv="DomainObject.Predmet.ProtuStrankaListFormatedWithAdress_1">
      <item>TINA DRAGIČEVIĆ j.d.o.o. za ugostiteljstvo u likvidaciji, Vjekoslava Paraća 7, 21000 Split</item>
    </derivirana_varijabla>
  </DomainObject.Predmet.ProtuStrankaListFormatedWithAdress>
  <DomainObject.Predmet.ProtuStrankaListFormatedWithAdressOIB>
    <izvorni_sadrzaj>
      <item>TINA DRAGIČEVIĆ j.d.o.o. za ugostiteljstvo u likvidaciji, OIB 98646263341, Vjekoslava Paraća 7, 21000 Split</item>
    </izvorni_sadrzaj>
    <derivirana_varijabla naziv="DomainObject.Predmet.ProtuStrankaListFormatedWithAdressOIB_1">
      <item>TINA DRAGIČEVIĆ j.d.o.o. za ugostiteljstvo u likvidaciji, OIB 98646263341, Vjekoslava Paraća 7, 21000 Split</item>
    </derivirana_varijabla>
  </DomainObject.Predmet.ProtuStrankaListFormatedWithAdressOIB>
  <DomainObject.Predmet.ProtuStrankaListNazivFormated>
    <izvorni_sadrzaj>
      <item>TINA DRAGIČEVIĆ j.d.o.o. za ugostiteljstvo u likvidaciji</item>
    </izvorni_sadrzaj>
    <derivirana_varijabla naziv="DomainObject.Predmet.ProtuStrankaListNazivFormated_1">
      <item>TINA DRAGIČEVIĆ j.d.o.o. za ugostiteljstvo u likvidaciji</item>
    </derivirana_varijabla>
  </DomainObject.Predmet.ProtuStrankaListNazivFormated>
  <DomainObject.Predmet.ProtuStrankaListNazivFormatedOIB>
    <izvorni_sadrzaj>
      <item>TINA DRAGIČEVIĆ j.d.o.o. za ugostiteljstvo u likvidaciji, OIB 98646263341</item>
    </izvorni_sadrzaj>
    <derivirana_varijabla naziv="DomainObject.Predmet.ProtuStrankaListNazivFormatedOIB_1">
      <item>TINA DRAGIČEVIĆ j.d.o.o. za ugostiteljstvo u likvidaciji, OIB 98646263341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TINA DRAGIČEVIĆ j.d.o.o. za ugostiteljstvo u likvidaciji</izvorni_sadrzaj>
    <derivirana_varijabla naziv="DomainObject.Predmet.ProtustrankaIDrugi_1">TINA DRAGIČEVIĆ j.d.o.o. za ugostiteljstvo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TINA DRAGIČEVIĆ j.d.o.o. za ugostiteljstvo u likvidaciji, OIB 98646263341, Vjekoslava Paraća 7, 21000 Split</izvorni_sadrzaj>
    <derivirana_varijabla naziv="DomainObject.Predmet.ProtustrankaIDrugiAdressOIB_1">TINA DRAGIČEVIĆ j.d.o.o. za ugostiteljstvo u likvidaciji, OIB 98646263341, Vjekoslava Paraća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DRAGIČEVIĆ j.d.o.o. za ugostiteljstvo u likvidaciji</item>
      <item>FINANCIJSKA AGENCIJA, RC SPLIT</item>
    </izvorni_sadrzaj>
    <derivirana_varijabla naziv="DomainObject.Predmet.SudioniciListNaziv_1">
      <item>TINA DRAGIČEVIĆ j.d.o.o. za ugostiteljstvo u likvidaciji</item>
      <item>FINANCIJSKA AGENCIJA, RC SPLIT</item>
    </derivirana_varijabla>
  </DomainObject.Predmet.SudioniciListNaziv>
  <DomainObject.Predmet.SudioniciListAdressOIB>
    <izvorni_sadrzaj>
      <item>TINA DRAGIČEVIĆ j.d.o.o. za ugostiteljstvo u likvidaciji, OIB 98646263341, Vjekoslava Paraća 7,21000 Split</item>
      <item>FINANCIJSKA AGENCIJA, RC SPLIT, OIB 85821130368, Mažuranićevo šetalište 24 b,21000 Split</item>
    </izvorni_sadrzaj>
    <derivirana_varijabla naziv="DomainObject.Predmet.SudioniciListAdressOIB_1">
      <item>TINA DRAGIČEVIĆ j.d.o.o. za ugostiteljstvo u likvidaciji, OIB 98646263341, Vjekoslava Paraća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98646263341</item>
      <item>, OIB 85821130368</item>
    </izvorni_sadrzaj>
    <derivirana_varijabla naziv="DomainObject.Predmet.SudioniciListNazivOIB_1">
      <item>, OIB 98646263341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4127</properties:Characters>
  <properties:Lines>92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2017-12-14T06:33:00Z</dcterms:created>
  <dc:creator>Katarina Mikulić</dc:creator>
  <cp:lastModifiedBy>Ana Golub Gruić</cp:lastModifiedBy>
  <cp:lastPrinted>2018-01-03T11:36:00Z</cp:lastPrinted>
  <dcterms:modified xmlns:xsi="http://www.w3.org/2001/XMLSchema-instance" xsi:type="dcterms:W3CDTF">2018-01-03T12:38:00Z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