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ee413" w14:paraId="e3ee413" w:rsidRDefault="002D5EBA" w:rsidP="002D5EBA" w:rsidR="002D5EBA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2D5EBA" w:rsidP="002D5EBA" w:rsidR="002D5EBA" w:rsidRPr="00874E87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St-268</w:t>
      </w:r>
      <w:r w:rsidRPr="00ED7FD5">
        <w:t>/</w:t>
      </w:r>
      <w:r w:rsidRPr="00874E87">
        <w:t>2018-3</w:t>
      </w:r>
    </w:p>
    <w:p w:rsidRDefault="002D5EBA" w:rsidP="002D5EBA" w:rsidR="002D5EBA" w:rsidRPr="00874E87">
      <w:r w:rsidRPr="00874E87">
        <w:t xml:space="preserve"> TRGOVAČKI SUD U PAZINU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</w:t>
      </w:r>
    </w:p>
    <w:p w:rsidRDefault="002D5EBA" w:rsidP="002D5EBA" w:rsidR="002D5EBA" w:rsidRPr="00874E87">
      <w:r w:rsidRPr="00874E87">
        <w:t xml:space="preserve">     52000 PAZIN, </w:t>
      </w:r>
      <w:proofErr w:type="spellStart"/>
      <w:r w:rsidRPr="00874E87">
        <w:t>Dršćevka</w:t>
      </w:r>
      <w:proofErr w:type="spellEnd"/>
      <w:r w:rsidRPr="00874E87">
        <w:t xml:space="preserve"> 1 </w:t>
      </w:r>
      <w:r w:rsidRPr="00874E87">
        <w:tab/>
      </w:r>
      <w:r w:rsidRPr="00874E87">
        <w:tab/>
      </w:r>
      <w:r w:rsidRPr="00874E87">
        <w:tab/>
      </w:r>
      <w:r w:rsidRPr="00874E87">
        <w:tab/>
      </w:r>
      <w:r w:rsidRPr="00874E87">
        <w:tab/>
        <w:t xml:space="preserve">        </w:t>
      </w:r>
    </w:p>
    <w:p w:rsidRDefault="002D5EBA" w:rsidP="002D5EBA" w:rsidR="002D5EBA" w:rsidRPr="00874E87">
      <w:pPr>
        <w:jc w:val="both"/>
      </w:pPr>
      <w:r w:rsidRPr="00874E87">
        <w:tab/>
      </w:r>
    </w:p>
    <w:p w:rsidRDefault="002D5EBA" w:rsidP="002D5EBA" w:rsidR="002D5EBA" w:rsidRPr="00874E87">
      <w:pPr>
        <w:jc w:val="center"/>
      </w:pPr>
      <w:r w:rsidRPr="00874E87">
        <w:t>R E P U B L I K A  H R V A T S K A</w:t>
      </w:r>
    </w:p>
    <w:p w:rsidRDefault="002D5EBA" w:rsidP="002D5EBA" w:rsidR="002D5EBA" w:rsidRPr="00874E87"/>
    <w:p w:rsidRDefault="002D5EBA" w:rsidP="002D5EBA" w:rsidR="002D5EBA" w:rsidRPr="00874E87">
      <w:pPr>
        <w:jc w:val="center"/>
      </w:pPr>
      <w:r w:rsidRPr="00874E87">
        <w:t>R J E Š E NJ E</w:t>
      </w:r>
    </w:p>
    <w:p w:rsidRDefault="002D5EBA" w:rsidP="002D5EBA" w:rsidR="002D5EBA" w:rsidRPr="00874E87"/>
    <w:p w:rsidRDefault="002D5EBA" w:rsidP="002D5EBA" w:rsidR="002D5EBA" w:rsidRPr="00874E87">
      <w:pPr>
        <w:jc w:val="both"/>
      </w:pPr>
      <w:r w:rsidRPr="00874E87">
        <w:tab/>
        <w:t xml:space="preserve">Trgovački sud u Pazinu, po sucu Adrijani Labinjan Skok, po prijedlogu predlagatelja FINE, OIB: 85821130368, RC Rijeka, Podružnica Pula, </w:t>
      </w:r>
      <w:proofErr w:type="spellStart"/>
      <w:r w:rsidRPr="00874E87">
        <w:t>Giardini</w:t>
      </w:r>
      <w:proofErr w:type="spellEnd"/>
      <w:r w:rsidRPr="00874E87">
        <w:t xml:space="preserve"> 5, radi otvaranja stečajnog postupka nad dužnikom </w:t>
      </w:r>
      <w:r>
        <w:t>COLOR SET d.o.o., Medulin, Centar 279, OIB: 41932847522</w:t>
      </w:r>
      <w:r w:rsidRPr="00874E87">
        <w:t xml:space="preserve">, </w:t>
      </w:r>
      <w:r>
        <w:t>20. kolovoza</w:t>
      </w:r>
      <w:r w:rsidRPr="00874E87">
        <w:t xml:space="preserve"> 2018. </w:t>
      </w:r>
    </w:p>
    <w:p w:rsidRDefault="002D5EBA" w:rsidP="002D5EBA" w:rsidR="002D5EBA" w:rsidRPr="000F2661">
      <w:pPr>
        <w:jc w:val="both"/>
      </w:pPr>
    </w:p>
    <w:p w:rsidRDefault="002D5EBA" w:rsidP="002D5EBA" w:rsidR="002D5EBA" w:rsidRPr="00ED7FD5">
      <w:pPr>
        <w:ind w:firstLine="708"/>
      </w:pPr>
      <w:r w:rsidRPr="00ED7FD5">
        <w:tab/>
      </w:r>
      <w:r w:rsidRPr="00ED7FD5">
        <w:tab/>
      </w:r>
      <w:r w:rsidRPr="00ED7FD5">
        <w:tab/>
      </w:r>
      <w:r w:rsidRPr="00ED7FD5">
        <w:tab/>
        <w:t xml:space="preserve">     r i j e š i o   j e</w:t>
      </w:r>
    </w:p>
    <w:p w:rsidRDefault="002D5EBA" w:rsidP="002D5EBA" w:rsidR="002D5EBA" w:rsidRPr="003B548F">
      <w:pPr>
        <w:jc w:val="both"/>
      </w:pPr>
    </w:p>
    <w:p w:rsidRDefault="002D5EBA" w:rsidP="002D5EBA" w:rsidR="002D5EBA" w:rsidRPr="00055160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>
        <w:t>COLOR SET d.o.o., Medulin, Centar 279, OIB: 41932847522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 xml:space="preserve">ročište zakazuje </w:t>
      </w:r>
      <w:r w:rsidRPr="000C6DFA">
        <w:rPr>
          <w:b/>
          <w:lang w:val="pl-PL"/>
        </w:rPr>
        <w:t xml:space="preserve">za </w:t>
      </w:r>
      <w:r>
        <w:rPr>
          <w:b/>
          <w:lang w:val="pl-PL"/>
        </w:rPr>
        <w:t>26</w:t>
      </w:r>
      <w:r w:rsidRPr="000C6DFA">
        <w:rPr>
          <w:b/>
          <w:lang w:val="pl-PL"/>
        </w:rPr>
        <w:t xml:space="preserve">. rujna 2018. u </w:t>
      </w:r>
      <w:r>
        <w:rPr>
          <w:b/>
          <w:lang w:val="pl-PL"/>
        </w:rPr>
        <w:t>14</w:t>
      </w:r>
      <w:r w:rsidRPr="000C6DFA">
        <w:rPr>
          <w:b/>
          <w:lang w:val="pl-PL"/>
        </w:rPr>
        <w:t>:</w:t>
      </w:r>
      <w:r>
        <w:rPr>
          <w:b/>
          <w:lang w:val="pl-PL"/>
        </w:rPr>
        <w:t>0</w:t>
      </w:r>
      <w:r w:rsidRPr="000C6DFA">
        <w:rPr>
          <w:b/>
          <w:lang w:val="pl-PL"/>
        </w:rPr>
        <w:t>0 sat</w:t>
      </w:r>
      <w:r w:rsidRPr="000F2661">
        <w:rPr>
          <w:b/>
          <w:lang w:val="pl-PL"/>
        </w:rPr>
        <w:t>i, u</w:t>
      </w:r>
      <w:r w:rsidRPr="000F2661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2D5EBA" w:rsidP="002D5EBA" w:rsidR="002D5EBA" w:rsidRPr="00606634">
      <w:pPr>
        <w:jc w:val="both"/>
      </w:pPr>
      <w:r w:rsidRPr="00606634">
        <w:rPr>
          <w:lang w:val="pl-PL"/>
        </w:rPr>
        <w:tab/>
      </w:r>
      <w:r w:rsidRPr="00606634">
        <w:rPr>
          <w:lang w:val="pl-PL"/>
        </w:rPr>
        <w:tab/>
      </w:r>
      <w:r w:rsidRPr="00606634">
        <w:rPr>
          <w:lang w:val="sv-SE"/>
        </w:rPr>
        <w:t>- predlagatelj FINA</w:t>
      </w:r>
      <w:r w:rsidRPr="00606634">
        <w:t>,</w:t>
      </w:r>
    </w:p>
    <w:p w:rsidRDefault="002D5EBA" w:rsidP="002D5EBA" w:rsidR="002D5EBA" w:rsidRPr="00EC1B3B">
      <w:pPr>
        <w:jc w:val="both"/>
      </w:pPr>
      <w:r w:rsidRPr="003B548F">
        <w:tab/>
      </w:r>
      <w:r w:rsidRPr="003B548F">
        <w:tab/>
        <w:t>- dužni</w:t>
      </w:r>
      <w:r w:rsidRPr="00EC1B3B">
        <w:t xml:space="preserve">k </w:t>
      </w:r>
      <w:r>
        <w:t>COLOR SET d.o.o., Medulin, Centar 279, OIB: 41932847522</w:t>
      </w:r>
      <w:r w:rsidRPr="00EC1B3B">
        <w:t xml:space="preserve">,  </w:t>
      </w:r>
    </w:p>
    <w:p w:rsidRDefault="002D5EBA" w:rsidP="002D5EBA" w:rsidR="002D5EBA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r>
        <w:rPr>
          <w:rFonts w:eastAsiaTheme="minorHAnsi"/>
          <w:bCs w:val="false"/>
          <w:lang w:eastAsia="en-US"/>
        </w:rPr>
        <w:t>Željko Šimunović, Medulin, Centar 279</w:t>
      </w:r>
      <w:r w:rsidRPr="006B105B">
        <w:rPr>
          <w:lang w:val="sv-SE"/>
        </w:rPr>
        <w:t>,</w:t>
      </w:r>
    </w:p>
    <w:p w:rsidRDefault="002D5EBA" w:rsidP="002D5EBA" w:rsidR="002D5EBA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2D5EBA" w:rsidP="002D5EBA" w:rsidR="002D5EBA" w:rsidRPr="003B548F">
      <w:pPr>
        <w:jc w:val="both"/>
        <w:rPr>
          <w:lang w:val="sv-SE"/>
        </w:rPr>
      </w:pPr>
    </w:p>
    <w:p w:rsidRDefault="002D5EBA" w:rsidP="002D5EBA" w:rsidR="002D5EBA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>
        <w:t>COLOR SET d.o.o., Medulin, Centar 279, OIB: 41932847522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2D5EBA" w:rsidP="002D5EBA" w:rsidR="002D5EBA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D5EBA" w:rsidP="002D5EBA" w:rsidR="002D5EBA" w:rsidRPr="003B548F">
      <w:pPr>
        <w:jc w:val="both"/>
      </w:pPr>
    </w:p>
    <w:p w:rsidRDefault="002D5EBA" w:rsidP="002D5EBA" w:rsidR="002D5EBA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874E87">
        <w:t xml:space="preserve">u </w:t>
      </w:r>
      <w:r>
        <w:t>20. kolovoza</w:t>
      </w:r>
      <w:r w:rsidRPr="00874E87">
        <w:t xml:space="preserve"> 20</w:t>
      </w:r>
      <w:r w:rsidRPr="000F2661">
        <w:t>1</w:t>
      </w:r>
      <w:r w:rsidRPr="00FC4041">
        <w:t>8.</w:t>
      </w:r>
    </w:p>
    <w:p w:rsidRDefault="002D5EBA" w:rsidP="002D5EBA" w:rsidR="002D5EBA" w:rsidRPr="00EF0E2B">
      <w:pPr>
        <w:jc w:val="center"/>
      </w:pPr>
    </w:p>
    <w:p w:rsidRDefault="002D5EBA" w:rsidP="002D5EBA" w:rsidR="002D5EBA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2D5EBA" w:rsidP="002D5EBA" w:rsidR="002D5EBA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2D5EBA" w:rsidP="002D5EBA" w:rsidR="002D5EBA" w:rsidRPr="003B548F">
      <w:pPr>
        <w:jc w:val="center"/>
      </w:pPr>
    </w:p>
    <w:p w:rsidRDefault="002D5EBA" w:rsidP="002D5EBA" w:rsidR="002D5EBA" w:rsidRPr="003B548F">
      <w:pPr>
        <w:jc w:val="both"/>
      </w:pPr>
      <w:r w:rsidRPr="003B548F">
        <w:t>UPUTA O PRAVNOM LIJEKU:</w:t>
      </w:r>
    </w:p>
    <w:p w:rsidRDefault="002D5EBA" w:rsidP="002D5EBA" w:rsidR="002D5EBA" w:rsidRPr="003B548F">
      <w:pPr>
        <w:jc w:val="both"/>
      </w:pPr>
      <w:r w:rsidRPr="003B548F">
        <w:t>Protiv ovog rješenja nije dopuštena posebna žalba (čl. 115. st. 1. SZ-a).</w:t>
      </w:r>
    </w:p>
    <w:p w:rsidRDefault="002D5EBA" w:rsidP="002D5EBA" w:rsidR="002D5EBA" w:rsidRPr="003B548F">
      <w:pPr>
        <w:jc w:val="both"/>
      </w:pPr>
    </w:p>
    <w:p w:rsidRDefault="002D5EBA" w:rsidP="002D5EBA" w:rsidR="002D5EBA" w:rsidRPr="003B548F">
      <w:pPr>
        <w:jc w:val="both"/>
      </w:pPr>
      <w:r w:rsidRPr="003B548F">
        <w:t>DNA:</w:t>
      </w:r>
    </w:p>
    <w:p w:rsidRDefault="002D5EBA" w:rsidP="002D5EBA" w:rsidR="002D5EBA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2D5EBA" w:rsidP="002D5EBA" w:rsidR="002D5EBA" w:rsidRPr="003B548F">
      <w:pPr>
        <w:jc w:val="both"/>
        <w:rPr>
          <w:lang w:val="sv-SE"/>
        </w:rPr>
      </w:pPr>
      <w:r w:rsidRPr="003B548F">
        <w:t>- dužni</w:t>
      </w:r>
      <w:r w:rsidRPr="00EC1B3B">
        <w:t xml:space="preserve">k </w:t>
      </w:r>
      <w:r>
        <w:t>COLOR SET d.o.o., Medulin, Centar 279</w:t>
      </w:r>
    </w:p>
    <w:p w:rsidRDefault="002D5EBA" w:rsidP="002D5EBA" w:rsidR="002D5EBA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r>
        <w:rPr>
          <w:rFonts w:eastAsiaTheme="minorHAnsi"/>
          <w:bCs w:val="false"/>
          <w:lang w:eastAsia="en-US"/>
        </w:rPr>
        <w:t>Željko Šimunović, Medulin, Centar 279</w:t>
      </w:r>
    </w:p>
    <w:p w:rsidRDefault="002D5EBA" w:rsidP="002D5EBA" w:rsidR="002D5EBA">
      <w:pPr>
        <w:jc w:val="both"/>
      </w:pPr>
      <w:r w:rsidRPr="003B548F">
        <w:t>- e-Oglasna ploča sudova 8 dana</w:t>
      </w:r>
    </w:p>
    <w:p w:rsidRDefault="008722D9" w:rsidR="00500701"/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2D9" w:rsidR="00000000">
      <w:r>
        <w:separator/>
      </w:r>
    </w:p>
  </w:endnote>
  <w:endnote w:id="0" w:type="continuationSeparator">
    <w:p w:rsidRDefault="008722D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2D9" w:rsidR="00000000">
      <w:r>
        <w:separator/>
      </w:r>
    </w:p>
  </w:footnote>
  <w:footnote w:id="0" w:type="continuationSeparator">
    <w:p w:rsidRDefault="008722D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D5EBA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722D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5EBA"/>
    <w:rsid w:val="002D5EBA"/>
    <w:rsid w:val="00554328"/>
    <w:rsid w:val="008722D9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5EB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5EB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E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5EBA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2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2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2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2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5EB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D5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5EB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5E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5EBA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2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2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2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2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2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SET d.o.o. MEDULIN</izvorni_sadrzaj>
    <derivirana_varijabla naziv="DomainObject.Predmet.ProtustrankaFormated_1">  COLOR SET d.o.o. MEDULIN</derivirana_varijabla>
  </DomainObject.Predmet.ProtustrankaFormated>
  <DomainObject.Predmet.ProtustrankaFormatedOIB>
    <izvorni_sadrzaj>  COLOR SET d.o.o. MEDULIN, OIB 41932847522</izvorni_sadrzaj>
    <derivirana_varijabla naziv="DomainObject.Predmet.ProtustrankaFormatedOIB_1">  COLOR SET d.o.o. MEDULIN, OIB 41932847522</derivirana_varijabla>
  </DomainObject.Predmet.ProtustrankaFormatedOIB>
  <DomainObject.Predmet.ProtustrankaFormatedWithAdress>
    <izvorni_sadrzaj> COLOR SET d.o.o. MEDULIN, Centar 279, 52100 Medulin</izvorni_sadrzaj>
    <derivirana_varijabla naziv="DomainObject.Predmet.ProtustrankaFormatedWithAdress_1"> COLOR SET d.o.o. MEDULIN, Centar 279, 52100 Medulin</derivirana_varijabla>
  </DomainObject.Predmet.ProtustrankaFormatedWithAdress>
  <DomainObject.Predmet.ProtustrankaFormatedWithAdressOIB>
    <izvorni_sadrzaj> COLOR SET d.o.o. MEDULIN, OIB 41932847522, Centar 279, 52100 Medulin</izvorni_sadrzaj>
    <derivirana_varijabla naziv="DomainObject.Predmet.ProtustrankaFormatedWithAdressOIB_1"> COLOR SET d.o.o. MEDULIN, OIB 41932847522, Centar 279, 52100 Medulin</derivirana_varijabla>
  </DomainObject.Predmet.ProtustrankaFormatedWithAdressOIB>
  <DomainObject.Predmet.ProtustrankaWithAdress>
    <izvorni_sadrzaj>COLOR SET d.o.o. MEDULIN Centar 279, 52100 Medulin</izvorni_sadrzaj>
    <derivirana_varijabla naziv="DomainObject.Predmet.ProtustrankaWithAdress_1">COLOR SET d.o.o. MEDULIN Centar 279, 52100 Medulin</derivirana_varijabla>
  </DomainObject.Predmet.ProtustrankaWithAdress>
  <DomainObject.Predmet.ProtustrankaWithAdressOIB>
    <izvorni_sadrzaj>COLOR SET d.o.o. MEDULIN, OIB 41932847522, Centar 279, 52100 Medulin</izvorni_sadrzaj>
    <derivirana_varijabla naziv="DomainObject.Predmet.ProtustrankaWithAdressOIB_1">COLOR SET d.o.o. MEDULIN, OIB 41932847522, Centar 279, 52100 Medulin</derivirana_varijabla>
  </DomainObject.Predmet.ProtustrankaWithAdressOIB>
  <DomainObject.Predmet.ProtustrankaNazivFormated>
    <izvorni_sadrzaj>COLOR SET d.o.o. MEDULIN</izvorni_sadrzaj>
    <derivirana_varijabla naziv="DomainObject.Predmet.ProtustrankaNazivFormated_1">COLOR SET d.o.o. MEDULIN</derivirana_varijabla>
  </DomainObject.Predmet.ProtustrankaNazivFormated>
  <DomainObject.Predmet.ProtustrankaNazivFormatedOIB>
    <izvorni_sadrzaj>COLOR SET d.o.o. MEDULIN, OIB 41932847522</izvorni_sadrzaj>
    <derivirana_varijabla naziv="DomainObject.Predmet.ProtustrankaNazivFormatedOIB_1">COLOR SET d.o.o. MEDULIN, OIB 41932847522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25355.98</izvorni_sadrzaj>
    <derivirana_varijabla naziv="DomainObject.Predmet.TrenutnaVrijednost_1">25355.98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COLOR SET d.o.o. MEDULIN</item>
    </izvorni_sadrzaj>
    <derivirana_varijabla naziv="DomainObject.Predmet.ProtuStrankaListFormated_1">
      <item>COLOR SET d.o.o. MEDULIN</item>
    </derivirana_varijabla>
  </DomainObject.Predmet.ProtuStrankaListFormated>
  <DomainObject.Predmet.ProtuStrankaListFormatedOIB>
    <izvorni_sadrzaj>
      <item>COLOR SET d.o.o. MEDULIN, OIB 41932847522</item>
    </izvorni_sadrzaj>
    <derivirana_varijabla naziv="DomainObject.Predmet.ProtuStrankaListFormatedOIB_1">
      <item>COLOR SET d.o.o. MEDULIN, OIB 41932847522</item>
    </derivirana_varijabla>
  </DomainObject.Predmet.ProtuStrankaListFormatedOIB>
  <DomainObject.Predmet.ProtuStrankaListFormatedWithAdress>
    <izvorni_sadrzaj>
      <item>COLOR SET d.o.o. MEDULIN, Centar 279, 52100 Medulin</item>
    </izvorni_sadrzaj>
    <derivirana_varijabla naziv="DomainObject.Predmet.ProtuStrankaListFormatedWithAdress_1">
      <item>COLOR SET d.o.o. MEDULIN, Centar 279, 52100 Medulin</item>
    </derivirana_varijabla>
  </DomainObject.Predmet.ProtuStrankaListFormatedWithAdress>
  <DomainObject.Predmet.ProtuStrankaListFormatedWithAdressOIB>
    <izvorni_sadrzaj>
      <item>COLOR SET d.o.o. MEDULIN, OIB 41932847522, Centar 279, 52100 Medulin</item>
    </izvorni_sadrzaj>
    <derivirana_varijabla naziv="DomainObject.Predmet.ProtuStrankaListFormatedWithAdressOIB_1">
      <item>COLOR SET d.o.o. MEDULIN, OIB 41932847522, Centar 279, 52100 Medulin</item>
    </derivirana_varijabla>
  </DomainObject.Predmet.ProtuStrankaListFormatedWithAdressOIB>
  <DomainObject.Predmet.ProtuStrankaListNazivFormated>
    <izvorni_sadrzaj>
      <item>COLOR SET d.o.o. MEDULIN</item>
    </izvorni_sadrzaj>
    <derivirana_varijabla naziv="DomainObject.Predmet.ProtuStrankaListNazivFormated_1">
      <item>COLOR SET d.o.o. MEDULIN</item>
    </derivirana_varijabla>
  </DomainObject.Predmet.ProtuStrankaListNazivFormated>
  <DomainObject.Predmet.ProtuStrankaListNazivFormatedOIB>
    <izvorni_sadrzaj>
      <item>COLOR SET d.o.o. MEDULIN, OIB 41932847522</item>
    </izvorni_sadrzaj>
    <derivirana_varijabla naziv="DomainObject.Predmet.ProtuStrankaListNazivFormatedOIB_1">
      <item>COLOR SET d.o.o. MEDULIN, OIB 41932847522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COLOR SET d.o.o. MEDULIN</izvorni_sadrzaj>
    <derivirana_varijabla naziv="DomainObject.Predmet.ProtustrankaIDrugi_1">COLOR SET d.o.o. MEDULIN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COLOR SET d.o.o. MEDULIN, OIB 41932847522, Centar 279, 52100 Medulin</izvorni_sadrzaj>
    <derivirana_varijabla naziv="DomainObject.Predmet.ProtustrankaIDrugiAdressOIB_1">COLOR SET d.o.o. MEDULIN, OIB 41932847522, Centar 279,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COLOR SET d.o.o. MEDULIN</item>
    </izvorni_sadrzaj>
    <derivirana_varijabla naziv="DomainObject.Predmet.SudioniciListNaziv_1">
      <item>FINANCIJSKA AGENCIJA, RC RIJEKA, PODRUŽNICA PULA, PULA</item>
      <item>COLOR SET d.o.o. MEDULIN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COLOR SET d.o.o. MEDULIN, OIB 41932847522, Centar 279,52100 Medulin</item>
    </izvorni_sadrzaj>
    <derivirana_varijabla naziv="DomainObject.Predmet.SudioniciListAdressOIB_1">
      <item>FINANCIJSKA AGENCIJA, RC RIJEKA, PODRUŽNICA PULA, PULA, OIB 85821130368, F.KURELCA 8,51000 Rijeka</item>
      <item>COLOR SET d.o.o. MEDULIN, OIB 41932847522, Centar 279,52100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41932847522</item>
    </izvorni_sadrzaj>
    <derivirana_varijabla naziv="DomainObject.Predmet.SudioniciListNazivOIB_1">
      <item>, OIB 85821130368</item>
      <item>, OIB 41932847522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1518</properties:Characters>
  <properties:Lines>46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2018-08-20T08:57:00Z</dcterms:created>
  <dc:creator>Jasmina Matika</dc:creator>
  <cp:lastModifiedBy>Jasmina Matika</cp:lastModifiedBy>
  <dcterms:modified xmlns:xsi="http://www.w3.org/2001/XMLSchema-instance" xsi:type="dcterms:W3CDTF">2018-08-20T09:33:00Z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(St-268-18 -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