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f620" w14:paraId="d22f620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3505A4" w:rsidP="003505A4" w:rsidR="006F4648">
      <w:pPr>
        <w:pStyle w:val="Bezproreda"/>
        <w:ind w:hanging="1410" w:left="141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3505A4">
        <w:rPr>
          <w:rFonts w:hAnsi="Times New Roman" w:ascii="Times New Roman"/>
          <w:b/>
          <w:sz w:val="24"/>
          <w:szCs w:val="24"/>
          <w:lang w:val="pl-PL"/>
        </w:rPr>
        <w:t>Poslovni broj: 6. St-214/2016-</w:t>
      </w:r>
      <w:r w:rsidR="002A793D">
        <w:rPr>
          <w:rFonts w:hAnsi="Times New Roman" w:ascii="Times New Roman"/>
          <w:b/>
          <w:sz w:val="24"/>
          <w:szCs w:val="24"/>
          <w:lang w:val="pl-PL"/>
        </w:rPr>
        <w:t>41</w:t>
      </w:r>
    </w:p>
    <w:p w:rsidRDefault="003505A4" w:rsidP="003505A4" w:rsidR="003505A4">
      <w:pPr>
        <w:pStyle w:val="Bezproreda"/>
        <w:ind w:hanging="1410" w:left="1410"/>
        <w:jc w:val="right"/>
        <w:rPr>
          <w:rFonts w:hAnsi="Times New Roman" w:ascii="Times New Roman"/>
          <w:lang w:val="pl-PL"/>
        </w:rPr>
      </w:pPr>
    </w:p>
    <w:p w:rsidRDefault="007735BB" w:rsidP="006F4648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0C089A" w:rsidRPr="000C089A">
        <w:rPr>
          <w:rFonts w:hAnsi="Times New Roman" w:ascii="Times New Roman"/>
          <w:lang w:eastAsia="hr-HR"/>
        </w:rPr>
        <w:t xml:space="preserve">TOPANA društvo s ograničenom odgovornošću za obavljanje djelatnosti vodoopskrbe i ostalih komunalnih djelatnosti "u stečaju", Imotski, Kralja Tomislava 16, MBS: 060163638, OIB: 00279276546, zastupano po stečajnom upravitelju </w:t>
      </w:r>
      <w:r w:rsidR="000C089A" w:rsidRPr="000C089A">
        <w:rPr>
          <w:rFonts w:hAnsi="Times New Roman" w:ascii="Times New Roman"/>
          <w:bCs/>
          <w:lang w:eastAsia="hr-HR"/>
        </w:rPr>
        <w:t>se Zdravku Tešiću iz Ogulina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6102D3" w:rsidR="00AC3FA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AC3FA7" w:rsidP="00F2214F" w:rsidR="00AC3FA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6E356B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</w:t>
      </w:r>
      <w:r w:rsidR="00E154D0">
        <w:rPr>
          <w:rFonts w:hAnsi="Times New Roman" w:ascii="Times New Roman"/>
          <w:b/>
          <w:sz w:val="24"/>
          <w:szCs w:val="24"/>
        </w:rPr>
        <w:t xml:space="preserve">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0312A7">
      <w:pPr>
        <w:pStyle w:val="Bezproreda"/>
        <w:ind w:left="36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0312A7" w:rsidR="008719D9" w:rsidRPr="002A6DC9">
        <w:trPr>
          <w:trHeight w:val="632"/>
        </w:trPr>
        <w:tc>
          <w:tcPr>
            <w:tcW w:type="pct" w:w="327"/>
            <w:vAlign w:val="center"/>
          </w:tcPr>
          <w:p w:rsidRDefault="001C3F60" w:rsidP="00E000E6" w:rsidR="008719D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</w:t>
            </w:r>
            <w:r w:rsidR="008719D9" w:rsidRPr="002A6DC9">
              <w:rPr>
                <w:rFonts w:hAnsi="Times New Roman" w:ascii="Times New Roman"/>
              </w:rPr>
              <w:t>.</w:t>
            </w:r>
          </w:p>
        </w:tc>
        <w:tc>
          <w:tcPr>
            <w:tcW w:type="pct" w:w="1015"/>
            <w:vAlign w:val="center"/>
          </w:tcPr>
          <w:p w:rsidRDefault="007F5DC8" w:rsidP="00E000E6" w:rsidR="008719D9" w:rsidRPr="002A6DC9">
            <w:pPr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GORDANA JONJIĆ</w:t>
            </w:r>
          </w:p>
        </w:tc>
        <w:tc>
          <w:tcPr>
            <w:tcW w:type="pct" w:w="532"/>
            <w:vAlign w:val="center"/>
          </w:tcPr>
          <w:p w:rsidRDefault="007F5DC8" w:rsidP="00E000E6" w:rsidR="008719D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331491285538</w:t>
            </w:r>
          </w:p>
        </w:tc>
        <w:tc>
          <w:tcPr>
            <w:tcW w:type="pct" w:w="821"/>
            <w:vAlign w:val="center"/>
          </w:tcPr>
          <w:p w:rsidRDefault="007F5DC8" w:rsidP="00E000E6" w:rsidR="002F7483" w:rsidRPr="002A6DC9">
            <w:pPr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Kamenmost,</w:t>
            </w:r>
          </w:p>
          <w:p w:rsidRDefault="00D53978" w:rsidP="00E000E6" w:rsidR="008719D9" w:rsidRPr="002A6DC9">
            <w:pPr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F. Tuđmana 87</w:t>
            </w:r>
          </w:p>
        </w:tc>
        <w:tc>
          <w:tcPr>
            <w:tcW w:type="pct" w:w="532"/>
            <w:vAlign w:val="center"/>
          </w:tcPr>
          <w:p w:rsidRDefault="007F5DC8" w:rsidP="00E000E6" w:rsidR="008719D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211.304,75</w:t>
            </w:r>
          </w:p>
        </w:tc>
        <w:tc>
          <w:tcPr>
            <w:tcW w:type="pct" w:w="531"/>
            <w:vAlign w:val="center"/>
          </w:tcPr>
          <w:p w:rsidRDefault="007F5DC8" w:rsidP="00E000E6" w:rsidR="008719D9" w:rsidRPr="002A79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793D">
              <w:rPr>
                <w:rFonts w:hAnsi="Times New Roman" w:ascii="Times New Roman"/>
              </w:rPr>
              <w:t>73.791,43</w:t>
            </w:r>
          </w:p>
        </w:tc>
        <w:tc>
          <w:tcPr>
            <w:tcW w:type="pct" w:w="531"/>
            <w:vAlign w:val="center"/>
          </w:tcPr>
          <w:p w:rsidRDefault="007F5DC8" w:rsidP="00E000E6" w:rsidR="008719D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13</w:t>
            </w:r>
            <w:r w:rsidR="00D463C9" w:rsidRPr="002A6DC9">
              <w:rPr>
                <w:rFonts w:hAnsi="Times New Roman" w:ascii="Times New Roman"/>
              </w:rPr>
              <w:t>7</w:t>
            </w:r>
            <w:r w:rsidRPr="002A6DC9">
              <w:rPr>
                <w:rFonts w:hAnsi="Times New Roman" w:ascii="Times New Roman"/>
              </w:rPr>
              <w:t>.51</w:t>
            </w:r>
            <w:r w:rsidR="00D463C9" w:rsidRPr="002A6DC9">
              <w:rPr>
                <w:rFonts w:hAnsi="Times New Roman" w:ascii="Times New Roman"/>
              </w:rPr>
              <w:t>3</w:t>
            </w:r>
            <w:r w:rsidRPr="002A6DC9">
              <w:rPr>
                <w:rFonts w:hAnsi="Times New Roman" w:ascii="Times New Roman"/>
              </w:rPr>
              <w:t>,93</w:t>
            </w:r>
          </w:p>
        </w:tc>
        <w:tc>
          <w:tcPr>
            <w:tcW w:type="pct" w:w="711"/>
            <w:vAlign w:val="center"/>
          </w:tcPr>
          <w:p w:rsidRDefault="007F5DC8" w:rsidP="00E000E6" w:rsidR="008719D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Stečajni upravitelj</w:t>
            </w:r>
          </w:p>
        </w:tc>
      </w:tr>
      <w:tr w:rsidTr="000312A7" w:rsidR="00241597" w:rsidRPr="002A6DC9">
        <w:trPr>
          <w:trHeight w:val="699"/>
        </w:trPr>
        <w:tc>
          <w:tcPr>
            <w:tcW w:type="pct" w:w="327"/>
            <w:vAlign w:val="center"/>
          </w:tcPr>
          <w:p w:rsidRDefault="00241597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2.</w:t>
            </w:r>
          </w:p>
        </w:tc>
        <w:tc>
          <w:tcPr>
            <w:tcW w:type="pct" w:w="1015"/>
            <w:vAlign w:val="center"/>
          </w:tcPr>
          <w:p w:rsidRDefault="00E000E6" w:rsidP="00E000E6" w:rsidR="00241597" w:rsidRPr="002A6DC9">
            <w:pPr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JASNA ŠABIĆ</w:t>
            </w:r>
          </w:p>
        </w:tc>
        <w:tc>
          <w:tcPr>
            <w:tcW w:type="pct" w:w="532"/>
            <w:vAlign w:val="center"/>
          </w:tcPr>
          <w:p w:rsidRDefault="00C31645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11325004329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 xml:space="preserve">Zmijavci, </w:t>
            </w:r>
          </w:p>
          <w:p w:rsidRDefault="001E24F4" w:rsidP="001E24F4" w:rsidR="00241597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Kralja Tomislava 45</w:t>
            </w:r>
          </w:p>
        </w:tc>
        <w:tc>
          <w:tcPr>
            <w:tcW w:type="pct" w:w="532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3.527,33</w:t>
            </w:r>
          </w:p>
        </w:tc>
        <w:tc>
          <w:tcPr>
            <w:tcW w:type="pct" w:w="531"/>
            <w:vAlign w:val="center"/>
          </w:tcPr>
          <w:p w:rsidRDefault="00FA352B" w:rsidP="00E000E6" w:rsidR="00241597" w:rsidRPr="002A6DC9">
            <w:pPr>
              <w:jc w:val="center"/>
              <w:rPr>
                <w:rFonts w:hAnsi="Times New Roman" w:ascii="Times New Roman"/>
              </w:rPr>
            </w:pPr>
            <w:r w:rsidRPr="00FA352B">
              <w:rPr>
                <w:rFonts w:hAnsi="Times New Roman" w:ascii="Times New Roman"/>
              </w:rPr>
              <w:t>3.527,33</w:t>
            </w:r>
          </w:p>
        </w:tc>
        <w:tc>
          <w:tcPr>
            <w:tcW w:type="pct" w:w="531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0312A7" w:rsidR="00241597" w:rsidRPr="002A6DC9">
        <w:trPr>
          <w:trHeight w:val="567"/>
        </w:trPr>
        <w:tc>
          <w:tcPr>
            <w:tcW w:type="pct" w:w="327"/>
            <w:vAlign w:val="center"/>
          </w:tcPr>
          <w:p w:rsidRDefault="00241597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3.</w:t>
            </w:r>
          </w:p>
        </w:tc>
        <w:tc>
          <w:tcPr>
            <w:tcW w:type="pct" w:w="1015"/>
            <w:vAlign w:val="center"/>
          </w:tcPr>
          <w:p w:rsidRDefault="00E000E6" w:rsidP="00E000E6" w:rsidR="00241597" w:rsidRPr="002A6DC9">
            <w:pPr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VLADIMIR JONJIĆ</w:t>
            </w:r>
          </w:p>
        </w:tc>
        <w:tc>
          <w:tcPr>
            <w:tcW w:type="pct" w:w="532"/>
            <w:vAlign w:val="center"/>
          </w:tcPr>
          <w:p w:rsidRDefault="00C31645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21784715621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Grubine,</w:t>
            </w:r>
          </w:p>
          <w:p w:rsidRDefault="001E24F4" w:rsidP="001E24F4" w:rsidR="00241597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Ulica F. Tuđmana 74</w:t>
            </w:r>
          </w:p>
        </w:tc>
        <w:tc>
          <w:tcPr>
            <w:tcW w:type="pct" w:w="532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2.619,47</w:t>
            </w:r>
          </w:p>
        </w:tc>
        <w:tc>
          <w:tcPr>
            <w:tcW w:type="pct" w:w="531"/>
            <w:vAlign w:val="center"/>
          </w:tcPr>
          <w:p w:rsidRDefault="00FA352B" w:rsidP="00E000E6" w:rsidR="00241597" w:rsidRPr="002A6DC9">
            <w:pPr>
              <w:jc w:val="center"/>
              <w:rPr>
                <w:rFonts w:hAnsi="Times New Roman" w:ascii="Times New Roman"/>
              </w:rPr>
            </w:pPr>
            <w:r w:rsidRPr="00FA352B">
              <w:rPr>
                <w:rFonts w:hAnsi="Times New Roman" w:ascii="Times New Roman"/>
              </w:rPr>
              <w:t>2.619,47</w:t>
            </w:r>
          </w:p>
        </w:tc>
        <w:tc>
          <w:tcPr>
            <w:tcW w:type="pct" w:w="531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085932" w:rsidR="00241597" w:rsidRPr="002A6DC9">
        <w:trPr>
          <w:trHeight w:val="547"/>
        </w:trPr>
        <w:tc>
          <w:tcPr>
            <w:tcW w:type="pct" w:w="327"/>
            <w:vAlign w:val="center"/>
          </w:tcPr>
          <w:p w:rsidRDefault="00241597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4.</w:t>
            </w:r>
          </w:p>
        </w:tc>
        <w:tc>
          <w:tcPr>
            <w:tcW w:type="pct" w:w="1015"/>
            <w:vAlign w:val="center"/>
          </w:tcPr>
          <w:p w:rsidRDefault="00E000E6" w:rsidP="00085932" w:rsidR="00241597" w:rsidRPr="002A6DC9">
            <w:pPr>
              <w:tabs>
                <w:tab w:pos="426" w:val="left"/>
              </w:tabs>
              <w:spacing w:after="0"/>
              <w:contextualSpacing/>
              <w:jc w:val="center"/>
              <w:rPr>
                <w:rFonts w:eastAsia="Times New Roman" w:hAnsi="Times New Roman" w:ascii="Times New Roman"/>
              </w:rPr>
            </w:pPr>
            <w:r w:rsidRPr="002A6DC9">
              <w:rPr>
                <w:rFonts w:eastAsia="Times New Roman" w:hAnsi="Times New Roman" w:ascii="Times New Roman"/>
              </w:rPr>
              <w:t>ANTE LOZO</w:t>
            </w:r>
          </w:p>
        </w:tc>
        <w:tc>
          <w:tcPr>
            <w:tcW w:type="pct" w:w="532"/>
            <w:vAlign w:val="center"/>
          </w:tcPr>
          <w:p w:rsidRDefault="00C31645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62444643601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Krivodol,</w:t>
            </w:r>
          </w:p>
          <w:p w:rsidRDefault="001E24F4" w:rsidP="001E24F4" w:rsidR="00241597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Rajka Loze 10</w:t>
            </w:r>
          </w:p>
        </w:tc>
        <w:tc>
          <w:tcPr>
            <w:tcW w:type="pct" w:w="532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2.291,31</w:t>
            </w:r>
          </w:p>
        </w:tc>
        <w:tc>
          <w:tcPr>
            <w:tcW w:type="pct" w:w="531"/>
            <w:vAlign w:val="center"/>
          </w:tcPr>
          <w:p w:rsidRDefault="00FA352B" w:rsidP="00E000E6" w:rsidR="00241597" w:rsidRPr="002A6DC9">
            <w:pPr>
              <w:jc w:val="center"/>
              <w:rPr>
                <w:rFonts w:hAnsi="Times New Roman" w:ascii="Times New Roman"/>
              </w:rPr>
            </w:pPr>
            <w:r w:rsidRPr="00FA352B">
              <w:rPr>
                <w:rFonts w:hAnsi="Times New Roman" w:ascii="Times New Roman"/>
              </w:rPr>
              <w:t>2.291,31</w:t>
            </w:r>
          </w:p>
        </w:tc>
        <w:tc>
          <w:tcPr>
            <w:tcW w:type="pct" w:w="531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085932" w:rsidR="00241597" w:rsidRPr="002A6DC9">
        <w:trPr>
          <w:trHeight w:val="547"/>
        </w:trPr>
        <w:tc>
          <w:tcPr>
            <w:tcW w:type="pct" w:w="327"/>
            <w:vAlign w:val="center"/>
          </w:tcPr>
          <w:p w:rsidRDefault="00241597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015"/>
            <w:vAlign w:val="center"/>
          </w:tcPr>
          <w:p w:rsidRDefault="00085932" w:rsidP="00085932" w:rsidR="00241597" w:rsidRPr="002A6DC9">
            <w:pPr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ANTE BAŠIĆ</w:t>
            </w:r>
          </w:p>
        </w:tc>
        <w:tc>
          <w:tcPr>
            <w:tcW w:type="pct" w:w="532"/>
            <w:vAlign w:val="center"/>
          </w:tcPr>
          <w:p w:rsidRDefault="00C31645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08508885986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Krivodol,</w:t>
            </w:r>
          </w:p>
          <w:p w:rsidRDefault="001E24F4" w:rsidP="001E24F4" w:rsidR="00241597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Krivodol 271</w:t>
            </w:r>
          </w:p>
        </w:tc>
        <w:tc>
          <w:tcPr>
            <w:tcW w:type="pct" w:w="532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3.772,77</w:t>
            </w:r>
          </w:p>
        </w:tc>
        <w:tc>
          <w:tcPr>
            <w:tcW w:type="pct" w:w="531"/>
            <w:vAlign w:val="center"/>
          </w:tcPr>
          <w:p w:rsidRDefault="00FA352B" w:rsidP="00E000E6" w:rsidR="00241597" w:rsidRPr="002A6DC9">
            <w:pPr>
              <w:jc w:val="center"/>
              <w:rPr>
                <w:rFonts w:hAnsi="Times New Roman" w:ascii="Times New Roman"/>
              </w:rPr>
            </w:pPr>
            <w:r w:rsidRPr="00FA352B">
              <w:rPr>
                <w:rFonts w:hAnsi="Times New Roman" w:ascii="Times New Roman"/>
              </w:rPr>
              <w:t>3.772,77</w:t>
            </w:r>
          </w:p>
        </w:tc>
        <w:tc>
          <w:tcPr>
            <w:tcW w:type="pct" w:w="531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FA352B" w:rsidP="00E000E6" w:rsidR="00241597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6.</w:t>
            </w:r>
          </w:p>
        </w:tc>
        <w:tc>
          <w:tcPr>
            <w:tcW w:type="pct" w:w="1015"/>
          </w:tcPr>
          <w:p w:rsidRDefault="002A6DC9" w:rsidP="002A6DC9" w:rsidR="002A6DC9" w:rsidRPr="002A6DC9">
            <w:pPr>
              <w:rPr>
                <w:rFonts w:hAnsi="Times New Roman" w:ascii="Times New Roman"/>
              </w:rPr>
            </w:pPr>
          </w:p>
          <w:p w:rsidRDefault="00085932" w:rsidP="002A6DC9" w:rsidR="00085932" w:rsidRPr="002A6DC9">
            <w:pPr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SENKA PULJIZ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80510679196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Runović,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Runović 50 A</w:t>
            </w:r>
          </w:p>
        </w:tc>
        <w:tc>
          <w:tcPr>
            <w:tcW w:type="pct" w:w="532"/>
            <w:vAlign w:val="center"/>
          </w:tcPr>
          <w:p w:rsidRDefault="00FA352B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2.938,31</w:t>
            </w:r>
          </w:p>
        </w:tc>
        <w:tc>
          <w:tcPr>
            <w:tcW w:type="pct" w:w="531"/>
            <w:vAlign w:val="center"/>
          </w:tcPr>
          <w:p w:rsidRDefault="00FA352B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FA352B">
              <w:rPr>
                <w:rFonts w:hAnsi="Times New Roman" w:ascii="Times New Roman"/>
              </w:rPr>
              <w:t>2.938,31</w:t>
            </w:r>
          </w:p>
        </w:tc>
        <w:tc>
          <w:tcPr>
            <w:tcW w:type="pct" w:w="531"/>
            <w:vAlign w:val="center"/>
          </w:tcPr>
          <w:p w:rsidRDefault="00FA352B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FA352B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lastRenderedPageBreak/>
              <w:t>7.</w:t>
            </w:r>
          </w:p>
        </w:tc>
        <w:tc>
          <w:tcPr>
            <w:tcW w:type="pct" w:w="1015"/>
          </w:tcPr>
          <w:p w:rsidRDefault="000A21B9" w:rsidP="00E000E6" w:rsidR="000A21B9">
            <w:pPr>
              <w:jc w:val="center"/>
              <w:rPr>
                <w:rFonts w:hAnsi="Times New Roman" w:ascii="Times New Roman"/>
              </w:rPr>
            </w:pPr>
          </w:p>
          <w:p w:rsidRDefault="000A21B9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2A6DC9" w:rsidRPr="002A6DC9">
              <w:rPr>
                <w:rFonts w:hAnsi="Times New Roman" w:ascii="Times New Roman"/>
              </w:rPr>
              <w:t>RAGICA NENADIĆ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29020993529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Vinjani Gornji,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Vinjani Gornji 219</w:t>
            </w:r>
          </w:p>
        </w:tc>
        <w:tc>
          <w:tcPr>
            <w:tcW w:type="pct" w:w="532"/>
            <w:vAlign w:val="center"/>
          </w:tcPr>
          <w:p w:rsidRDefault="00AD5157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4.267,17</w:t>
            </w:r>
          </w:p>
        </w:tc>
        <w:tc>
          <w:tcPr>
            <w:tcW w:type="pct" w:w="531"/>
            <w:vAlign w:val="center"/>
          </w:tcPr>
          <w:p w:rsidRDefault="00AD5157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AD5157">
              <w:rPr>
                <w:rFonts w:hAnsi="Times New Roman" w:ascii="Times New Roman"/>
              </w:rPr>
              <w:t>4.267,17</w:t>
            </w:r>
          </w:p>
        </w:tc>
        <w:tc>
          <w:tcPr>
            <w:tcW w:type="pct" w:w="531"/>
            <w:vAlign w:val="center"/>
          </w:tcPr>
          <w:p w:rsidRDefault="00AD5157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AD5157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8.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LJUBOMIR ARAČIĆ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18859473810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Vinjani Gornji,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Vinjani Gornji 345</w:t>
            </w:r>
          </w:p>
        </w:tc>
        <w:tc>
          <w:tcPr>
            <w:tcW w:type="pct" w:w="532"/>
            <w:vAlign w:val="center"/>
          </w:tcPr>
          <w:p w:rsidRDefault="00AD5157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2.485,62</w:t>
            </w:r>
          </w:p>
        </w:tc>
        <w:tc>
          <w:tcPr>
            <w:tcW w:type="pct" w:w="531"/>
            <w:vAlign w:val="center"/>
          </w:tcPr>
          <w:p w:rsidRDefault="00AD5157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AD5157">
              <w:rPr>
                <w:rFonts w:hAnsi="Times New Roman" w:ascii="Times New Roman"/>
              </w:rPr>
              <w:t>2.485,62</w:t>
            </w:r>
          </w:p>
        </w:tc>
        <w:tc>
          <w:tcPr>
            <w:tcW w:type="pct" w:w="531"/>
            <w:vAlign w:val="center"/>
          </w:tcPr>
          <w:p w:rsidRDefault="00AD5157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AD5157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9.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VESNA ŽUŽUL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85857821900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Grubine,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Ulica F. Tuđmana 25</w:t>
            </w:r>
          </w:p>
        </w:tc>
        <w:tc>
          <w:tcPr>
            <w:tcW w:type="pct" w:w="532"/>
            <w:vAlign w:val="center"/>
          </w:tcPr>
          <w:p w:rsidRDefault="00AD5157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5.918,58</w:t>
            </w:r>
          </w:p>
        </w:tc>
        <w:tc>
          <w:tcPr>
            <w:tcW w:type="pct" w:w="531"/>
            <w:vAlign w:val="center"/>
          </w:tcPr>
          <w:p w:rsidRDefault="00AD5157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AD5157">
              <w:rPr>
                <w:rFonts w:hAnsi="Times New Roman" w:ascii="Times New Roman"/>
              </w:rPr>
              <w:t>5.918,58</w:t>
            </w:r>
          </w:p>
        </w:tc>
        <w:tc>
          <w:tcPr>
            <w:tcW w:type="pct" w:w="531"/>
            <w:vAlign w:val="center"/>
          </w:tcPr>
          <w:p w:rsidRDefault="00AD5157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AD5157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10.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SIMONA KNEZOVIĆ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29686375624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Imotski,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Brune Bušića 31</w:t>
            </w:r>
          </w:p>
        </w:tc>
        <w:tc>
          <w:tcPr>
            <w:tcW w:type="pct" w:w="532"/>
            <w:vAlign w:val="center"/>
          </w:tcPr>
          <w:p w:rsidRDefault="00487A66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3.680,09</w:t>
            </w:r>
          </w:p>
        </w:tc>
        <w:tc>
          <w:tcPr>
            <w:tcW w:type="pct" w:w="531"/>
            <w:vAlign w:val="center"/>
          </w:tcPr>
          <w:p w:rsidRDefault="00487A66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3.680,09</w:t>
            </w:r>
          </w:p>
        </w:tc>
        <w:tc>
          <w:tcPr>
            <w:tcW w:type="pct" w:w="531"/>
            <w:vAlign w:val="center"/>
          </w:tcPr>
          <w:p w:rsidRDefault="00487A66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487A66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11.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NADA ŠIMUNOVIĆ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18688457594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Glavina Donja,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Glavina Donja 79</w:t>
            </w:r>
          </w:p>
        </w:tc>
        <w:tc>
          <w:tcPr>
            <w:tcW w:type="pct" w:w="532"/>
            <w:vAlign w:val="center"/>
          </w:tcPr>
          <w:p w:rsidRDefault="00487A66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3.700,42</w:t>
            </w:r>
          </w:p>
        </w:tc>
        <w:tc>
          <w:tcPr>
            <w:tcW w:type="pct" w:w="531"/>
            <w:vAlign w:val="center"/>
          </w:tcPr>
          <w:p w:rsidRDefault="00487A66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487A66">
              <w:rPr>
                <w:rFonts w:hAnsi="Times New Roman" w:ascii="Times New Roman"/>
              </w:rPr>
              <w:t>3.700,42</w:t>
            </w:r>
          </w:p>
        </w:tc>
        <w:tc>
          <w:tcPr>
            <w:tcW w:type="pct" w:w="531"/>
            <w:vAlign w:val="center"/>
          </w:tcPr>
          <w:p w:rsidRDefault="00487A66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487A66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12.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DARIVOJ BEKAVAC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67622602191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Imotski,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Dinka Štambaka 17</w:t>
            </w:r>
          </w:p>
        </w:tc>
        <w:tc>
          <w:tcPr>
            <w:tcW w:type="pct" w:w="532"/>
            <w:vAlign w:val="center"/>
          </w:tcPr>
          <w:p w:rsidRDefault="00FA287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4.921,16</w:t>
            </w:r>
          </w:p>
        </w:tc>
        <w:tc>
          <w:tcPr>
            <w:tcW w:type="pct" w:w="531"/>
            <w:vAlign w:val="center"/>
          </w:tcPr>
          <w:p w:rsidRDefault="00FA287D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FA287D">
              <w:rPr>
                <w:rFonts w:hAnsi="Times New Roman" w:ascii="Times New Roman"/>
              </w:rPr>
              <w:t>4.921,16</w:t>
            </w:r>
          </w:p>
        </w:tc>
        <w:tc>
          <w:tcPr>
            <w:tcW w:type="pct" w:w="531"/>
            <w:vAlign w:val="center"/>
          </w:tcPr>
          <w:p w:rsidRDefault="00FA287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FA287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13.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IVAN LJUBIČIĆ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72043399438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Runović,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Runović 553</w:t>
            </w:r>
          </w:p>
        </w:tc>
        <w:tc>
          <w:tcPr>
            <w:tcW w:type="pct" w:w="532"/>
            <w:vAlign w:val="center"/>
          </w:tcPr>
          <w:p w:rsidRDefault="00FA287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2.742,14</w:t>
            </w:r>
          </w:p>
        </w:tc>
        <w:tc>
          <w:tcPr>
            <w:tcW w:type="pct" w:w="531"/>
            <w:vAlign w:val="center"/>
          </w:tcPr>
          <w:p w:rsidRDefault="00FA287D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FA287D">
              <w:rPr>
                <w:rFonts w:hAnsi="Times New Roman" w:ascii="Times New Roman"/>
              </w:rPr>
              <w:t>2.742,14</w:t>
            </w:r>
          </w:p>
        </w:tc>
        <w:tc>
          <w:tcPr>
            <w:tcW w:type="pct" w:w="531"/>
            <w:vAlign w:val="center"/>
          </w:tcPr>
          <w:p w:rsidRDefault="00FA287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FA287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14.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DAMIR KRLJENAK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15184572295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Poljica,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Hrvatskih branitelja 40</w:t>
            </w:r>
          </w:p>
        </w:tc>
        <w:tc>
          <w:tcPr>
            <w:tcW w:type="pct" w:w="532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4.098,02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4.098,02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15.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IVAN OLUJIĆ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81596527206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Lovreć, Opanci,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Kula Olujići 1</w:t>
            </w:r>
          </w:p>
        </w:tc>
        <w:tc>
          <w:tcPr>
            <w:tcW w:type="pct" w:w="532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3.381,22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3.381,22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16.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MARIJA JONJIĆ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23666461437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Grubine,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Hrvatskih iseljenika 1</w:t>
            </w:r>
          </w:p>
        </w:tc>
        <w:tc>
          <w:tcPr>
            <w:tcW w:type="pct" w:w="532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3.194,92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3.194,92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17.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JOŠKO ČELAN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77479486962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Cista Velika,</w:t>
            </w:r>
          </w:p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 xml:space="preserve">Ul. Kardinala 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A. Stepinca 14</w:t>
            </w:r>
          </w:p>
        </w:tc>
        <w:tc>
          <w:tcPr>
            <w:tcW w:type="pct" w:w="532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3.419,23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3.419,23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18.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GORAN ĆOSIĆ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93135427981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Glavina Gornja,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Glavina Gornja 46</w:t>
            </w:r>
          </w:p>
        </w:tc>
        <w:tc>
          <w:tcPr>
            <w:tcW w:type="pct" w:w="532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3.345,79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3.345,79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19.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SLAVEN JONJIĆ</w:t>
            </w:r>
          </w:p>
        </w:tc>
        <w:tc>
          <w:tcPr>
            <w:tcW w:type="pct" w:w="532"/>
            <w:vAlign w:val="center"/>
          </w:tcPr>
          <w:p w:rsidRDefault="00C31645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645">
              <w:rPr>
                <w:rFonts w:hAnsi="Times New Roman" w:ascii="Times New Roman"/>
              </w:rPr>
              <w:t>85013362614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Grubine,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Ulica F. Tuđmana 79</w:t>
            </w:r>
          </w:p>
        </w:tc>
        <w:tc>
          <w:tcPr>
            <w:tcW w:type="pct" w:w="532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2.975,89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2.975,89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20.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DANIJEL MATKOVIĆ</w:t>
            </w:r>
          </w:p>
        </w:tc>
        <w:tc>
          <w:tcPr>
            <w:tcW w:type="pct" w:w="532"/>
            <w:vAlign w:val="center"/>
          </w:tcPr>
          <w:p w:rsidRDefault="001E24F4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78655824944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Grubine,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Put Krčevca 39</w:t>
            </w:r>
          </w:p>
        </w:tc>
        <w:tc>
          <w:tcPr>
            <w:tcW w:type="pct" w:w="532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3.719,99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3.719,99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21.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ANTE JOVIĆ</w:t>
            </w:r>
          </w:p>
        </w:tc>
        <w:tc>
          <w:tcPr>
            <w:tcW w:type="pct" w:w="532"/>
            <w:vAlign w:val="center"/>
          </w:tcPr>
          <w:p w:rsidRDefault="001E24F4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87423194215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Vinjani Gornji,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Vinjani Gornji 298</w:t>
            </w:r>
          </w:p>
        </w:tc>
        <w:tc>
          <w:tcPr>
            <w:tcW w:type="pct" w:w="532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6.647,01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6.647,01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22.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GRGO MEDVIDOVIĆ</w:t>
            </w:r>
          </w:p>
        </w:tc>
        <w:tc>
          <w:tcPr>
            <w:tcW w:type="pct" w:w="532"/>
            <w:vAlign w:val="center"/>
          </w:tcPr>
          <w:p w:rsidRDefault="001E24F4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42765090920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Medvidovića Draga,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Medvidovića Draga 63</w:t>
            </w:r>
          </w:p>
        </w:tc>
        <w:tc>
          <w:tcPr>
            <w:tcW w:type="pct" w:w="532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2.698,26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2.698,26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23.</w:t>
            </w:r>
          </w:p>
        </w:tc>
        <w:tc>
          <w:tcPr>
            <w:tcW w:type="pct" w:w="1015"/>
          </w:tcPr>
          <w:p w:rsidRDefault="00D463C9" w:rsidP="00E000E6" w:rsidR="00D463C9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322E8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ANTE MARIJANOVIĆ</w:t>
            </w:r>
          </w:p>
        </w:tc>
        <w:tc>
          <w:tcPr>
            <w:tcW w:type="pct" w:w="532"/>
            <w:vAlign w:val="center"/>
          </w:tcPr>
          <w:p w:rsidRDefault="001E24F4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22299411657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Studenci,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Podgradina 6</w:t>
            </w:r>
          </w:p>
        </w:tc>
        <w:tc>
          <w:tcPr>
            <w:tcW w:type="pct" w:w="532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2.985,28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2.985,28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D463C9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24,</w:t>
            </w:r>
          </w:p>
        </w:tc>
        <w:tc>
          <w:tcPr>
            <w:tcW w:type="pct" w:w="1015"/>
          </w:tcPr>
          <w:p w:rsidRDefault="002322E8" w:rsidP="00E000E6" w:rsidR="002322E8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MARIN ĐUZEL</w:t>
            </w:r>
          </w:p>
        </w:tc>
        <w:tc>
          <w:tcPr>
            <w:tcW w:type="pct" w:w="532"/>
            <w:vAlign w:val="center"/>
          </w:tcPr>
          <w:p w:rsidRDefault="001E24F4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7872102102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Vinjani Gornji,</w:t>
            </w:r>
          </w:p>
          <w:p w:rsidRDefault="001E24F4" w:rsidP="001E24F4" w:rsidR="00D463C9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Vinjani Gornji 111</w:t>
            </w:r>
          </w:p>
        </w:tc>
        <w:tc>
          <w:tcPr>
            <w:tcW w:type="pct" w:w="532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3.431,13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3.431,13</w:t>
            </w:r>
          </w:p>
        </w:tc>
        <w:tc>
          <w:tcPr>
            <w:tcW w:type="pct" w:w="53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D463C9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E931C7" w:rsidR="00206F23" w:rsidRPr="002A6DC9">
        <w:trPr>
          <w:trHeight w:val="547"/>
        </w:trPr>
        <w:tc>
          <w:tcPr>
            <w:tcW w:type="pct" w:w="327"/>
            <w:vAlign w:val="center"/>
          </w:tcPr>
          <w:p w:rsidRDefault="006553DD" w:rsidP="00E000E6" w:rsidR="00206F23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6DC9">
              <w:rPr>
                <w:rFonts w:hAnsi="Times New Roman" w:ascii="Times New Roman"/>
              </w:rPr>
              <w:t>25.</w:t>
            </w:r>
          </w:p>
        </w:tc>
        <w:tc>
          <w:tcPr>
            <w:tcW w:type="pct" w:w="1015"/>
          </w:tcPr>
          <w:p w:rsidRDefault="002322E8" w:rsidP="00E000E6" w:rsidR="002322E8">
            <w:pPr>
              <w:jc w:val="center"/>
              <w:rPr>
                <w:rFonts w:hAnsi="Times New Roman" w:ascii="Times New Roman"/>
              </w:rPr>
            </w:pPr>
          </w:p>
          <w:p w:rsidRDefault="002322E8" w:rsidP="00E000E6" w:rsidR="00206F23" w:rsidRPr="002A6DC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JOŠKO AJDUK</w:t>
            </w:r>
          </w:p>
        </w:tc>
        <w:tc>
          <w:tcPr>
            <w:tcW w:type="pct" w:w="532"/>
            <w:vAlign w:val="center"/>
          </w:tcPr>
          <w:p w:rsidRDefault="001E24F4" w:rsidP="00E000E6" w:rsidR="00206F23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63029452142</w:t>
            </w:r>
          </w:p>
        </w:tc>
        <w:tc>
          <w:tcPr>
            <w:tcW w:type="pct" w:w="821"/>
            <w:vAlign w:val="center"/>
          </w:tcPr>
          <w:p w:rsidRDefault="001E24F4" w:rsidP="001E24F4" w:rsidR="001E24F4" w:rsidRPr="001E24F4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Kamenmost,</w:t>
            </w:r>
          </w:p>
          <w:p w:rsidRDefault="001E24F4" w:rsidP="001E24F4" w:rsidR="00206F23" w:rsidRPr="002A6DC9">
            <w:pPr>
              <w:jc w:val="center"/>
              <w:rPr>
                <w:rFonts w:hAnsi="Times New Roman" w:ascii="Times New Roman"/>
              </w:rPr>
            </w:pPr>
            <w:r w:rsidRPr="001E24F4">
              <w:rPr>
                <w:rFonts w:hAnsi="Times New Roman" w:ascii="Times New Roman"/>
              </w:rPr>
              <w:t>Kamenmost 56</w:t>
            </w:r>
          </w:p>
        </w:tc>
        <w:tc>
          <w:tcPr>
            <w:tcW w:type="pct" w:w="532"/>
            <w:vAlign w:val="center"/>
          </w:tcPr>
          <w:p w:rsidRDefault="007823FE" w:rsidP="00E000E6" w:rsidR="00206F23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3.352,22</w:t>
            </w:r>
          </w:p>
        </w:tc>
        <w:tc>
          <w:tcPr>
            <w:tcW w:type="pct" w:w="531"/>
            <w:vAlign w:val="center"/>
          </w:tcPr>
          <w:p w:rsidRDefault="007823FE" w:rsidP="00E000E6" w:rsidR="00206F23" w:rsidRPr="002A6DC9">
            <w:pPr>
              <w:jc w:val="center"/>
              <w:rPr>
                <w:rFonts w:hAnsi="Times New Roman" w:ascii="Times New Roman"/>
              </w:rPr>
            </w:pPr>
            <w:r w:rsidRPr="007823FE">
              <w:rPr>
                <w:rFonts w:hAnsi="Times New Roman" w:ascii="Times New Roman"/>
              </w:rPr>
              <w:t>3.352,22</w:t>
            </w:r>
          </w:p>
        </w:tc>
        <w:tc>
          <w:tcPr>
            <w:tcW w:type="pct" w:w="531"/>
            <w:vAlign w:val="center"/>
          </w:tcPr>
          <w:p w:rsidRDefault="007823FE" w:rsidP="00E000E6" w:rsidR="00206F23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7823FE" w:rsidP="00E000E6" w:rsidR="00206F23" w:rsidRPr="002A6DC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</w:tbl>
    <w:p w:rsidRDefault="00B06778" w:rsidP="00E000E6" w:rsidR="00B06778" w:rsidRPr="002A6DC9">
      <w:pPr>
        <w:pStyle w:val="Bezproreda"/>
        <w:jc w:val="center"/>
        <w:rPr>
          <w:rFonts w:hAnsi="Times New Roman" w:ascii="Times New Roman"/>
        </w:rPr>
      </w:pPr>
    </w:p>
    <w:p w:rsidRDefault="006E356B" w:rsidP="00702487" w:rsidR="006E356B">
      <w:pPr>
        <w:pStyle w:val="Bezproreda"/>
        <w:rPr>
          <w:rFonts w:hAnsi="Times New Roman" w:ascii="Times New Roman"/>
          <w:b/>
          <w:sz w:val="24"/>
        </w:rPr>
      </w:pPr>
    </w:p>
    <w:p w:rsidRDefault="003E42DC" w:rsidP="00702487" w:rsidR="003E42DC">
      <w:pPr>
        <w:pStyle w:val="Bezproreda"/>
        <w:rPr>
          <w:rFonts w:hAnsi="Times New Roman" w:ascii="Times New Roman"/>
          <w:b/>
          <w:sz w:val="24"/>
        </w:rPr>
      </w:pPr>
    </w:p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p w:rsidRDefault="004B4CFB" w:rsidP="004B4CFB" w:rsidR="004B4CFB" w:rsidRPr="000312A7">
      <w:pPr>
        <w:pStyle w:val="Bezproreda"/>
        <w:ind w:left="36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D0204B" w:rsidR="004B4CFB" w:rsidRPr="00B40BEB">
        <w:tc>
          <w:tcPr>
            <w:tcW w:type="pct" w:w="327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D0204B" w:rsidR="004B4CFB" w:rsidRPr="00B40BEB">
        <w:trPr>
          <w:trHeight w:val="632"/>
        </w:trPr>
        <w:tc>
          <w:tcPr>
            <w:tcW w:type="pct" w:w="327"/>
            <w:vAlign w:val="center"/>
          </w:tcPr>
          <w:p w:rsidRDefault="004B4CFB" w:rsidP="00D0204B" w:rsidR="004B4CFB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D53978" w:rsidP="00D53978" w:rsidR="004B4CFB" w:rsidRPr="00DC0DCA">
            <w:pPr>
              <w:rPr>
                <w:rFonts w:hAnsi="Times New Roman" w:ascii="Times New Roman"/>
              </w:rPr>
            </w:pPr>
            <w:r w:rsidRPr="00D53978">
              <w:rPr>
                <w:rFonts w:hAnsi="Times New Roman" w:ascii="Times New Roman"/>
                <w:lang w:val="fr-FR"/>
              </w:rPr>
              <w:t>REPUBLIKA H</w:t>
            </w:r>
            <w:r>
              <w:rPr>
                <w:rFonts w:hAnsi="Times New Roman" w:ascii="Times New Roman"/>
                <w:lang w:val="fr-FR"/>
              </w:rPr>
              <w:t>RVATSKA MINISTARSTVO FINANCIJA</w:t>
            </w:r>
          </w:p>
        </w:tc>
        <w:tc>
          <w:tcPr>
            <w:tcW w:type="pct" w:w="532"/>
            <w:vAlign w:val="center"/>
          </w:tcPr>
          <w:p w:rsidRDefault="00D53978" w:rsidP="00D0204B" w:rsidR="004B4CFB" w:rsidRPr="00DC0DC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val="fr-FR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D53978" w:rsidP="00D0204B" w:rsidR="002F7483">
            <w:pPr>
              <w:rPr>
                <w:rFonts w:hAnsi="Times New Roman" w:ascii="Times New Roman"/>
                <w:lang w:val="fr-FR"/>
              </w:rPr>
            </w:pPr>
            <w:r w:rsidRPr="00D53978">
              <w:rPr>
                <w:rFonts w:hAnsi="Times New Roman" w:ascii="Times New Roman"/>
                <w:lang w:val="fr-FR"/>
              </w:rPr>
              <w:t>Zagreb,</w:t>
            </w:r>
            <w:r w:rsidR="002F7483">
              <w:rPr>
                <w:rFonts w:hAnsi="Times New Roman" w:ascii="Times New Roman"/>
                <w:lang w:val="fr-FR"/>
              </w:rPr>
              <w:t xml:space="preserve"> </w:t>
            </w:r>
          </w:p>
          <w:p w:rsidRDefault="002F7483" w:rsidP="00D0204B" w:rsidR="004B4CFB" w:rsidRPr="00DC0DC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val="fr-FR"/>
              </w:rPr>
              <w:t>Trg F. Tuđmana 4</w:t>
            </w:r>
          </w:p>
        </w:tc>
        <w:tc>
          <w:tcPr>
            <w:tcW w:type="pct" w:w="532"/>
            <w:vAlign w:val="center"/>
          </w:tcPr>
          <w:p w:rsidRDefault="00D53978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53978">
              <w:rPr>
                <w:rFonts w:hAnsi="Times New Roman" w:ascii="Times New Roman"/>
                <w:lang w:val="fr-FR"/>
              </w:rPr>
              <w:t>3.911,060,39</w:t>
            </w:r>
          </w:p>
        </w:tc>
        <w:tc>
          <w:tcPr>
            <w:tcW w:type="pct" w:w="531"/>
            <w:vAlign w:val="center"/>
          </w:tcPr>
          <w:p w:rsidRDefault="00D53978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53978">
              <w:rPr>
                <w:rFonts w:hAnsi="Times New Roman" w:ascii="Times New Roman"/>
                <w:lang w:val="fr-FR"/>
              </w:rPr>
              <w:t>3.911,060,39</w:t>
            </w:r>
          </w:p>
        </w:tc>
        <w:tc>
          <w:tcPr>
            <w:tcW w:type="pct" w:w="531"/>
            <w:vAlign w:val="center"/>
          </w:tcPr>
          <w:p w:rsidRDefault="00F43C56" w:rsidP="00F43C56" w:rsidR="004B4CFB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C2144" w:rsidP="00241597" w:rsidR="004B4CFB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2F7483" w:rsidRPr="00B40BEB">
        <w:trPr>
          <w:trHeight w:val="547"/>
        </w:trPr>
        <w:tc>
          <w:tcPr>
            <w:tcW w:type="pct" w:w="327"/>
            <w:vAlign w:val="center"/>
          </w:tcPr>
          <w:p w:rsidRDefault="002F7483" w:rsidP="002F7483" w:rsidR="002F748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2F7483" w:rsidP="002F7483" w:rsidR="002F7483" w:rsidRPr="00DC0DCA">
            <w:pPr>
              <w:rPr>
                <w:rFonts w:hAnsi="Times New Roman" w:ascii="Times New Roman"/>
              </w:rPr>
            </w:pPr>
            <w:r w:rsidRPr="00D53978">
              <w:rPr>
                <w:rFonts w:hAnsi="Times New Roman" w:ascii="Times New Roman"/>
                <w:lang w:val="fr-FR"/>
              </w:rPr>
              <w:t>REPUBLIKA H</w:t>
            </w:r>
            <w:r>
              <w:rPr>
                <w:rFonts w:hAnsi="Times New Roman" w:ascii="Times New Roman"/>
                <w:lang w:val="fr-FR"/>
              </w:rPr>
              <w:t>RVATSKA MINISTARSTVO FINANCIJA</w:t>
            </w:r>
          </w:p>
        </w:tc>
        <w:tc>
          <w:tcPr>
            <w:tcW w:type="pct" w:w="532"/>
            <w:vAlign w:val="center"/>
          </w:tcPr>
          <w:p w:rsidRDefault="002F7483" w:rsidP="002F7483" w:rsidR="002F7483" w:rsidRPr="00DC0DC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val="fr-FR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2F7483" w:rsidP="002F7483" w:rsidR="002F7483">
            <w:pPr>
              <w:rPr>
                <w:rFonts w:hAnsi="Times New Roman" w:ascii="Times New Roman"/>
                <w:lang w:val="fr-FR"/>
              </w:rPr>
            </w:pPr>
            <w:r w:rsidRPr="00D53978">
              <w:rPr>
                <w:rFonts w:hAnsi="Times New Roman" w:ascii="Times New Roman"/>
                <w:lang w:val="fr-FR"/>
              </w:rPr>
              <w:t>Zagreb,</w:t>
            </w:r>
            <w:r>
              <w:rPr>
                <w:rFonts w:hAnsi="Times New Roman" w:ascii="Times New Roman"/>
                <w:lang w:val="fr-FR"/>
              </w:rPr>
              <w:t xml:space="preserve"> </w:t>
            </w:r>
          </w:p>
          <w:p w:rsidRDefault="002F7483" w:rsidP="002F7483" w:rsidR="002F7483" w:rsidRPr="00DC0DC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val="fr-FR"/>
              </w:rPr>
              <w:t>Trg F. Tuđmana 4</w:t>
            </w:r>
          </w:p>
        </w:tc>
        <w:tc>
          <w:tcPr>
            <w:tcW w:type="pct" w:w="532"/>
            <w:vAlign w:val="center"/>
          </w:tcPr>
          <w:p w:rsidRDefault="002F7483" w:rsidP="002F7483" w:rsidR="002F7483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498.270,54</w:t>
            </w:r>
          </w:p>
        </w:tc>
        <w:tc>
          <w:tcPr>
            <w:tcW w:type="pct" w:w="531"/>
            <w:vAlign w:val="center"/>
          </w:tcPr>
          <w:p w:rsidRDefault="002F7483" w:rsidP="002F7483" w:rsidR="002F7483" w:rsidRPr="00DC0DCA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498.270,54</w:t>
            </w:r>
          </w:p>
        </w:tc>
        <w:tc>
          <w:tcPr>
            <w:tcW w:type="pct" w:w="531"/>
            <w:vAlign w:val="center"/>
          </w:tcPr>
          <w:p w:rsidRDefault="002F7483" w:rsidP="002F7483" w:rsidR="002F748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F7483" w:rsidP="002F7483" w:rsidR="002F7483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597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B63AC2" w:rsidRPr="00B40BEB">
        <w:trPr>
          <w:trHeight w:val="547"/>
        </w:trPr>
        <w:tc>
          <w:tcPr>
            <w:tcW w:type="pct" w:w="327"/>
            <w:vAlign w:val="center"/>
          </w:tcPr>
          <w:p w:rsidRDefault="00B91247" w:rsidP="004B4CFB" w:rsidR="00B63A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0B67B7" w:rsidP="00854E22" w:rsidR="00B63AC2">
            <w:pPr>
              <w:rPr>
                <w:rFonts w:eastAsia="Times New Roman" w:hAnsi="Times New Roman" w:ascii="Times New Roman"/>
                <w:lang w:eastAsia="hr-HR"/>
              </w:rPr>
            </w:pPr>
            <w:r w:rsidRPr="000B67B7">
              <w:rPr>
                <w:rFonts w:eastAsia="Times New Roman" w:hAnsi="Times New Roman" w:ascii="Times New Roman"/>
                <w:lang w:eastAsia="hr-HR"/>
              </w:rPr>
              <w:t>PODUZEĆE ZA CESTE d.d</w:t>
            </w:r>
            <w:r w:rsidR="00854E22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pct" w:w="532"/>
            <w:vAlign w:val="center"/>
          </w:tcPr>
          <w:p w:rsidRDefault="000B67B7" w:rsidP="00D0204B" w:rsidR="00B63AC2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0B67B7">
              <w:rPr>
                <w:rFonts w:hAnsi="Times New Roman" w:ascii="Times New Roman"/>
                <w:lang w:eastAsia="hr-HR"/>
              </w:rPr>
              <w:t>37901994151</w:t>
            </w:r>
          </w:p>
        </w:tc>
        <w:tc>
          <w:tcPr>
            <w:tcW w:type="pct" w:w="821"/>
            <w:vAlign w:val="center"/>
          </w:tcPr>
          <w:p w:rsidRDefault="00854E22" w:rsidP="00D0204B" w:rsidR="00854E22">
            <w:pPr>
              <w:rPr>
                <w:rFonts w:eastAsia="Times New Roman" w:hAnsi="Times New Roman" w:ascii="Times New Roman"/>
                <w:lang w:eastAsia="hr-HR"/>
              </w:rPr>
            </w:pPr>
            <w:r w:rsidRPr="000B67B7">
              <w:rPr>
                <w:rFonts w:eastAsia="Times New Roman" w:hAnsi="Times New Roman" w:ascii="Times New Roman"/>
                <w:lang w:eastAsia="hr-HR"/>
              </w:rPr>
              <w:t>Dugopolje,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854E22" w:rsidP="00D0204B" w:rsidR="00B63AC2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Sv.Mihovila 1</w:t>
            </w:r>
          </w:p>
        </w:tc>
        <w:tc>
          <w:tcPr>
            <w:tcW w:type="pct" w:w="532"/>
            <w:vAlign w:val="center"/>
          </w:tcPr>
          <w:p w:rsidRDefault="000B67B7" w:rsidP="00D0204B" w:rsidR="00B63AC2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0B67B7">
              <w:rPr>
                <w:rFonts w:hAnsi="Times New Roman" w:ascii="Times New Roman"/>
                <w:lang w:eastAsia="hr-HR"/>
              </w:rPr>
              <w:t>503.483,58</w:t>
            </w:r>
          </w:p>
        </w:tc>
        <w:tc>
          <w:tcPr>
            <w:tcW w:type="pct" w:w="531"/>
            <w:vAlign w:val="center"/>
          </w:tcPr>
          <w:p w:rsidRDefault="000B67B7" w:rsidP="00D0204B" w:rsidR="00B63AC2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0B67B7">
              <w:rPr>
                <w:rFonts w:eastAsia="Times New Roman" w:hAnsi="Times New Roman" w:ascii="Times New Roman"/>
                <w:lang w:eastAsia="hr-HR"/>
              </w:rPr>
              <w:t>503.483,58</w:t>
            </w:r>
          </w:p>
        </w:tc>
        <w:tc>
          <w:tcPr>
            <w:tcW w:type="pct" w:w="531"/>
            <w:vAlign w:val="center"/>
          </w:tcPr>
          <w:p w:rsidRDefault="00DC2144" w:rsidP="00D0204B" w:rsidR="00B63A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C2144" w:rsidP="00241597" w:rsidR="00B63AC2" w:rsidRPr="002415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7F5DC8" w:rsidRPr="00B40BEB">
        <w:trPr>
          <w:trHeight w:val="547"/>
        </w:trPr>
        <w:tc>
          <w:tcPr>
            <w:tcW w:type="pct" w:w="327"/>
            <w:vAlign w:val="center"/>
          </w:tcPr>
          <w:p w:rsidRDefault="007F5DC8" w:rsidP="004B4CFB" w:rsidR="007F5D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854E22" w:rsidP="00943FCB" w:rsidR="007F5DC8">
            <w:pPr>
              <w:rPr>
                <w:rFonts w:eastAsia="Times New Roman" w:hAnsi="Times New Roman" w:ascii="Times New Roman"/>
                <w:lang w:eastAsia="hr-HR"/>
              </w:rPr>
            </w:pPr>
            <w:r w:rsidRPr="00854E22">
              <w:rPr>
                <w:rFonts w:eastAsia="Times New Roman" w:hAnsi="Times New Roman" w:ascii="Times New Roman"/>
                <w:lang w:eastAsia="hr-HR"/>
              </w:rPr>
              <w:t>HRVATSKE VODE</w:t>
            </w:r>
          </w:p>
        </w:tc>
        <w:tc>
          <w:tcPr>
            <w:tcW w:type="pct" w:w="532"/>
            <w:vAlign w:val="center"/>
          </w:tcPr>
          <w:p w:rsidRDefault="00854E22" w:rsidP="00D0204B" w:rsidR="007F5DC8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854E22">
              <w:rPr>
                <w:rFonts w:hAnsi="Times New Roman" w:ascii="Times New Roman"/>
                <w:lang w:eastAsia="hr-HR"/>
              </w:rPr>
              <w:t>28921383001</w:t>
            </w:r>
          </w:p>
        </w:tc>
        <w:tc>
          <w:tcPr>
            <w:tcW w:type="pct" w:w="821"/>
            <w:vAlign w:val="center"/>
          </w:tcPr>
          <w:p w:rsidRDefault="00854E22" w:rsidP="00D0204B" w:rsidR="00943FCB">
            <w:pPr>
              <w:rPr>
                <w:rFonts w:eastAsia="Times New Roman" w:hAnsi="Times New Roman" w:ascii="Times New Roman"/>
                <w:lang w:eastAsia="hr-HR"/>
              </w:rPr>
            </w:pPr>
            <w:r w:rsidRPr="00854E22">
              <w:rPr>
                <w:rFonts w:eastAsia="Times New Roman" w:hAnsi="Times New Roman" w:ascii="Times New Roman"/>
                <w:lang w:eastAsia="hr-HR"/>
              </w:rPr>
              <w:t>Zagreb,</w:t>
            </w:r>
            <w:r w:rsidR="00943FCB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943FCB" w:rsidP="00943FCB" w:rsidR="007F5DC8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Ul. grada Vukovara 220</w:t>
            </w:r>
          </w:p>
        </w:tc>
        <w:tc>
          <w:tcPr>
            <w:tcW w:type="pct" w:w="532"/>
            <w:vAlign w:val="center"/>
          </w:tcPr>
          <w:p w:rsidRDefault="00854E22" w:rsidP="00D0204B" w:rsidR="007F5DC8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854E22">
              <w:rPr>
                <w:rFonts w:hAnsi="Times New Roman" w:ascii="Times New Roman"/>
                <w:lang w:eastAsia="hr-HR"/>
              </w:rPr>
              <w:t>51.979,49</w:t>
            </w:r>
          </w:p>
        </w:tc>
        <w:tc>
          <w:tcPr>
            <w:tcW w:type="pct" w:w="531"/>
            <w:vAlign w:val="center"/>
          </w:tcPr>
          <w:p w:rsidRDefault="00854E22" w:rsidP="00D0204B" w:rsidR="007F5DC8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54E22">
              <w:rPr>
                <w:rFonts w:eastAsia="Times New Roman" w:hAnsi="Times New Roman" w:ascii="Times New Roman"/>
                <w:lang w:eastAsia="hr-HR"/>
              </w:rPr>
              <w:t>51.979,49</w:t>
            </w:r>
          </w:p>
        </w:tc>
        <w:tc>
          <w:tcPr>
            <w:tcW w:type="pct" w:w="531"/>
            <w:vAlign w:val="center"/>
          </w:tcPr>
          <w:p w:rsidRDefault="00D53978" w:rsidP="00D0204B" w:rsidR="007F5D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53978" w:rsidP="00241597" w:rsidR="007F5DC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7F5DC8" w:rsidRPr="00B40BEB">
        <w:trPr>
          <w:trHeight w:val="547"/>
        </w:trPr>
        <w:tc>
          <w:tcPr>
            <w:tcW w:type="pct" w:w="327"/>
            <w:vAlign w:val="center"/>
          </w:tcPr>
          <w:p w:rsidRDefault="007F5DC8" w:rsidP="004B4CFB" w:rsidR="007F5D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943FCB" w:rsidP="00943FCB" w:rsidR="007F5DC8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VODOVOD I KANALIZACIJA d.o.o.</w:t>
            </w:r>
          </w:p>
        </w:tc>
        <w:tc>
          <w:tcPr>
            <w:tcW w:type="pct" w:w="532"/>
            <w:vAlign w:val="center"/>
          </w:tcPr>
          <w:p w:rsidRDefault="00943FCB" w:rsidP="00D0204B" w:rsidR="007F5DC8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943FCB">
              <w:rPr>
                <w:rFonts w:hAnsi="Times New Roman" w:ascii="Times New Roman"/>
                <w:lang w:eastAsia="hr-HR"/>
              </w:rPr>
              <w:t>56826138353</w:t>
            </w:r>
          </w:p>
        </w:tc>
        <w:tc>
          <w:tcPr>
            <w:tcW w:type="pct" w:w="821"/>
            <w:vAlign w:val="center"/>
          </w:tcPr>
          <w:p w:rsidRDefault="00943FCB" w:rsidP="00D0204B" w:rsidR="007F5DC8">
            <w:pPr>
              <w:rPr>
                <w:rFonts w:eastAsia="Times New Roman" w:hAnsi="Times New Roman" w:ascii="Times New Roman"/>
                <w:lang w:eastAsia="hr-HR"/>
              </w:rPr>
            </w:pPr>
            <w:r w:rsidRPr="00943FCB">
              <w:rPr>
                <w:rFonts w:eastAsia="Times New Roman" w:hAnsi="Times New Roman" w:ascii="Times New Roman"/>
                <w:lang w:eastAsia="hr-HR"/>
              </w:rPr>
              <w:t>Split,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  <w:r w:rsidR="00987C1F">
              <w:rPr>
                <w:rFonts w:eastAsia="Times New Roman" w:hAnsi="Times New Roman" w:ascii="Times New Roman"/>
                <w:lang w:eastAsia="hr-HR"/>
              </w:rPr>
              <w:t>Biokovska 3</w:t>
            </w:r>
          </w:p>
        </w:tc>
        <w:tc>
          <w:tcPr>
            <w:tcW w:type="pct" w:w="532"/>
            <w:vAlign w:val="center"/>
          </w:tcPr>
          <w:p w:rsidRDefault="00943FCB" w:rsidP="00D0204B" w:rsidR="007F5DC8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943FCB">
              <w:rPr>
                <w:rFonts w:hAnsi="Times New Roman" w:ascii="Times New Roman"/>
                <w:lang w:eastAsia="hr-HR"/>
              </w:rPr>
              <w:t>39.610,16</w:t>
            </w:r>
          </w:p>
        </w:tc>
        <w:tc>
          <w:tcPr>
            <w:tcW w:type="pct" w:w="531"/>
            <w:vAlign w:val="center"/>
          </w:tcPr>
          <w:p w:rsidRDefault="00943FCB" w:rsidP="00D0204B" w:rsidR="007F5DC8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943FCB">
              <w:rPr>
                <w:rFonts w:eastAsia="Times New Roman" w:hAnsi="Times New Roman" w:ascii="Times New Roman"/>
                <w:lang w:eastAsia="hr-HR"/>
              </w:rPr>
              <w:t>39.610,16</w:t>
            </w:r>
          </w:p>
        </w:tc>
        <w:tc>
          <w:tcPr>
            <w:tcW w:type="pct" w:w="531"/>
            <w:vAlign w:val="center"/>
          </w:tcPr>
          <w:p w:rsidRDefault="00D53978" w:rsidP="00D0204B" w:rsidR="007F5D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53978" w:rsidP="00241597" w:rsidR="007F5DC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7F5DC8" w:rsidRPr="00B40BEB">
        <w:trPr>
          <w:trHeight w:val="547"/>
        </w:trPr>
        <w:tc>
          <w:tcPr>
            <w:tcW w:type="pct" w:w="327"/>
            <w:vAlign w:val="center"/>
          </w:tcPr>
          <w:p w:rsidRDefault="007F5DC8" w:rsidP="004B4CFB" w:rsidR="007F5D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15"/>
            <w:vAlign w:val="center"/>
          </w:tcPr>
          <w:p w:rsidRDefault="00987C1F" w:rsidP="00987C1F" w:rsidR="007F5DC8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HRVATSKE ŠUME d.o.o.</w:t>
            </w:r>
          </w:p>
        </w:tc>
        <w:tc>
          <w:tcPr>
            <w:tcW w:type="pct" w:w="532"/>
            <w:vAlign w:val="center"/>
          </w:tcPr>
          <w:p w:rsidRDefault="00987C1F" w:rsidP="00D0204B" w:rsidR="007F5DC8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987C1F">
              <w:rPr>
                <w:rFonts w:hAnsi="Times New Roman" w:ascii="Times New Roman"/>
                <w:lang w:eastAsia="hr-HR"/>
              </w:rPr>
              <w:t>69693144506</w:t>
            </w:r>
          </w:p>
        </w:tc>
        <w:tc>
          <w:tcPr>
            <w:tcW w:type="pct" w:w="821"/>
            <w:vAlign w:val="center"/>
          </w:tcPr>
          <w:p w:rsidRDefault="00987C1F" w:rsidP="00D0204B" w:rsidR="007F5DC8">
            <w:pPr>
              <w:rPr>
                <w:rFonts w:eastAsia="Times New Roman" w:hAnsi="Times New Roman" w:ascii="Times New Roman"/>
                <w:lang w:eastAsia="hr-HR"/>
              </w:rPr>
            </w:pPr>
            <w:r w:rsidRPr="00987C1F">
              <w:rPr>
                <w:rFonts w:eastAsia="Times New Roman" w:hAnsi="Times New Roman" w:ascii="Times New Roman"/>
                <w:lang w:eastAsia="hr-HR"/>
              </w:rPr>
              <w:t>Zagreb,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Branimirova 1</w:t>
            </w:r>
          </w:p>
        </w:tc>
        <w:tc>
          <w:tcPr>
            <w:tcW w:type="pct" w:w="532"/>
            <w:vAlign w:val="center"/>
          </w:tcPr>
          <w:p w:rsidRDefault="00987C1F" w:rsidP="00D0204B" w:rsidR="007F5DC8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987C1F">
              <w:rPr>
                <w:rFonts w:hAnsi="Times New Roman" w:ascii="Times New Roman"/>
                <w:lang w:eastAsia="hr-HR"/>
              </w:rPr>
              <w:t>16.433,05</w:t>
            </w:r>
          </w:p>
        </w:tc>
        <w:tc>
          <w:tcPr>
            <w:tcW w:type="pct" w:w="531"/>
            <w:vAlign w:val="center"/>
          </w:tcPr>
          <w:p w:rsidRDefault="00987C1F" w:rsidP="00D0204B" w:rsidR="007F5DC8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987C1F">
              <w:rPr>
                <w:rFonts w:eastAsia="Times New Roman" w:hAnsi="Times New Roman" w:ascii="Times New Roman"/>
                <w:lang w:eastAsia="hr-HR"/>
              </w:rPr>
              <w:t>16.433,05</w:t>
            </w:r>
          </w:p>
        </w:tc>
        <w:tc>
          <w:tcPr>
            <w:tcW w:type="pct" w:w="531"/>
            <w:vAlign w:val="center"/>
          </w:tcPr>
          <w:p w:rsidRDefault="00D53978" w:rsidP="00D0204B" w:rsidR="007F5D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53978" w:rsidP="00241597" w:rsidR="007F5DC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7F5DC8" w:rsidRPr="00B40BEB">
        <w:trPr>
          <w:trHeight w:val="547"/>
        </w:trPr>
        <w:tc>
          <w:tcPr>
            <w:tcW w:type="pct" w:w="327"/>
            <w:vAlign w:val="center"/>
          </w:tcPr>
          <w:p w:rsidRDefault="007F5DC8" w:rsidP="004B4CFB" w:rsidR="007F5D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015"/>
            <w:vAlign w:val="center"/>
          </w:tcPr>
          <w:p w:rsidRDefault="00987C1F" w:rsidP="00987C1F" w:rsidR="007F5DC8">
            <w:pPr>
              <w:rPr>
                <w:rFonts w:eastAsia="Times New Roman" w:hAnsi="Times New Roman" w:ascii="Times New Roman"/>
                <w:lang w:eastAsia="hr-HR"/>
              </w:rPr>
            </w:pPr>
            <w:r w:rsidRPr="00987C1F">
              <w:rPr>
                <w:rFonts w:eastAsia="Times New Roman" w:hAnsi="Times New Roman" w:ascii="Times New Roman"/>
                <w:lang w:eastAsia="hr-HR"/>
              </w:rPr>
              <w:t xml:space="preserve">HEP ELEKTRA </w:t>
            </w:r>
            <w:r>
              <w:rPr>
                <w:rFonts w:eastAsia="Times New Roman" w:hAnsi="Times New Roman" w:ascii="Times New Roman"/>
                <w:lang w:eastAsia="hr-HR"/>
              </w:rPr>
              <w:t>d.o.o.</w:t>
            </w:r>
          </w:p>
        </w:tc>
        <w:tc>
          <w:tcPr>
            <w:tcW w:type="pct" w:w="532"/>
            <w:vAlign w:val="center"/>
          </w:tcPr>
          <w:p w:rsidRDefault="00987C1F" w:rsidP="00D0204B" w:rsidR="007F5DC8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987C1F">
              <w:rPr>
                <w:rFonts w:hAnsi="Times New Roman" w:ascii="Times New Roman"/>
                <w:lang w:eastAsia="hr-HR"/>
              </w:rPr>
              <w:t>43965974818</w:t>
            </w:r>
          </w:p>
        </w:tc>
        <w:tc>
          <w:tcPr>
            <w:tcW w:type="pct" w:w="821"/>
            <w:vAlign w:val="center"/>
          </w:tcPr>
          <w:p w:rsidRDefault="00987C1F" w:rsidP="00D0204B" w:rsidR="00131110">
            <w:pPr>
              <w:rPr>
                <w:rFonts w:eastAsia="Times New Roman" w:hAnsi="Times New Roman" w:ascii="Times New Roman"/>
                <w:lang w:eastAsia="hr-HR"/>
              </w:rPr>
            </w:pPr>
            <w:r w:rsidRPr="00987C1F">
              <w:rPr>
                <w:rFonts w:eastAsia="Times New Roman" w:hAnsi="Times New Roman" w:ascii="Times New Roman"/>
                <w:lang w:eastAsia="hr-HR"/>
              </w:rPr>
              <w:t>Zagreb,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131110" w:rsidP="00D0204B" w:rsidR="007F5DC8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Ul. grada Vukovara 37</w:t>
            </w:r>
          </w:p>
        </w:tc>
        <w:tc>
          <w:tcPr>
            <w:tcW w:type="pct" w:w="532"/>
            <w:vAlign w:val="center"/>
          </w:tcPr>
          <w:p w:rsidRDefault="00131110" w:rsidP="00D0204B" w:rsidR="007F5DC8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14.958,42</w:t>
            </w:r>
          </w:p>
        </w:tc>
        <w:tc>
          <w:tcPr>
            <w:tcW w:type="pct" w:w="531"/>
            <w:vAlign w:val="center"/>
          </w:tcPr>
          <w:p w:rsidRDefault="00987C1F" w:rsidP="00D0204B" w:rsidR="007F5DC8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987C1F">
              <w:rPr>
                <w:rFonts w:eastAsia="Times New Roman" w:hAnsi="Times New Roman" w:ascii="Times New Roman"/>
                <w:lang w:eastAsia="hr-HR"/>
              </w:rPr>
              <w:t>1.700,46</w:t>
            </w:r>
          </w:p>
        </w:tc>
        <w:tc>
          <w:tcPr>
            <w:tcW w:type="pct" w:w="531"/>
            <w:vAlign w:val="center"/>
          </w:tcPr>
          <w:p w:rsidRDefault="00131110" w:rsidP="00131110" w:rsidR="007F5DC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13.257,96</w:t>
            </w:r>
          </w:p>
        </w:tc>
        <w:tc>
          <w:tcPr>
            <w:tcW w:type="pct" w:w="711"/>
            <w:vAlign w:val="center"/>
          </w:tcPr>
          <w:p w:rsidRDefault="003E42DC" w:rsidP="00241597" w:rsidR="007F5DC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</w:t>
            </w:r>
            <w:r w:rsidR="00131110">
              <w:rPr>
                <w:rFonts w:hAnsi="Times New Roman" w:ascii="Times New Roman"/>
                <w:sz w:val="24"/>
                <w:szCs w:val="24"/>
              </w:rPr>
              <w:t>p</w:t>
            </w: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="00131110">
              <w:rPr>
                <w:rFonts w:hAnsi="Times New Roman" w:ascii="Times New Roman"/>
                <w:sz w:val="24"/>
                <w:szCs w:val="24"/>
              </w:rPr>
              <w:t>avitelj</w:t>
            </w:r>
          </w:p>
        </w:tc>
      </w:tr>
      <w:tr w:rsidTr="00D0204B" w:rsidR="007F5DC8" w:rsidRPr="00B40BEB">
        <w:trPr>
          <w:trHeight w:val="547"/>
        </w:trPr>
        <w:tc>
          <w:tcPr>
            <w:tcW w:type="pct" w:w="327"/>
            <w:vAlign w:val="center"/>
          </w:tcPr>
          <w:p w:rsidRDefault="007F5DC8" w:rsidP="004B4CFB" w:rsidR="007F5D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015"/>
            <w:vAlign w:val="center"/>
          </w:tcPr>
          <w:p w:rsidRDefault="00131110" w:rsidP="003E42DC" w:rsidR="007F5DC8">
            <w:pPr>
              <w:rPr>
                <w:rFonts w:eastAsia="Times New Roman" w:hAnsi="Times New Roman" w:ascii="Times New Roman"/>
                <w:lang w:eastAsia="hr-HR"/>
              </w:rPr>
            </w:pPr>
            <w:r w:rsidRPr="00131110">
              <w:rPr>
                <w:rFonts w:eastAsia="Times New Roman" w:hAnsi="Times New Roman" w:ascii="Times New Roman"/>
                <w:lang w:eastAsia="hr-HR"/>
              </w:rPr>
              <w:t>HRVA</w:t>
            </w:r>
            <w:r w:rsidR="003E42DC">
              <w:rPr>
                <w:rFonts w:eastAsia="Times New Roman" w:hAnsi="Times New Roman" w:ascii="Times New Roman"/>
                <w:lang w:eastAsia="hr-HR"/>
              </w:rPr>
              <w:t>TSKI TELEKOM d.d.</w:t>
            </w:r>
          </w:p>
        </w:tc>
        <w:tc>
          <w:tcPr>
            <w:tcW w:type="pct" w:w="532"/>
            <w:vAlign w:val="center"/>
          </w:tcPr>
          <w:p w:rsidRDefault="00131110" w:rsidP="00D0204B" w:rsidR="007F5DC8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131110">
              <w:rPr>
                <w:rFonts w:hAnsi="Times New Roman" w:ascii="Times New Roman"/>
                <w:lang w:eastAsia="hr-HR"/>
              </w:rPr>
              <w:t>81793146560</w:t>
            </w:r>
          </w:p>
        </w:tc>
        <w:tc>
          <w:tcPr>
            <w:tcW w:type="pct" w:w="821"/>
            <w:vAlign w:val="center"/>
          </w:tcPr>
          <w:p w:rsidRDefault="003E42DC" w:rsidP="00D0204B" w:rsidR="003E42DC">
            <w:pPr>
              <w:rPr>
                <w:rFonts w:eastAsia="Times New Roman" w:hAnsi="Times New Roman" w:ascii="Times New Roman"/>
                <w:lang w:eastAsia="hr-HR"/>
              </w:rPr>
            </w:pPr>
            <w:r w:rsidRPr="00131110">
              <w:rPr>
                <w:rFonts w:eastAsia="Times New Roman" w:hAnsi="Times New Roman" w:ascii="Times New Roman"/>
                <w:lang w:eastAsia="hr-HR"/>
              </w:rPr>
              <w:t>Zagreb,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3E42DC" w:rsidP="00D0204B" w:rsidR="007F5DC8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R.F. Mihanovića 9</w:t>
            </w:r>
          </w:p>
        </w:tc>
        <w:tc>
          <w:tcPr>
            <w:tcW w:type="pct" w:w="532"/>
            <w:vAlign w:val="center"/>
          </w:tcPr>
          <w:p w:rsidRDefault="003E42DC" w:rsidP="00D0204B" w:rsidR="007F5DC8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3E42DC">
              <w:rPr>
                <w:rFonts w:hAnsi="Times New Roman" w:ascii="Times New Roman"/>
                <w:lang w:eastAsia="hr-HR"/>
              </w:rPr>
              <w:t>7.887,32</w:t>
            </w:r>
          </w:p>
        </w:tc>
        <w:tc>
          <w:tcPr>
            <w:tcW w:type="pct" w:w="531"/>
            <w:vAlign w:val="center"/>
          </w:tcPr>
          <w:p w:rsidRDefault="003E42DC" w:rsidP="00D0204B" w:rsidR="007F5DC8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3E42DC">
              <w:rPr>
                <w:rFonts w:eastAsia="Times New Roman" w:hAnsi="Times New Roman" w:ascii="Times New Roman"/>
                <w:lang w:eastAsia="hr-HR"/>
              </w:rPr>
              <w:t>7.887,32</w:t>
            </w:r>
          </w:p>
        </w:tc>
        <w:tc>
          <w:tcPr>
            <w:tcW w:type="pct" w:w="531"/>
            <w:vAlign w:val="center"/>
          </w:tcPr>
          <w:p w:rsidRDefault="00D53978" w:rsidP="00D0204B" w:rsidR="007F5D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53978" w:rsidP="00241597" w:rsidR="007F5DC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2A793D" w:rsidRPr="00B40BEB">
        <w:trPr>
          <w:trHeight w:val="547"/>
        </w:trPr>
        <w:tc>
          <w:tcPr>
            <w:tcW w:type="pct" w:w="327"/>
            <w:vAlign w:val="center"/>
          </w:tcPr>
          <w:p w:rsidRDefault="002A793D" w:rsidP="004B4CFB" w:rsidR="002A793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015"/>
            <w:vAlign w:val="center"/>
          </w:tcPr>
          <w:p w:rsidRDefault="002A793D" w:rsidP="002A793D" w:rsidR="002A793D" w:rsidRPr="002A793D">
            <w:pPr>
              <w:rPr>
                <w:rFonts w:eastAsia="Times New Roman" w:hAnsi="Times New Roman" w:ascii="Times New Roman"/>
                <w:b/>
                <w:lang w:eastAsia="hr-HR"/>
              </w:rPr>
            </w:pPr>
            <w:r w:rsidRPr="002A793D">
              <w:rPr>
                <w:rFonts w:hAnsi="Times New Roman" w:ascii="Times New Roman"/>
              </w:rPr>
              <w:t>HRVATSKA RADIOTELEVIZIJA</w:t>
            </w:r>
          </w:p>
        </w:tc>
        <w:tc>
          <w:tcPr>
            <w:tcW w:type="pct" w:w="532"/>
            <w:vAlign w:val="center"/>
          </w:tcPr>
          <w:p w:rsidRDefault="002A793D" w:rsidP="00D0204B" w:rsidR="002A793D" w:rsidRPr="002A793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2A793D">
              <w:rPr>
                <w:rFonts w:hAnsi="Times New Roman" w:ascii="Times New Roman"/>
              </w:rPr>
              <w:t>68419124305</w:t>
            </w:r>
          </w:p>
        </w:tc>
        <w:tc>
          <w:tcPr>
            <w:tcW w:type="pct" w:w="821"/>
            <w:vAlign w:val="center"/>
          </w:tcPr>
          <w:p w:rsidRDefault="002A793D" w:rsidP="00D0204B" w:rsidR="002A793D" w:rsidRPr="002A793D">
            <w:pPr>
              <w:rPr>
                <w:rFonts w:eastAsia="Times New Roman" w:hAnsi="Times New Roman" w:ascii="Times New Roman"/>
                <w:lang w:eastAsia="hr-HR"/>
              </w:rPr>
            </w:pPr>
            <w:r w:rsidRPr="002A793D">
              <w:rPr>
                <w:rFonts w:eastAsia="Times New Roman" w:hAnsi="Times New Roman" w:ascii="Times New Roman"/>
                <w:lang w:eastAsia="hr-HR"/>
              </w:rPr>
              <w:t>Zagreb, Prisavlje 3</w:t>
            </w:r>
          </w:p>
        </w:tc>
        <w:tc>
          <w:tcPr>
            <w:tcW w:type="pct" w:w="532"/>
            <w:vAlign w:val="center"/>
          </w:tcPr>
          <w:p w:rsidRDefault="002A793D" w:rsidP="00D0204B" w:rsidR="002A793D" w:rsidRPr="002A793D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2A793D">
              <w:rPr>
                <w:rFonts w:hAnsi="Times New Roman" w:ascii="Times New Roman"/>
              </w:rPr>
              <w:t>3.935,84</w:t>
            </w:r>
          </w:p>
        </w:tc>
        <w:tc>
          <w:tcPr>
            <w:tcW w:type="pct" w:w="531"/>
            <w:vAlign w:val="center"/>
          </w:tcPr>
          <w:p w:rsidRDefault="002A793D" w:rsidP="00D0204B" w:rsidR="002A793D" w:rsidRPr="002A793D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2A793D">
              <w:rPr>
                <w:rFonts w:hAnsi="Times New Roman" w:ascii="Times New Roman"/>
              </w:rPr>
              <w:t>3.935,84</w:t>
            </w:r>
          </w:p>
        </w:tc>
        <w:tc>
          <w:tcPr>
            <w:tcW w:type="pct" w:w="531"/>
            <w:vAlign w:val="center"/>
          </w:tcPr>
          <w:p w:rsidRDefault="002A793D" w:rsidP="00D0204B" w:rsidR="002A793D" w:rsidRPr="002A79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793D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2A793D" w:rsidP="00241597" w:rsidR="002A793D" w:rsidRPr="002A793D">
            <w:pPr>
              <w:jc w:val="center"/>
              <w:rPr>
                <w:rFonts w:hAnsi="Times New Roman" w:ascii="Times New Roman"/>
              </w:rPr>
            </w:pPr>
            <w:r w:rsidRPr="002A793D">
              <w:rPr>
                <w:rFonts w:hAnsi="Times New Roman" w:ascii="Times New Roman"/>
              </w:rPr>
              <w:t>-</w:t>
            </w:r>
          </w:p>
        </w:tc>
      </w:tr>
      <w:tr w:rsidTr="00D0204B" w:rsidR="002A793D" w:rsidRPr="00B40BEB">
        <w:trPr>
          <w:trHeight w:val="547"/>
        </w:trPr>
        <w:tc>
          <w:tcPr>
            <w:tcW w:type="pct" w:w="327"/>
            <w:vAlign w:val="center"/>
          </w:tcPr>
          <w:p w:rsidRDefault="002A793D" w:rsidP="004B4CFB" w:rsidR="002A793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10. </w:t>
            </w:r>
          </w:p>
        </w:tc>
        <w:tc>
          <w:tcPr>
            <w:tcW w:type="pct" w:w="1015"/>
            <w:vAlign w:val="center"/>
          </w:tcPr>
          <w:p w:rsidRDefault="002A793D" w:rsidP="003E42DC" w:rsidR="002A793D" w:rsidRPr="002A793D">
            <w:pPr>
              <w:rPr>
                <w:rFonts w:eastAsia="Times New Roman" w:hAnsi="Times New Roman" w:ascii="Times New Roman"/>
                <w:lang w:eastAsia="hr-HR"/>
              </w:rPr>
            </w:pPr>
            <w:r w:rsidRPr="002A793D">
              <w:rPr>
                <w:rFonts w:eastAsia="Times New Roman" w:hAnsi="Times New Roman" w:ascii="Times New Roman"/>
                <w:lang w:eastAsia="hr-HR"/>
              </w:rPr>
              <w:t>FINANCIJSKA AGENCIJA</w:t>
            </w:r>
          </w:p>
        </w:tc>
        <w:tc>
          <w:tcPr>
            <w:tcW w:type="pct" w:w="532"/>
            <w:vAlign w:val="center"/>
          </w:tcPr>
          <w:p w:rsidRDefault="002A793D" w:rsidP="00D0204B" w:rsidR="002A793D" w:rsidRPr="002A793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2A793D"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821"/>
            <w:vAlign w:val="center"/>
          </w:tcPr>
          <w:p w:rsidRDefault="002A793D" w:rsidP="00D0204B" w:rsidR="002A793D" w:rsidRPr="002A793D">
            <w:pPr>
              <w:rPr>
                <w:rFonts w:eastAsia="Times New Roman" w:hAnsi="Times New Roman" w:ascii="Times New Roman"/>
                <w:lang w:eastAsia="hr-HR"/>
              </w:rPr>
            </w:pPr>
            <w:r w:rsidRPr="002A793D">
              <w:rPr>
                <w:rFonts w:eastAsia="Times New Roman" w:hAnsi="Times New Roman" w:ascii="Times New Roman"/>
                <w:lang w:eastAsia="hr-HR"/>
              </w:rPr>
              <w:t>Zagreb, Ulica grada Vukovara 70</w:t>
            </w:r>
          </w:p>
        </w:tc>
        <w:tc>
          <w:tcPr>
            <w:tcW w:type="pct" w:w="532"/>
            <w:vAlign w:val="center"/>
          </w:tcPr>
          <w:p w:rsidRDefault="002A793D" w:rsidP="00D0204B" w:rsidR="002A793D" w:rsidRPr="002A793D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2A793D">
              <w:rPr>
                <w:rFonts w:hAnsi="Times New Roman" w:ascii="Times New Roman"/>
              </w:rPr>
              <w:t>1.339,52</w:t>
            </w:r>
          </w:p>
        </w:tc>
        <w:tc>
          <w:tcPr>
            <w:tcW w:type="pct" w:w="531"/>
            <w:vAlign w:val="center"/>
          </w:tcPr>
          <w:p w:rsidRDefault="002A793D" w:rsidP="00D0204B" w:rsidR="002A793D" w:rsidRPr="002A793D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2A793D">
              <w:rPr>
                <w:rFonts w:hAnsi="Times New Roman" w:ascii="Times New Roman"/>
              </w:rPr>
              <w:t>1.339,52</w:t>
            </w:r>
          </w:p>
        </w:tc>
        <w:tc>
          <w:tcPr>
            <w:tcW w:type="pct" w:w="531"/>
            <w:vAlign w:val="center"/>
          </w:tcPr>
          <w:p w:rsidRDefault="002A793D" w:rsidP="00D0204B" w:rsidR="002A793D" w:rsidRPr="002A79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2A793D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2A793D" w:rsidP="00241597" w:rsidR="002A793D" w:rsidRPr="002A793D">
            <w:pPr>
              <w:jc w:val="center"/>
              <w:rPr>
                <w:rFonts w:hAnsi="Times New Roman" w:ascii="Times New Roman"/>
              </w:rPr>
            </w:pPr>
            <w:r w:rsidRPr="002A793D">
              <w:rPr>
                <w:rFonts w:hAnsi="Times New Roman" w:ascii="Times New Roman"/>
              </w:rPr>
              <w:t>-</w:t>
            </w:r>
          </w:p>
        </w:tc>
      </w:tr>
    </w:tbl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</w:p>
    <w:p w:rsidRDefault="000312A7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DC2144">
        <w:rPr>
          <w:rFonts w:hAnsi="Times New Roman" w:ascii="Times New Roman"/>
          <w:sz w:val="24"/>
        </w:rPr>
        <w:t>17</w:t>
      </w:r>
      <w:r w:rsidR="00664501">
        <w:rPr>
          <w:rFonts w:hAnsi="Times New Roman" w:ascii="Times New Roman"/>
          <w:sz w:val="24"/>
        </w:rPr>
        <w:t xml:space="preserve">. </w:t>
      </w:r>
      <w:r w:rsidR="00DC2144">
        <w:rPr>
          <w:rFonts w:hAnsi="Times New Roman" w:ascii="Times New Roman"/>
          <w:sz w:val="24"/>
        </w:rPr>
        <w:t>prosinca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 w:rsidRPr="00E57D35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E57D35" w:rsidR="00EE0E4C">
      <w:pgSz w:orient="landscape" w:h="11906" w:w="16838"/>
      <w:pgMar w:gutter="0" w:footer="708" w:header="708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BDC" w:rsidP="00702487" w:rsidR="00817BDC">
      <w:pPr>
        <w:spacing w:after="0"/>
      </w:pPr>
      <w:r>
        <w:separator/>
      </w:r>
    </w:p>
  </w:endnote>
  <w:endnote w:id="0" w:type="continuationSeparator">
    <w:p w:rsidRDefault="00817BDC" w:rsidP="00702487" w:rsidR="00817B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BDC" w:rsidP="00702487" w:rsidR="00817BDC">
      <w:pPr>
        <w:spacing w:after="0"/>
      </w:pPr>
      <w:r>
        <w:separator/>
      </w:r>
    </w:p>
  </w:footnote>
  <w:footnote w:id="0" w:type="continuationSeparator">
    <w:p w:rsidRDefault="00817BDC" w:rsidP="00702487" w:rsidR="00817BD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12A7"/>
    <w:rsid w:val="00035020"/>
    <w:rsid w:val="000362EC"/>
    <w:rsid w:val="00052F72"/>
    <w:rsid w:val="00057439"/>
    <w:rsid w:val="0006079B"/>
    <w:rsid w:val="0006142A"/>
    <w:rsid w:val="00074065"/>
    <w:rsid w:val="000774CF"/>
    <w:rsid w:val="00085932"/>
    <w:rsid w:val="00092754"/>
    <w:rsid w:val="000A0325"/>
    <w:rsid w:val="000A21B9"/>
    <w:rsid w:val="000A32A0"/>
    <w:rsid w:val="000A7FD7"/>
    <w:rsid w:val="000B0FAF"/>
    <w:rsid w:val="000B2676"/>
    <w:rsid w:val="000B67B7"/>
    <w:rsid w:val="000C089A"/>
    <w:rsid w:val="000C2B01"/>
    <w:rsid w:val="000D445F"/>
    <w:rsid w:val="000D7575"/>
    <w:rsid w:val="000F76C3"/>
    <w:rsid w:val="001036BA"/>
    <w:rsid w:val="00123B8A"/>
    <w:rsid w:val="0012419C"/>
    <w:rsid w:val="001252E1"/>
    <w:rsid w:val="00131110"/>
    <w:rsid w:val="00145EFF"/>
    <w:rsid w:val="001530DF"/>
    <w:rsid w:val="00173DED"/>
    <w:rsid w:val="0019308E"/>
    <w:rsid w:val="001A3695"/>
    <w:rsid w:val="001B1EBF"/>
    <w:rsid w:val="001C3F60"/>
    <w:rsid w:val="001E0E3E"/>
    <w:rsid w:val="001E24F4"/>
    <w:rsid w:val="001E27E9"/>
    <w:rsid w:val="001F043B"/>
    <w:rsid w:val="00206F23"/>
    <w:rsid w:val="00211F7D"/>
    <w:rsid w:val="002202AF"/>
    <w:rsid w:val="002322E8"/>
    <w:rsid w:val="002330AE"/>
    <w:rsid w:val="00241060"/>
    <w:rsid w:val="00241597"/>
    <w:rsid w:val="00242ED8"/>
    <w:rsid w:val="002577A0"/>
    <w:rsid w:val="002701B5"/>
    <w:rsid w:val="00285BE9"/>
    <w:rsid w:val="002879BD"/>
    <w:rsid w:val="002A28E5"/>
    <w:rsid w:val="002A6BF6"/>
    <w:rsid w:val="002A6DC9"/>
    <w:rsid w:val="002A793D"/>
    <w:rsid w:val="002B3866"/>
    <w:rsid w:val="002C428E"/>
    <w:rsid w:val="002C581D"/>
    <w:rsid w:val="002F5264"/>
    <w:rsid w:val="002F5779"/>
    <w:rsid w:val="002F7483"/>
    <w:rsid w:val="0030297D"/>
    <w:rsid w:val="00303774"/>
    <w:rsid w:val="003039B7"/>
    <w:rsid w:val="00305F48"/>
    <w:rsid w:val="003169DA"/>
    <w:rsid w:val="003236AC"/>
    <w:rsid w:val="00326792"/>
    <w:rsid w:val="0033344C"/>
    <w:rsid w:val="003505A4"/>
    <w:rsid w:val="00377499"/>
    <w:rsid w:val="003933E2"/>
    <w:rsid w:val="003A2F40"/>
    <w:rsid w:val="003B274E"/>
    <w:rsid w:val="003B3F7F"/>
    <w:rsid w:val="003C2112"/>
    <w:rsid w:val="003C2B35"/>
    <w:rsid w:val="003E42DC"/>
    <w:rsid w:val="003F19C2"/>
    <w:rsid w:val="00400431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87A66"/>
    <w:rsid w:val="004903DB"/>
    <w:rsid w:val="004940B4"/>
    <w:rsid w:val="00495283"/>
    <w:rsid w:val="004A1818"/>
    <w:rsid w:val="004B4CFB"/>
    <w:rsid w:val="004B4E86"/>
    <w:rsid w:val="004B5972"/>
    <w:rsid w:val="004B714A"/>
    <w:rsid w:val="004C2805"/>
    <w:rsid w:val="004E3598"/>
    <w:rsid w:val="004F3CD6"/>
    <w:rsid w:val="00523689"/>
    <w:rsid w:val="00524410"/>
    <w:rsid w:val="00566B2F"/>
    <w:rsid w:val="005837EE"/>
    <w:rsid w:val="0058656F"/>
    <w:rsid w:val="00587155"/>
    <w:rsid w:val="00596811"/>
    <w:rsid w:val="005C05D3"/>
    <w:rsid w:val="005C2269"/>
    <w:rsid w:val="005E7B9B"/>
    <w:rsid w:val="005F47CA"/>
    <w:rsid w:val="005F7B0E"/>
    <w:rsid w:val="00601723"/>
    <w:rsid w:val="00602AA9"/>
    <w:rsid w:val="006102D3"/>
    <w:rsid w:val="00614547"/>
    <w:rsid w:val="00633517"/>
    <w:rsid w:val="006341B5"/>
    <w:rsid w:val="0063666A"/>
    <w:rsid w:val="00642387"/>
    <w:rsid w:val="00647463"/>
    <w:rsid w:val="006553DD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E356B"/>
    <w:rsid w:val="006F4648"/>
    <w:rsid w:val="007015FF"/>
    <w:rsid w:val="00702487"/>
    <w:rsid w:val="0073045E"/>
    <w:rsid w:val="00732F5D"/>
    <w:rsid w:val="0076030E"/>
    <w:rsid w:val="00767C8F"/>
    <w:rsid w:val="007735BB"/>
    <w:rsid w:val="007821AC"/>
    <w:rsid w:val="007823FE"/>
    <w:rsid w:val="007927CE"/>
    <w:rsid w:val="007A7610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7F5DC8"/>
    <w:rsid w:val="0080388F"/>
    <w:rsid w:val="00815C0D"/>
    <w:rsid w:val="0081667A"/>
    <w:rsid w:val="00817BDC"/>
    <w:rsid w:val="00820762"/>
    <w:rsid w:val="008358DF"/>
    <w:rsid w:val="00836E16"/>
    <w:rsid w:val="00840F92"/>
    <w:rsid w:val="00843DAC"/>
    <w:rsid w:val="00845754"/>
    <w:rsid w:val="008512FB"/>
    <w:rsid w:val="00852A9E"/>
    <w:rsid w:val="00854E22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43FCB"/>
    <w:rsid w:val="0095162E"/>
    <w:rsid w:val="00955AF4"/>
    <w:rsid w:val="00964047"/>
    <w:rsid w:val="009664BF"/>
    <w:rsid w:val="00966E9D"/>
    <w:rsid w:val="009766B0"/>
    <w:rsid w:val="00987C1F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D5157"/>
    <w:rsid w:val="00AE3B98"/>
    <w:rsid w:val="00AF5B72"/>
    <w:rsid w:val="00B06778"/>
    <w:rsid w:val="00B06BA9"/>
    <w:rsid w:val="00B10D9D"/>
    <w:rsid w:val="00B36138"/>
    <w:rsid w:val="00B366DF"/>
    <w:rsid w:val="00B50B88"/>
    <w:rsid w:val="00B63AC2"/>
    <w:rsid w:val="00B70E4B"/>
    <w:rsid w:val="00B75F6A"/>
    <w:rsid w:val="00B83943"/>
    <w:rsid w:val="00B84E14"/>
    <w:rsid w:val="00B91247"/>
    <w:rsid w:val="00BA0EA3"/>
    <w:rsid w:val="00BA7A18"/>
    <w:rsid w:val="00BB4C42"/>
    <w:rsid w:val="00BC54B3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7F71"/>
    <w:rsid w:val="00C31645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6E62"/>
    <w:rsid w:val="00CE4329"/>
    <w:rsid w:val="00CF12D2"/>
    <w:rsid w:val="00D04827"/>
    <w:rsid w:val="00D0511A"/>
    <w:rsid w:val="00D25137"/>
    <w:rsid w:val="00D463C9"/>
    <w:rsid w:val="00D47FF8"/>
    <w:rsid w:val="00D53978"/>
    <w:rsid w:val="00D56C6C"/>
    <w:rsid w:val="00D71149"/>
    <w:rsid w:val="00D72D85"/>
    <w:rsid w:val="00D753A5"/>
    <w:rsid w:val="00D80190"/>
    <w:rsid w:val="00DA625E"/>
    <w:rsid w:val="00DB2925"/>
    <w:rsid w:val="00DB328A"/>
    <w:rsid w:val="00DB6E09"/>
    <w:rsid w:val="00DC0DCA"/>
    <w:rsid w:val="00DC2144"/>
    <w:rsid w:val="00DC3F36"/>
    <w:rsid w:val="00DC6F1E"/>
    <w:rsid w:val="00DD79C1"/>
    <w:rsid w:val="00DE059E"/>
    <w:rsid w:val="00DE3E0B"/>
    <w:rsid w:val="00DF3204"/>
    <w:rsid w:val="00DF7B7C"/>
    <w:rsid w:val="00E000E6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72E82"/>
    <w:rsid w:val="00E802DB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2214F"/>
    <w:rsid w:val="00F333F3"/>
    <w:rsid w:val="00F43C56"/>
    <w:rsid w:val="00F526B8"/>
    <w:rsid w:val="00F52DE8"/>
    <w:rsid w:val="00F53F7C"/>
    <w:rsid w:val="00F61F1D"/>
    <w:rsid w:val="00F6215B"/>
    <w:rsid w:val="00FA287D"/>
    <w:rsid w:val="00FA352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6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5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5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5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5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6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5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5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5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5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SZ, 
26 zaposlenih</izvorni_sadrzaj>
    <derivirana_varijabla naziv="DomainObject.Predmet.PrimjedbaSuca_1">Čl. 110. st. 1. SZ, 
26 zaposlenih</derivirana_varijabla>
  </DomainObject.Predmet.PrimjedbaSuca>
  <DomainObject.Predmet.ProtustrankaFormated>
    <izvorni_sadrzaj>  TOPANA, društvo s ograničenom odgovornošću za obavljanje djelatnosti vodoopskrbe i ostalih komunalnih djelatnosti</izvorni_sadrzaj>
    <derivirana_varijabla naziv="DomainObject.Predmet.ProtustrankaFormated_1">  TOPANA, društvo s ograničenom odgovornošću za obavljanje djelatnosti vodoopskrbe i ostalih komunalnih djelatnosti</derivirana_varijabla>
  </DomainObject.Predmet.ProtustrankaFormated>
  <DomainObject.Predmet.ProtustrankaFormatedOIB>
    <izvorni_sadrzaj>  TOPANA, društvo s ograničenom odgovornošću za obavljanje djelatnosti vodoopskrbe i ostalih komunalnih djelatnosti, OIB 00279276546</izvorni_sadrzaj>
    <derivirana_varijabla naziv="DomainObject.Predmet.ProtustrankaFormatedOIB_1">  TOPANA, društvo s ograničenom odgovornošću za obavljanje djelatnosti vodoopskrbe i ostalih komunalnih djelatnosti, OIB 00279276546</derivirana_varijabla>
  </DomainObject.Predmet.ProtustrankaFormatedOIB>
  <DomainObject.Predmet.ProtustrankaFormatedWithAdress>
    <izvorni_sadrzaj> TOPANA, društvo s ograničenom odgovornošću za obavljanje djelatnosti vodoopskrbe i ostalih komunalnih djelatnosti, Kralja Tomislava 16, 21260 Imotski</izvorni_sadrzaj>
    <derivirana_varijabla naziv="DomainObject.Predmet.ProtustrankaFormatedWithAdress_1"> TOPANA, društvo s ograničenom odgovornošću za obavljanje djelatnosti vodoopskrbe i ostalih komunalnih djelatnosti, Kralja Tomislava 16, 21260 Imotski</derivirana_varijabla>
  </DomainObject.Predmet.ProtustrankaFormatedWithAdress>
  <DomainObject.Predmet.ProtustrankaFormatedWithAdressOIB>
    <izvorni_sadrzaj> TOPANA, društvo s ograničenom odgovornošću za obavljanje djelatnosti vodoopskrbe i ostalih komunalnih djelatnosti, OIB 00279276546, Kralja Tomislava 16, 21260 Imotski</izvorni_sadrzaj>
    <derivirana_varijabla naziv="DomainObject.Predmet.ProtustrankaFormatedWithAdressOIB_1"> TOPANA, društvo s ograničenom odgovornošću za obavljanje djelatnosti vodoopskrbe i ostalih komunalnih djelatnosti, OIB 00279276546, Kralja Tomislava 16, 21260 Imotski</derivirana_varijabla>
  </DomainObject.Predmet.ProtustrankaFormatedWithAdressOIB>
  <DomainObject.Predmet.ProtustrankaWithAdress>
    <izvorni_sadrzaj>TOPANA, društvo s ograničenom odgovornošću za obavljanje djelatnosti vodoopskrbe i ostalih komunalnih djelatnosti Kralja Tomislava 16, 21260 Imotski</izvorni_sadrzaj>
    <derivirana_varijabla naziv="DomainObject.Predmet.ProtustrankaWithAdress_1">TOPANA, društvo s ograničenom odgovornošću za obavljanje djelatnosti vodoopskrbe i ostalih komunalnih djelatnosti Kralja Tomislava 16, 21260 Imotski</derivirana_varijabla>
  </DomainObject.Predmet.ProtustrankaWithAdress>
  <DomainObject.Predmet.ProtustrankaWithAdressOIB>
    <izvorni_sadrzaj>TOPANA, društvo s ograničenom odgovornošću za obavljanje djelatnosti vodoopskrbe i ostalih komunalnih djelatnosti, OIB 00279276546, Kralja Tomislava 16, 21260 Imotski</izvorni_sadrzaj>
    <derivirana_varijabla naziv="DomainObject.Predmet.ProtustrankaWithAdressOIB_1">TOPANA, društvo s ograničenom odgovornošću za obavljanje djelatnosti vodoopskrbe i ostalih komunalnih djelatnosti, OIB 00279276546, Kralja Tomislava 16, 21260 Imotski</derivirana_varijabla>
  </DomainObject.Predmet.ProtustrankaWithAdressOIB>
  <DomainObject.Predmet.ProtustrankaNazivFormated>
    <izvorni_sadrzaj>TOPANA, društvo s ograničenom odgovornošću za obavljanje djelatnosti vodoopskrbe i ostalih komunalnih djelatnosti</izvorni_sadrzaj>
    <derivirana_varijabla naziv="DomainObject.Predmet.ProtustrankaNazivFormated_1">TOPANA, društvo s ograničenom odgovornošću za obavljanje djelatnosti vodoopskrbe i ostalih komunalnih djelatnosti</derivirana_varijabla>
  </DomainObject.Predmet.ProtustrankaNazivFormated>
  <DomainObject.Predmet.ProtustrankaNazivFormatedOIB>
    <izvorni_sadrzaj>TOPANA, društvo s ograničenom odgovornošću za obavljanje djelatnosti vodoopskrbe i ostalih komunalnih djelatnosti, OIB 00279276546</izvorni_sadrzaj>
    <derivirana_varijabla naziv="DomainObject.Predmet.ProtustrankaNazivFormatedOIB_1">TOPANA, društvo s ograničenom odgovornošću za obavljanje djelatnosti vodoopskrbe i ostalih komunalnih djelatnosti, OIB 00279276546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PODUZEĆE ZA CESTE SPLIT d.d.</izvorni_sadrzaj>
    <derivirana_varijabla naziv="DomainObject.Predmet.StrankaFormated_1">  FINANCIJSKA AGENCIJA, RC SPLIT; PODUZEĆE ZA CESTE SPLIT d.d.</derivirana_varijabla>
  </DomainObject.Predmet.StrankaFormated>
  <DomainObject.Predmet.StrankaFormatedOIB>
    <izvorni_sadrzaj>  FINANCIJSKA AGENCIJA, RC SPLIT, OIB 85821130368; PODUZEĆE ZA CESTE SPLIT d.d., OIB 37901994151</izvorni_sadrzaj>
    <derivirana_varijabla naziv="DomainObject.Predmet.StrankaFormatedOIB_1">  FINANCIJSKA AGENCIJA, RC SPLIT, OIB 85821130368; PODUZEĆE ZA CESTE SPLIT d.d., OIB 37901994151</derivirana_varijabla>
  </DomainObject.Predmet.StrankaFormatedOIB>
  <DomainObject.Predmet.StrankaFormatedWithAdress>
    <izvorni_sadrzaj> FINANCIJSKA AGENCIJA, RC SPLIT, Mažuranićevo šetalište 24 b, 21000 Split; PODUZEĆE ZA CESTE SPLIT d.d., Ulica svetog Mihajla br. 1, 21204 Dugopolje</izvorni_sadrzaj>
    <derivirana_varijabla naziv="DomainObject.Predmet.StrankaFormatedWithAdress_1"> FINANCIJSKA AGENCIJA, RC SPLIT, Mažuranićevo šetalište 24 b, 21000 Split; PODUZEĆE ZA CESTE SPLIT d.d., Ulica svetog Mihajla br. 1, 21204 Dugopolje</derivirana_varijabla>
  </DomainObject.Predmet.StrankaFormatedWithAdress>
  <DomainObject.Predmet.StrankaFormatedWithAdressOIB>
    <izvorni_sadrzaj> FINANCIJSKA AGENCIJA, RC SPLIT, OIB 85821130368, Mažuranićevo šetalište 24 b, 21000 Split; PODUZEĆE ZA CESTE SPLIT d.d., OIB 37901994151, Ulica svetog Mihajla br. 1, 21204 Dugopolje</izvorni_sadrzaj>
    <derivirana_varijabla naziv="DomainObject.Predmet.StrankaFormatedWithAdressOIB_1"> FINANCIJSKA AGENCIJA, RC SPLIT, OIB 85821130368, Mažuranićevo šetalište 24 b, 21000 Split; PODUZEĆE ZA CESTE SPLIT d.d., OIB 37901994151, Ulica svetog Mihajla br. 1, 21204 Dugopolje</derivirana_varijabla>
  </DomainObject.Predmet.StrankaFormatedWithAdressOIB>
  <DomainObject.Predmet.StrankaWithAdress>
    <izvorni_sadrzaj>FINANCIJSKA AGENCIJA, RC SPLIT Mažuranićevo šetalište 24 b,21000 Split,PODUZEĆE ZA CESTE SPLIT d.d. Ulica svetog Mihajla br. 1,21204 Dugopolje</izvorni_sadrzaj>
    <derivirana_varijabla naziv="DomainObject.Predmet.StrankaWithAdress_1">FINANCIJSKA AGENCIJA, RC SPLIT Mažuranićevo šetalište 24 b,21000 Split,PODUZEĆE ZA CESTE SPLIT d.d. Ulica svetog Mihajla br. 1,21204 Dugopolje</derivirana_varijabla>
  </DomainObject.Predmet.StrankaWithAdress>
  <DomainObject.Predmet.StrankaWithAdressOIB>
    <izvorni_sadrzaj>FINANCIJSKA AGENCIJA, RC SPLIT, OIB 85821130368, Mažuranićevo šetalište 24 b,21000 Split,PODUZEĆE ZA CESTE SPLIT d.d., OIB 37901994151, Ulica svetog Mihajla br. 1,21204 Dugopolje</izvorni_sadrzaj>
    <derivirana_varijabla naziv="DomainObject.Predmet.StrankaWithAdressOIB_1">FINANCIJSKA AGENCIJA, RC SPLIT, OIB 85821130368, Mažuranićevo šetalište 24 b,21000 Split,PODUZEĆE ZA CESTE SPLIT d.d., OIB 37901994151, Ulica svetog Mihajla br. 1,21204 Dugopolje</derivirana_varijabla>
  </DomainObject.Predmet.StrankaWithAdressOIB>
  <DomainObject.Predmet.StrankaNazivFormated>
    <izvorni_sadrzaj>FINANCIJSKA AGENCIJA, RC SPLIT,PODUZEĆE ZA CESTE SPLIT d.d.</izvorni_sadrzaj>
    <derivirana_varijabla naziv="DomainObject.Predmet.StrankaNazivFormated_1">FINANCIJSKA AGENCIJA, RC SPLIT,PODUZEĆE ZA CESTE SPLIT d.d.</derivirana_varijabla>
  </DomainObject.Predmet.StrankaNazivFormated>
  <DomainObject.Predmet.StrankaNazivFormatedOIB>
    <izvorni_sadrzaj>FINANCIJSKA AGENCIJA, RC SPLIT, OIB 85821130368,PODUZEĆE ZA CESTE SPLIT d.d., OIB 37901994151</izvorni_sadrzaj>
    <derivirana_varijabla naziv="DomainObject.Predmet.StrankaNazivFormatedOIB_1">FINANCIJSKA AGENCIJA, RC SPLIT, OIB 85821130368,PODUZEĆE ZA CESTE SPLIT d.d., OIB 37901994151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24702399.73</izvorni_sadrzaj>
    <derivirana_varijabla naziv="DomainObject.Predmet.TrenutnaVrijednost_1">24702399.73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PODUZEĆE ZA CESTE SPLIT d.d.</item>
    </izvorni_sadrzaj>
    <derivirana_varijabla naziv="DomainObject.Predmet.StrankaListFormated_1">
      <item>FINANCIJSKA AGENCIJA, RC SPLIT</item>
      <item>PODUZEĆE ZA CESTE SPLIT d.d.</item>
    </derivirana_varijabla>
  </DomainObject.Predmet.StrankaListFormated>
  <DomainObject.Predmet.StrankaListFormatedOIB>
    <izvorni_sadrzaj>
      <item>FINANCIJSKA AGENCIJA, RC SPLIT, OIB 85821130368</item>
      <item>PODUZEĆE ZA CESTE SPLIT d.d., OIB 37901994151</item>
    </izvorni_sadrzaj>
    <derivirana_varijabla naziv="DomainObject.Predmet.StrankaListFormatedOIB_1">
      <item>FINANCIJSKA AGENCIJA, RC SPLIT, OIB 85821130368</item>
      <item>PODUZEĆE ZA CESTE SPLIT d.d., OIB 37901994151</item>
    </derivirana_varijabla>
  </DomainObject.Predmet.StrankaListFormatedOIB>
  <DomainObject.Predmet.StrankaListFormatedWithAdress>
    <izvorni_sadrzaj>
      <item>FINANCIJSKA AGENCIJA, RC SPLIT, Mažuranićevo šetalište 24 b, 21000 Split</item>
      <item>PODUZEĆE ZA CESTE SPLIT d.d., Ulica svetog Mihajla br. 1, 21204 Dugopolje</item>
    </izvorni_sadrzaj>
    <derivirana_varijabla naziv="DomainObject.Predmet.StrankaListFormatedWithAdress_1">
      <item>FINANCIJSKA AGENCIJA, RC SPLIT, Mažuranićevo šetalište 24 b, 21000 Split</item>
      <item>PODUZEĆE ZA CESTE SPLIT d.d., Ulica svetog Mihajla br. 1, 21204 Dugopolje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PODUZEĆE ZA CESTE SPLIT d.d., OIB 37901994151, Ulica svetog Mihajla br. 1, 21204 Dugopolje</item>
    </izvorni_sadrzaj>
    <derivirana_varijabla naziv="DomainObject.Predmet.StrankaListFormatedWithAdressOIB_1">
      <item>FINANCIJSKA AGENCIJA, RC SPLIT, OIB 85821130368, Mažuranićevo šetalište 24 b, 21000 Split</item>
      <item>PODUZEĆE ZA CESTE SPLIT d.d., OIB 37901994151, Ulica svetog Mihajla br. 1, 21204 Dugopolje</item>
    </derivirana_varijabla>
  </DomainObject.Predmet.StrankaListFormatedWithAdressOIB>
  <DomainObject.Predmet.StrankaListNazivFormated>
    <izvorni_sadrzaj>
      <item>FINANCIJSKA AGENCIJA, RC SPLIT</item>
      <item>PODUZEĆE ZA CESTE SPLIT d.d.</item>
    </izvorni_sadrzaj>
    <derivirana_varijabla naziv="DomainObject.Predmet.StrankaListNazivFormated_1">
      <item>FINANCIJSKA AGENCIJA, RC SPLIT</item>
      <item>PODUZEĆE ZA CESTE SPLIT d.d.</item>
    </derivirana_varijabla>
  </DomainObject.Predmet.StrankaListNazivFormated>
  <DomainObject.Predmet.StrankaListNazivFormatedOIB>
    <izvorni_sadrzaj>
      <item>FINANCIJSKA AGENCIJA, RC SPLIT, OIB 85821130368</item>
      <item>PODUZEĆE ZA CESTE SPLIT d.d., OIB 37901994151</item>
    </izvorni_sadrzaj>
    <derivirana_varijabla naziv="DomainObject.Predmet.StrankaListNazivFormatedOIB_1">
      <item>FINANCIJSKA AGENCIJA, RC SPLIT, OIB 85821130368</item>
      <item>PODUZEĆE ZA CESTE SPLIT d.d., OIB 37901994151</item>
    </derivirana_varijabla>
  </DomainObject.Predmet.StrankaListNazivFormatedOIB>
  <DomainObject.Predmet.ProtuStrankaListFormated>
    <izvorni_sadrzaj>
      <item>TOPANA, društvo s ograničenom odgovornošću za obavljanje djelatnosti vodoopskrbe i ostalih komunalnih djelatnosti</item>
    </izvorni_sadrzaj>
    <derivirana_varijabla naziv="DomainObject.Predmet.ProtuStrankaListFormated_1">
      <item>TOPANA, društvo s ograničenom odgovornošću za obavljanje djelatnosti vodoopskrbe i ostalih komunalnih djelatnosti</item>
    </derivirana_varijabla>
  </DomainObject.Predmet.ProtuStrankaListFormated>
  <DomainObject.Predmet.ProtuStrankaListFormatedOIB>
    <izvorni_sadrzaj>
      <item>TOPANA, društvo s ograničenom odgovornošću za obavljanje djelatnosti vodoopskrbe i ostalih komunalnih djelatnosti, OIB 00279276546</item>
    </izvorni_sadrzaj>
    <derivirana_varijabla naziv="DomainObject.Predmet.ProtuStrankaListFormatedOIB_1">
      <item>TOPANA, društvo s ograničenom odgovornošću za obavljanje djelatnosti vodoopskrbe i ostalih komunalnih djelatnosti, OIB 00279276546</item>
    </derivirana_varijabla>
  </DomainObject.Predmet.ProtuStrankaListFormatedOIB>
  <DomainObject.Predmet.ProtuStrankaListFormatedWithAdress>
    <izvorni_sadrzaj>
      <item>TOPANA, društvo s ograničenom odgovornošću za obavljanje djelatnosti vodoopskrbe i ostalih komunalnih djelatnosti, Kralja Tomislava 16, 21260 Imotski</item>
    </izvorni_sadrzaj>
    <derivirana_varijabla naziv="DomainObject.Predmet.ProtuStrankaListFormatedWithAdress_1">
      <item>TOPANA, društvo s ograničenom odgovornošću za obavljanje djelatnosti vodoopskrbe i ostalih komunalnih djelatnosti, Kralja Tomislava 16, 21260 Imotski</item>
    </derivirana_varijabla>
  </DomainObject.Predmet.ProtuStrankaListFormatedWithAdress>
  <DomainObject.Predmet.ProtuStrankaListFormatedWithAdressOIB>
    <izvorni_sadrzaj>
      <item>TOPANA, društvo s ograničenom odgovornošću za obavljanje djelatnosti vodoopskrbe i ostalih komunalnih djelatnosti, OIB 00279276546, Kralja Tomislava 16, 21260 Imotski</item>
    </izvorni_sadrzaj>
    <derivirana_varijabla naziv="DomainObject.Predmet.ProtuStrankaListFormatedWithAdressOIB_1">
      <item>TOPANA, društvo s ograničenom odgovornošću za obavljanje djelatnosti vodoopskrbe i ostalih komunalnih djelatnosti, OIB 00279276546, Kralja Tomislava 16, 21260 Imotski</item>
    </derivirana_varijabla>
  </DomainObject.Predmet.ProtuStrankaListFormatedWithAdressOIB>
  <DomainObject.Predmet.ProtuStrankaListNazivFormated>
    <izvorni_sadrzaj>
      <item>TOPANA, društvo s ograničenom odgovornošću za obavljanje djelatnosti vodoopskrbe i ostalih komunalnih djelatnosti</item>
    </izvorni_sadrzaj>
    <derivirana_varijabla naziv="DomainObject.Predmet.ProtuStrankaListNazivFormated_1">
      <item>TOPANA, društvo s ograničenom odgovornošću za obavljanje djelatnosti vodoopskrbe i ostalih komunalnih djelatnosti</item>
    </derivirana_varijabla>
  </DomainObject.Predmet.ProtuStrankaListNazivFormated>
  <DomainObject.Predmet.ProtuStrankaListNazivFormatedOIB>
    <izvorni_sadrzaj>
      <item>TOPANA, društvo s ograničenom odgovornošću za obavljanje djelatnosti vodoopskrbe i ostalih komunalnih djelatnosti, OIB 00279276546</item>
    </izvorni_sadrzaj>
    <derivirana_varijabla naziv="DomainObject.Predmet.ProtuStrankaListNazivFormatedOIB_1">
      <item>TOPANA, društvo s ograničenom odgovornošću za obavljanje djelatnosti vodoopskrbe i ostalih komunalnih djelatnosti, OIB 00279276546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TOPANA, društvo s ograničenom odgovornošću za obavljanje djelatnosti vodoopskrbe i ostalih komunalnih djelatnosti</izvorni_sadrzaj>
    <derivirana_varijabla naziv="DomainObject.Predmet.ProtustrankaIDrugi_1">TOPANA, društvo s ograničenom odgovornošću za obavljanje djelatnosti vodoopskrbe i ostalih komunalnih djelatnosti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TOPANA, društvo s ograničenom odgovornošću za obavljanje djelatnosti vodoopskrbe i ostalih komunalnih djelatnosti, OIB 00279276546, Kralja Tomislava 16, 21260 Imotski</izvorni_sadrzaj>
    <derivirana_varijabla naziv="DomainObject.Predmet.ProtustrankaIDrugiAdressOIB_1">TOPANA, društvo s ograničenom odgovornošću za obavljanje djelatnosti vodoopskrbe i ostalih komunalnih djelatnosti, OIB 00279276546, Kralja Tomislava 16,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TOPANA, društvo s ograničenom odgovornošću za obavljanje djelatnosti vodoopskrbe i ostalih komunalnih djelatnosti</item>
      <item>FINANCIJSKA AGENCIJA, RC SPLIT</item>
      <item>PODUZEĆE ZA CESTE SPLIT d.d.</item>
    </izvorni_sadrzaj>
    <derivirana_varijabla naziv="DomainObject.Predmet.SudioniciListNaziv_1">
      <item>TOPANA, društvo s ograničenom odgovornošću za obavljanje djelatnosti vodoopskrbe i ostalih komunalnih djelatnosti</item>
      <item>FINANCIJSKA AGENCIJA, RC SPLIT</item>
      <item>PODUZEĆE ZA CESTE SPLIT d.d.</item>
    </derivirana_varijabla>
  </DomainObject.Predmet.SudioniciListNaziv>
  <DomainObject.Predmet.SudioniciListAdressOIB>
    <izvorni_sadrzaj>
      <item>TOPANA, društvo s ograničenom odgovornošću za obavljanje djelatnosti vodoopskrbe i ostalih komunalnih djelatnosti, OIB 00279276546, Kralja Tomislava 16,21260 Imotski</item>
      <item>FINANCIJSKA AGENCIJA, RC SPLIT, OIB 85821130368, Mažuranićevo šetalište 24 b,21000 Split</item>
      <item>PODUZEĆE ZA CESTE SPLIT d.d., OIB 37901994151, Ulica svetog Mihajla br. 1,21204 Dugopolje</item>
    </izvorni_sadrzaj>
    <derivirana_varijabla naziv="DomainObject.Predmet.SudioniciListAdressOIB_1">
      <item>TOPANA, društvo s ograničenom odgovornošću za obavljanje djelatnosti vodoopskrbe i ostalih komunalnih djelatnosti, OIB 00279276546, Kralja Tomislava 16,21260 Imotski</item>
      <item>FINANCIJSKA AGENCIJA, RC SPLIT, OIB 85821130368, Mažuranićevo šetalište 24 b,21000 Split</item>
      <item>PODUZEĆE ZA CESTE SPLIT d.d., OIB 37901994151, Ulica svetog Mihajla br. 1,21204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00279276546</item>
      <item>, OIB 85821130368</item>
      <item>, OIB 37901994151</item>
    </izvorni_sadrzaj>
    <derivirana_varijabla naziv="DomainObject.Predmet.SudioniciListNazivOIB_1">
      <item>, OIB 00279276546</item>
      <item>, OIB 85821130368</item>
      <item>, OIB 37901994151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St-214/2016-38</izvorni_sadrzaj>
    <derivirana_varijabla naziv="DomainObject.PredzadnjaOdlukaIzPredmeta.Oznaka_1">St-214/2016-38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9259A-417F-49CF-9EEA-AC5BE0ACA0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4</properties:Pages>
  <properties:Words>556</properties:Words>
  <properties:Characters>3288</properties:Characters>
  <properties:Lines>394</properties:Lines>
  <properties:Paragraphs>337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2018-12-13T11:06:00Z</dcterms:created>
  <dc:creator>ADMINIBM</dc:creator>
  <cp:lastModifiedBy>Paško Bačić</cp:lastModifiedBy>
  <cp:lastPrinted>2018-12-17T12:34:00Z</cp:lastPrinted>
  <dcterms:modified xmlns:xsi="http://www.w3.org/2001/XMLSchema-instance" xsi:type="dcterms:W3CDTF">2018-12-17T12:38:00Z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 17-12-18 TOPANA.docx)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