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ef6a" w14:paraId="910ef6a" w:rsidRDefault="00983FF1" w:rsidP="00983FF1" w:rsidR="00983FF1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3FF1" w:rsidP="00983FF1" w:rsidR="00983FF1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983FF1" w:rsidP="00983FF1" w:rsidR="00983FF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983FF1" w:rsidP="00983FF1" w:rsidR="00983FF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983FF1" w:rsidP="00983FF1" w:rsidR="00983FF1"/>
    <w:p w:rsidRDefault="00983FF1" w:rsidP="00983FF1" w:rsidR="00983FF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983FF1" w:rsidP="00983FF1" w:rsidR="00983FF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983FF1" w:rsidP="00983FF1" w:rsidR="00983FF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983FF1" w:rsidP="00983FF1" w:rsidR="00983FF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83FF1" w:rsidP="00983FF1" w:rsidR="00983FF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7454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BIO-VINUM d. o. o. Oprtalj, M. Laginje 19, OIB 59259507409,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983FF1" w:rsidP="00983FF1" w:rsidR="00983FF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83FF1" w:rsidP="00983FF1" w:rsidR="00983FF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983FF1" w:rsidP="00983FF1" w:rsidR="00983FF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83FF1" w:rsidP="00983FF1" w:rsidR="00983FF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BIO-VINUM d. o. o. Oprtalj, M. Laginje 19, OIB 59259507409.</w:t>
      </w:r>
    </w:p>
    <w:p w:rsidRDefault="00983FF1" w:rsidP="00983FF1" w:rsidR="00983FF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83FF1" w:rsidP="00983FF1" w:rsidR="00983FF1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983FF1" w:rsidP="00983FF1" w:rsidR="00983FF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83FF1" w:rsidP="00983FF1" w:rsidR="00983FF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BIO-VINUM d. o. o. Oprtalj.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1351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598.886,60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983FF1" w:rsidP="00983FF1" w:rsidR="00983FF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983FF1" w:rsidP="00983FF1" w:rsidR="00983FF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983FF1" w:rsidP="00983FF1" w:rsidR="00983FF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83FF1" w:rsidP="00983FF1" w:rsidR="00983FF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983FF1" w:rsidP="00983FF1" w:rsidR="00983FF1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983FF1" w:rsidP="00983FF1" w:rsidR="00983FF1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983FF1" w:rsidP="00983FF1" w:rsidR="00983FF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983FF1" w:rsidP="00983FF1" w:rsidR="00983FF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983FF1" w:rsidP="00983FF1" w:rsidR="00983FF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983FF1" w:rsidP="00983FF1" w:rsidR="00983FF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983FF1" w:rsidP="00983FF1" w:rsidR="00983FF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983FF1" w:rsidP="00983FF1" w:rsidR="00983FF1" w:rsidRPr="00D05CA9">
      <w:pPr>
        <w:tabs>
          <w:tab w:pos="4116" w:val="left"/>
        </w:tabs>
      </w:pPr>
    </w:p>
    <w:p w:rsidRDefault="00983FF1" w:rsidP="00983FF1" w:rsidR="00983FF1" w:rsidRPr="00D05CA9">
      <w:pPr>
        <w:tabs>
          <w:tab w:pos="4116" w:val="left"/>
        </w:tabs>
      </w:pPr>
    </w:p>
    <w:p w:rsidRDefault="00983FF1" w:rsidP="00983FF1" w:rsidR="00983FF1" w:rsidRPr="00D05CA9">
      <w:pPr>
        <w:tabs>
          <w:tab w:pos="4116" w:val="left"/>
        </w:tabs>
      </w:pPr>
    </w:p>
    <w:p w:rsidRDefault="00983FF1" w:rsidP="00983FF1" w:rsidR="00983FF1" w:rsidRPr="00D05CA9">
      <w:pPr>
        <w:tabs>
          <w:tab w:pos="4116" w:val="left"/>
        </w:tabs>
      </w:pPr>
    </w:p>
    <w:p w:rsidRDefault="00983FF1" w:rsidP="00983FF1" w:rsidR="00983FF1" w:rsidRPr="00D05CA9">
      <w:pPr>
        <w:tabs>
          <w:tab w:pos="4116" w:val="left"/>
        </w:tabs>
      </w:pPr>
    </w:p>
    <w:p w:rsidRDefault="00983FF1" w:rsidP="00983FF1" w:rsidR="00983FF1" w:rsidRPr="00D05CA9">
      <w:pPr>
        <w:tabs>
          <w:tab w:pos="4116" w:val="left"/>
        </w:tabs>
      </w:pPr>
    </w:p>
    <w:p w:rsidRDefault="00983FF1" w:rsidP="00983FF1" w:rsidR="00983FF1" w:rsidRPr="00D05CA9">
      <w:pPr>
        <w:tabs>
          <w:tab w:pos="4116" w:val="left"/>
        </w:tabs>
      </w:pPr>
    </w:p>
    <w:p w:rsidRDefault="00983FF1" w:rsidP="00983FF1" w:rsidR="00983FF1" w:rsidRPr="00D05CA9">
      <w:pPr>
        <w:tabs>
          <w:tab w:pos="4116" w:val="left"/>
        </w:tabs>
      </w:pPr>
    </w:p>
    <w:p w:rsidRDefault="00983FF1" w:rsidP="00983FF1" w:rsidR="00983FF1" w:rsidRPr="00D05CA9">
      <w:pPr>
        <w:tabs>
          <w:tab w:pos="4116" w:val="left"/>
        </w:tabs>
      </w:pPr>
    </w:p>
    <w:p w:rsidRDefault="00983FF1" w:rsidP="00983FF1" w:rsidR="00983FF1" w:rsidRPr="00D05CA9"/>
    <w:p w:rsidRDefault="00983FF1" w:rsidP="00983FF1" w:rsidR="00983FF1" w:rsidRPr="00D05CA9"/>
    <w:p w:rsidRDefault="00983FF1" w:rsidP="00983FF1" w:rsidR="00983FF1" w:rsidRPr="00D05CA9"/>
    <w:p w:rsidRDefault="00983FF1" w:rsidP="00983FF1" w:rsidR="00983FF1" w:rsidRPr="00D05CA9"/>
    <w:p w:rsidRDefault="00983FF1" w:rsidP="00983FF1" w:rsidR="00983FF1" w:rsidRPr="00D05CA9"/>
    <w:p w:rsidRDefault="00983FF1" w:rsidP="00983FF1" w:rsidR="00983FF1" w:rsidRPr="00D05CA9"/>
    <w:p w:rsidRDefault="00983FF1" w:rsidP="00983FF1" w:rsidR="00983FF1" w:rsidRPr="00D05CA9"/>
    <w:p w:rsidRDefault="00983FF1" w:rsidP="00983FF1" w:rsidR="00983FF1" w:rsidRPr="00D05CA9"/>
    <w:p w:rsidRDefault="00983FF1" w:rsidP="00983FF1" w:rsidR="00983FF1" w:rsidRPr="00D05CA9"/>
    <w:p w:rsidRDefault="00983FF1" w:rsidP="00983FF1" w:rsidR="00983FF1" w:rsidRPr="00D05CA9"/>
    <w:p w:rsidRDefault="00983FF1" w:rsidP="00983FF1" w:rsidR="00983FF1" w:rsidRPr="00D05CA9"/>
    <w:p w:rsidRDefault="00983FF1" w:rsidP="00983FF1" w:rsidR="00983FF1" w:rsidRPr="00D05CA9"/>
    <w:p w:rsidRDefault="00983FF1" w:rsidP="00983FF1" w:rsidR="00983FF1" w:rsidRPr="00D05CA9"/>
    <w:p w:rsidRDefault="00983FF1" w:rsidP="00983FF1" w:rsidR="00983FF1" w:rsidRPr="00D05CA9"/>
    <w:p w:rsidRDefault="00983FF1" w:rsidP="00983FF1" w:rsidR="00983FF1" w:rsidRPr="00D05CA9"/>
    <w:p w:rsidRDefault="00983FF1" w:rsidP="00983FF1" w:rsidR="00983FF1"/>
    <w:p w:rsidRDefault="00983FF1" w:rsidP="00983FF1" w:rsidR="00983FF1"/>
    <w:p w:rsidRDefault="00983FF1" w:rsidP="00983FF1" w:rsidR="00983FF1"/>
    <w:p w:rsidRDefault="00983FF1" w:rsidP="00983FF1" w:rsidR="00983FF1"/>
    <w:p w:rsidRDefault="00983FF1" w:rsidP="00983FF1" w:rsidR="00983FF1"/>
    <w:p w:rsidRDefault="00983FF1" w:rsidP="00983FF1" w:rsidR="00983FF1"/>
    <w:p w:rsidRDefault="00983FF1" w:rsidP="00983FF1" w:rsidR="00983FF1"/>
    <w:p w:rsidRDefault="00983FF1" w:rsidP="00983FF1" w:rsidR="00983FF1"/>
    <w:p w:rsidRDefault="00983FF1" w:rsidP="00983FF1" w:rsidR="00983FF1"/>
    <w:p w:rsidRDefault="00983FF1" w:rsidP="00983FF1" w:rsidR="00983FF1"/>
    <w:p w:rsidRDefault="00983FF1" w:rsidP="00983FF1" w:rsidR="00983FF1"/>
    <w:p w:rsidRDefault="00983FF1" w:rsidP="00983FF1" w:rsidR="00983FF1"/>
    <w:p w:rsidRDefault="00983FF1" w:rsidP="00983FF1" w:rsidR="00983FF1"/>
    <w:p w:rsidRDefault="00983FF1" w:rsidP="00983FF1" w:rsidR="00983FF1"/>
    <w:p w:rsidRDefault="00983FF1" w:rsidP="00983FF1" w:rsidR="00983FF1"/>
    <w:p w:rsidRDefault="00983FF1" w:rsidP="00983FF1" w:rsidR="00983FF1"/>
    <w:p w:rsidRDefault="00983FF1" w:rsidP="00983FF1" w:rsidR="00983FF1"/>
    <w:p w:rsidRDefault="00983FF1" w:rsidP="00983FF1" w:rsidR="00983FF1"/>
    <w:p w:rsidRDefault="00983FF1" w:rsidP="00983FF1" w:rsidR="00983FF1"/>
    <w:p w:rsidRDefault="00983FF1" w:rsidP="00983FF1" w:rsidR="00983FF1"/>
    <w:p w:rsidRDefault="00983FF1" w:rsidP="00983FF1" w:rsidR="00983FF1"/>
    <w:p w:rsidRDefault="00983FF1" w:rsidP="00983FF1" w:rsidR="00983FF1"/>
    <w:p w:rsidRDefault="00983FF1" w:rsidP="00983FF1" w:rsidR="00983FF1"/>
    <w:p w:rsidRDefault="00744DBA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57FA" w:rsidP="00983FF1" w:rsidR="005757FA">
      <w:r>
        <w:separator/>
      </w:r>
    </w:p>
  </w:endnote>
  <w:endnote w:id="0" w:type="continuationSeparator">
    <w:p w:rsidRDefault="005757FA" w:rsidP="00983FF1" w:rsidR="005757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57FA" w:rsidP="00983FF1" w:rsidR="005757FA">
      <w:r>
        <w:separator/>
      </w:r>
    </w:p>
  </w:footnote>
  <w:footnote w:id="0" w:type="continuationSeparator">
    <w:p w:rsidRDefault="005757FA" w:rsidP="00983FF1" w:rsidR="005757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57FA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44DBA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 w:rsidR="00983FF1">
      <w:t>290/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57FA" w:rsidP="00A81E97" w:rsidR="00A81E97">
    <w:pPr>
      <w:pStyle w:val="Zaglavlje"/>
      <w:jc w:val="right"/>
    </w:pPr>
    <w:r>
      <w:t>11 St-2</w:t>
    </w:r>
    <w:r w:rsidR="00983FF1">
      <w:t>90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713"/>
    <w:rsid w:val="005757FA"/>
    <w:rsid w:val="00744DBA"/>
    <w:rsid w:val="00983FF1"/>
    <w:rsid w:val="009A6044"/>
    <w:rsid w:val="009B7713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3FF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3F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3FF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3F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3FF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83F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3FF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44D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DB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DB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DB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DB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3FF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3F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3FF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3F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3FF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83F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3FF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44D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DB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DB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DB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DB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St-290/2015</izvorni_sadrzaj>
    <derivirana_varijabla naziv="DomainObject.Predmet.OznakaBroj_1">St-290/2015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BIO-VINUM d.o.o. OPRTALJ</izvorni_sadrzaj>
    <derivirana_varijabla naziv="DomainObject.Predmet.ProtustrankaFormated_1">  BIO-VINUM d.o.o. OPRTALJ</derivirana_varijabla>
  </DomainObject.Predmet.ProtustrankaFormated>
  <DomainObject.Predmet.ProtustrankaFormatedOIB>
    <izvorni_sadrzaj>  BIO-VINUM d.o.o. OPRTALJ, OIB 59259507409</izvorni_sadrzaj>
    <derivirana_varijabla naziv="DomainObject.Predmet.ProtustrankaFormatedOIB_1">  BIO-VINUM d.o.o. OPRTALJ, OIB 59259507409</derivirana_varijabla>
  </DomainObject.Predmet.ProtustrankaFormatedOIB>
  <DomainObject.Predmet.ProtustrankaFormatedWithAdress>
    <izvorni_sadrzaj> BIO-VINUM d.o.o. OPRTALJ, M.Laginje 19, 52460 Oprtalj</izvorni_sadrzaj>
    <derivirana_varijabla naziv="DomainObject.Predmet.ProtustrankaFormatedWithAdress_1"> BIO-VINUM d.o.o. OPRTALJ, M.Laginje 19, 52460 Oprtalj</derivirana_varijabla>
  </DomainObject.Predmet.ProtustrankaFormatedWithAdress>
  <DomainObject.Predmet.ProtustrankaFormatedWithAdressOIB>
    <izvorni_sadrzaj> BIO-VINUM d.o.o. OPRTALJ, OIB 59259507409, M.Laginje 19, 52460 Oprtalj</izvorni_sadrzaj>
    <derivirana_varijabla naziv="DomainObject.Predmet.ProtustrankaFormatedWithAdressOIB_1"> BIO-VINUM d.o.o. OPRTALJ, OIB 59259507409, M.Laginje 19, 52460 Oprtalj</derivirana_varijabla>
  </DomainObject.Predmet.ProtustrankaFormatedWithAdressOIB>
  <DomainObject.Predmet.ProtustrankaWithAdress>
    <izvorni_sadrzaj>BIO-VINUM d.o.o. OPRTALJ M.Laginje 19, 52460 Oprtalj</izvorni_sadrzaj>
    <derivirana_varijabla naziv="DomainObject.Predmet.ProtustrankaWithAdress_1">BIO-VINUM d.o.o. OPRTALJ M.Laginje 19, 52460 Oprtalj</derivirana_varijabla>
  </DomainObject.Predmet.ProtustrankaWithAdress>
  <DomainObject.Predmet.ProtustrankaWithAdressOIB>
    <izvorni_sadrzaj>BIO-VINUM d.o.o. OPRTALJ, OIB 59259507409, M.Laginje 19, 52460 Oprtalj</izvorni_sadrzaj>
    <derivirana_varijabla naziv="DomainObject.Predmet.ProtustrankaWithAdressOIB_1">BIO-VINUM d.o.o. OPRTALJ, OIB 59259507409, M.Laginje 19, 52460 Oprtalj</derivirana_varijabla>
  </DomainObject.Predmet.ProtustrankaWithAdressOIB>
  <DomainObject.Predmet.ProtustrankaNazivFormated>
    <izvorni_sadrzaj>BIO-VINUM d.o.o. OPRTALJ</izvorni_sadrzaj>
    <derivirana_varijabla naziv="DomainObject.Predmet.ProtustrankaNazivFormated_1">BIO-VINUM d.o.o. OPRTALJ</derivirana_varijabla>
  </DomainObject.Predmet.ProtustrankaNazivFormated>
  <DomainObject.Predmet.ProtustrankaNazivFormatedOIB>
    <izvorni_sadrzaj>BIO-VINUM d.o.o. OPRTALJ, OIB 59259507409</izvorni_sadrzaj>
    <derivirana_varijabla naziv="DomainObject.Predmet.ProtustrankaNazivFormatedOIB_1">BIO-VINUM d.o.o. OPRTALJ, OIB 59259507409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598886.60</izvorni_sadrzaj>
    <derivirana_varijabla naziv="DomainObject.Predmet.TrenutnaVrijednost_1">598886.60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BIO-VINUM d.o.o. OPRTALJ</item>
    </izvorni_sadrzaj>
    <derivirana_varijabla naziv="DomainObject.Predmet.ProtuStrankaListFormated_1">
      <item>BIO-VINUM d.o.o. OPRTALJ</item>
    </derivirana_varijabla>
  </DomainObject.Predmet.ProtuStrankaListFormated>
  <DomainObject.Predmet.ProtuStrankaListFormatedOIB>
    <izvorni_sadrzaj>
      <item>BIO-VINUM d.o.o. OPRTALJ, OIB 59259507409</item>
    </izvorni_sadrzaj>
    <derivirana_varijabla naziv="DomainObject.Predmet.ProtuStrankaListFormatedOIB_1">
      <item>BIO-VINUM d.o.o. OPRTALJ, OIB 59259507409</item>
    </derivirana_varijabla>
  </DomainObject.Predmet.ProtuStrankaListFormatedOIB>
  <DomainObject.Predmet.ProtuStrankaListFormatedWithAdress>
    <izvorni_sadrzaj>
      <item>BIO-VINUM d.o.o. OPRTALJ, M.Laginje 19, 52460 Oprtalj</item>
    </izvorni_sadrzaj>
    <derivirana_varijabla naziv="DomainObject.Predmet.ProtuStrankaListFormatedWithAdress_1">
      <item>BIO-VINUM d.o.o. OPRTALJ, M.Laginje 19, 52460 Oprtalj</item>
    </derivirana_varijabla>
  </DomainObject.Predmet.ProtuStrankaListFormatedWithAdress>
  <DomainObject.Predmet.ProtuStrankaListFormatedWithAdressOIB>
    <izvorni_sadrzaj>
      <item>BIO-VINUM d.o.o. OPRTALJ, OIB 59259507409, M.Laginje 19, 52460 Oprtalj</item>
    </izvorni_sadrzaj>
    <derivirana_varijabla naziv="DomainObject.Predmet.ProtuStrankaListFormatedWithAdressOIB_1">
      <item>BIO-VINUM d.o.o. OPRTALJ, OIB 59259507409, M.Laginje 19, 52460 Oprtalj</item>
    </derivirana_varijabla>
  </DomainObject.Predmet.ProtuStrankaListFormatedWithAdressOIB>
  <DomainObject.Predmet.ProtuStrankaListNazivFormated>
    <izvorni_sadrzaj>
      <item>BIO-VINUM d.o.o. OPRTALJ</item>
    </izvorni_sadrzaj>
    <derivirana_varijabla naziv="DomainObject.Predmet.ProtuStrankaListNazivFormated_1">
      <item>BIO-VINUM d.o.o. OPRTALJ</item>
    </derivirana_varijabla>
  </DomainObject.Predmet.ProtuStrankaListNazivFormated>
  <DomainObject.Predmet.ProtuStrankaListNazivFormatedOIB>
    <izvorni_sadrzaj>
      <item>BIO-VINUM d.o.o. OPRTALJ, OIB 59259507409</item>
    </izvorni_sadrzaj>
    <derivirana_varijabla naziv="DomainObject.Predmet.ProtuStrankaListNazivFormatedOIB_1">
      <item>BIO-VINUM d.o.o. OPRTALJ, OIB 59259507409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BIO-VINUM d.o.o. OPRTALJ</izvorni_sadrzaj>
    <derivirana_varijabla naziv="DomainObject.Predmet.ProtustrankaIDrugi_1">BIO-VINUM d.o.o. OPRTALJ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BIO-VINUM d.o.o. OPRTALJ, OIB 59259507409, M.Laginje 19, 52460 Oprtalj</izvorni_sadrzaj>
    <derivirana_varijabla naziv="DomainObject.Predmet.ProtustrankaIDrugiAdressOIB_1">BIO-VINUM d.o.o. OPRTALJ, OIB 59259507409, M.Laginje 19, 52460 Oprtalj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BIO-VINUM d.o.o. OPRTALJ</item>
    </izvorni_sadrzaj>
    <derivirana_varijabla naziv="DomainObject.Predmet.SudioniciListNaziv_1">
      <item>FINANCIJSKA AGENCIJA, RC RIJEKA, PODRUŽNICA PULA, PULA</item>
      <item>BIO-VINUM d.o.o. OPRTALJ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BIO-VINUM d.o.o. OPRTALJ, OIB 59259507409, M.Laginje 19,52460 Oprtalj</item>
    </izvorni_sadrzaj>
    <derivirana_varijabla naziv="DomainObject.Predmet.SudioniciListAdressOIB_1">
      <item>FINANCIJSKA AGENCIJA, RC RIJEKA, PODRUŽNICA PULA, PULA, OIB 85821130368, Giardini 5,52100 Pula</item>
      <item>BIO-VINUM d.o.o. OPRTALJ, OIB 59259507409, M.Laginje 19,52460 Oprtalj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59259507409</item>
    </izvorni_sadrzaj>
    <derivirana_varijabla naziv="DomainObject.Predmet.SudioniciListNazivOIB_1">
      <item>, OIB 85821130368</item>
      <item>, OIB 59259507409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364</properties:Words>
  <properties:Characters>1965</properties:Characters>
  <properties:Lines>96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2015-11-18T13:15:00Z</dcterms:created>
  <dc:creator>Mihaela Kaligari</dc:creator>
  <dc:description/>
  <cp:keywords/>
  <cp:lastModifiedBy>Ana Jeromela</cp:lastModifiedBy>
  <cp:lastPrinted>2015-11-25T11:12:00Z</cp:lastPrinted>
  <dcterms:modified xmlns:xsi="http://www.w3.org/2001/XMLSchema-instance" xsi:type="dcterms:W3CDTF">2015-11-25T11:12:00Z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