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57dee" w14:paraId="9557dee" w:rsidRDefault="00266E31" w:rsidP="00266E31" w:rsidR="00266E31">
      <w:pPr>
        <w15:collapsed w:val="false"/>
      </w:pPr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2240">
        <w:tab/>
      </w:r>
      <w:r w:rsidR="00642240">
        <w:tab/>
      </w:r>
      <w:r w:rsidR="00642240">
        <w:tab/>
      </w:r>
      <w:r w:rsidR="00642240">
        <w:tab/>
      </w:r>
      <w:r w:rsidR="00642240">
        <w:tab/>
      </w:r>
      <w:r w:rsidR="00642240">
        <w:tab/>
      </w:r>
      <w:r w:rsidR="00642240">
        <w:tab/>
        <w:t xml:space="preserve">   </w:t>
      </w:r>
      <w:r w:rsidR="00642240" w:rsidRPr="00642240">
        <w:t>94.</w:t>
      </w:r>
      <w:r w:rsidR="00642240">
        <w:t xml:space="preserve"> </w:t>
      </w:r>
      <w:r w:rsidR="00CE36D3">
        <w:t xml:space="preserve">   St-</w:t>
      </w:r>
      <w:r w:rsidR="0025253A">
        <w:t>6627</w:t>
      </w:r>
      <w:r w:rsidR="00642240" w:rsidRPr="00642240">
        <w:t>/15</w:t>
      </w:r>
      <w:r w:rsidR="00E91AB0">
        <w:t>-9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</w:t>
      </w:r>
      <w:r w:rsidR="00A843FD">
        <w:rPr>
          <w:szCs w:val="24"/>
        </w:rPr>
        <w:t xml:space="preserve">Zagreb, </w:t>
      </w:r>
      <w:proofErr w:type="spellStart"/>
      <w:r w:rsidR="00A843FD">
        <w:rPr>
          <w:szCs w:val="24"/>
        </w:rPr>
        <w:t>Amruševa</w:t>
      </w:r>
      <w:proofErr w:type="spellEnd"/>
      <w:r w:rsidR="00A843FD">
        <w:rPr>
          <w:szCs w:val="24"/>
        </w:rPr>
        <w:t xml:space="preserve"> 2/II</w:t>
      </w:r>
    </w:p>
    <w:p w:rsidRDefault="00266E31" w:rsidP="00642240" w:rsidR="00266E31">
      <w:pPr>
        <w:rPr>
          <w:szCs w:val="24"/>
        </w:rPr>
      </w:pP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9D31E8" w:rsidR="00DF60D8">
      <w:pPr>
        <w:jc w:val="both"/>
      </w:pPr>
      <w:r>
        <w:rPr>
          <w:szCs w:val="24"/>
        </w:rPr>
        <w:tab/>
        <w:t xml:space="preserve">Trgovački sud u Zagrebu, </w:t>
      </w:r>
      <w:r w:rsidR="00642240" w:rsidRPr="00642240">
        <w:rPr>
          <w:szCs w:val="24"/>
        </w:rPr>
        <w:t xml:space="preserve">po sucu toga suda Nikoli Ribariću, na prijedlog </w:t>
      </w:r>
      <w:r w:rsidR="004F7ABD">
        <w:rPr>
          <w:szCs w:val="24"/>
        </w:rPr>
        <w:t xml:space="preserve">višeg </w:t>
      </w:r>
      <w:r w:rsidR="00642240" w:rsidRPr="00642240">
        <w:rPr>
          <w:szCs w:val="24"/>
        </w:rPr>
        <w:t xml:space="preserve">sudskog savjetnika Bojana </w:t>
      </w:r>
      <w:proofErr w:type="spellStart"/>
      <w:r w:rsidR="00642240" w:rsidRPr="00642240">
        <w:rPr>
          <w:szCs w:val="24"/>
        </w:rPr>
        <w:t>Petraša</w:t>
      </w:r>
      <w:proofErr w:type="spellEnd"/>
      <w:r>
        <w:rPr>
          <w:szCs w:val="24"/>
        </w:rPr>
        <w:t xml:space="preserve">, </w:t>
      </w:r>
      <w:r>
        <w:t xml:space="preserve">u stečajnom predmetu povodom zahtjeva </w:t>
      </w:r>
      <w:r w:rsidR="005B127D">
        <w:t>Financijske agencije,</w:t>
      </w:r>
      <w:r w:rsidR="0025253A" w:rsidRPr="0025253A">
        <w:t xml:space="preserve"> Regionalni centar Zagreb</w:t>
      </w:r>
      <w:r>
        <w:t xml:space="preserve">, Zagreb, Trg svibanjskih žrtava 1995. 1, za provedbu skraćenog stečajnog postupka nad dužnikom </w:t>
      </w:r>
      <w:r w:rsidR="00062FC3" w:rsidRPr="00062FC3">
        <w:t>PRIRODNO d.o.o.</w:t>
      </w:r>
      <w:r w:rsidR="00062FC3">
        <w:t xml:space="preserve">, </w:t>
      </w:r>
      <w:r w:rsidR="00477F63">
        <w:t>OIB:</w:t>
      </w:r>
      <w:r w:rsidR="00477F63" w:rsidRPr="00477F63">
        <w:t xml:space="preserve"> </w:t>
      </w:r>
      <w:r w:rsidR="00062FC3" w:rsidRPr="00062FC3">
        <w:t>32876406267</w:t>
      </w:r>
      <w:r w:rsidR="00477F63">
        <w:t>,</w:t>
      </w:r>
      <w:r w:rsidR="00CE36D3" w:rsidRPr="00CE36D3">
        <w:t xml:space="preserve"> </w:t>
      </w:r>
      <w:r w:rsidR="00477F63" w:rsidRPr="00477F63">
        <w:t>Zagreb</w:t>
      </w:r>
      <w:r w:rsidR="00CE36D3" w:rsidRPr="00CE36D3">
        <w:t xml:space="preserve">, </w:t>
      </w:r>
      <w:r w:rsidR="00E04854">
        <w:t>Međimurska 21</w:t>
      </w:r>
      <w:r w:rsidR="00477F63">
        <w:t xml:space="preserve">, </w:t>
      </w:r>
      <w:r w:rsidR="00E04854">
        <w:t>29. prosinca 2017.</w:t>
      </w:r>
    </w:p>
    <w:p w:rsidRDefault="00996B75" w:rsidP="00996B75" w:rsidR="00996B75">
      <w:pPr>
        <w:jc w:val="center"/>
      </w:pPr>
    </w:p>
    <w:p w:rsidRDefault="00266E31" w:rsidP="00266E31" w:rsidR="00266E31">
      <w:pPr>
        <w:jc w:val="center"/>
      </w:pPr>
      <w:r>
        <w:t>r i j e š i o   j e</w:t>
      </w:r>
    </w:p>
    <w:p w:rsidRDefault="00642240" w:rsidP="00266E31" w:rsidR="00642240">
      <w:pPr>
        <w:jc w:val="center"/>
      </w:pPr>
    </w:p>
    <w:p w:rsidRDefault="00266E31" w:rsidP="00266E31" w:rsidR="00266E31">
      <w:pPr>
        <w:jc w:val="center"/>
      </w:pPr>
      <w:r>
        <w:t xml:space="preserve"> </w:t>
      </w:r>
    </w:p>
    <w:p w:rsidRDefault="00266E31" w:rsidP="00266E31" w:rsidR="00266E31">
      <w:pPr>
        <w:jc w:val="both"/>
      </w:pPr>
      <w:r>
        <w:tab/>
        <w:t xml:space="preserve">Odbacuje se kao nedopušten zahtjev za provedbu skraćenog stečajnog postupka nad dužnikom </w:t>
      </w:r>
      <w:r w:rsidR="003A2751" w:rsidRPr="003A2751">
        <w:t>PRIRODNO d.o.o., OIB: 32876406267, Zagreb, Međimurska 21</w:t>
      </w:r>
      <w:r>
        <w:t>.</w:t>
      </w:r>
    </w:p>
    <w:p w:rsidRDefault="00266E31" w:rsidP="009D31E8" w:rsidR="00266E31">
      <w:pPr>
        <w:jc w:val="center"/>
      </w:pPr>
    </w:p>
    <w:p w:rsidRDefault="00266E31" w:rsidP="009D31E8" w:rsidR="00266E31">
      <w:pPr>
        <w:jc w:val="center"/>
      </w:pPr>
    </w:p>
    <w:p w:rsidRDefault="009D31E8" w:rsidP="009D31E8" w:rsidR="009D31E8">
      <w:pPr>
        <w:jc w:val="center"/>
      </w:pPr>
    </w:p>
    <w:p w:rsidRDefault="00266E31" w:rsidP="00266E31" w:rsidR="00266E31">
      <w:pPr>
        <w:jc w:val="center"/>
      </w:pPr>
      <w:r>
        <w:t>Obrazloženje</w:t>
      </w:r>
    </w:p>
    <w:p w:rsidRDefault="00266E31" w:rsidP="00266E31" w:rsidR="00266E31">
      <w:pPr>
        <w:jc w:val="center"/>
      </w:pPr>
    </w:p>
    <w:p w:rsidRDefault="00642240" w:rsidP="00266E31" w:rsidR="00642240">
      <w:pPr>
        <w:jc w:val="center"/>
      </w:pPr>
    </w:p>
    <w:p w:rsidRDefault="005B127D" w:rsidP="005B127D" w:rsidR="00266E31">
      <w:pPr>
        <w:ind w:firstLine="708"/>
        <w:jc w:val="both"/>
      </w:pPr>
      <w:r>
        <w:t>Financijska agencija</w:t>
      </w:r>
      <w:r w:rsidR="00DA336A">
        <w:t xml:space="preserve"> je </w:t>
      </w:r>
      <w:r w:rsidRPr="005B127D">
        <w:t>19. studenoga 2015.</w:t>
      </w:r>
      <w:r>
        <w:t>, u skladu s odredbom</w:t>
      </w:r>
      <w:r w:rsidRPr="005B127D">
        <w:t xml:space="preserve"> čl. 444. st. 1. Stečajnog zakona (»Narodne novine« broj 71/15; u daljnjem tekstu: SZ), u vezi čl. 428. SZ-a</w:t>
      </w:r>
      <w:r>
        <w:t xml:space="preserve">, </w:t>
      </w:r>
      <w:r w:rsidR="00DA336A">
        <w:t xml:space="preserve">podnijela </w:t>
      </w:r>
      <w:r w:rsidR="00266E31">
        <w:t xml:space="preserve">zahtjev za provedbu skraćenog stečajnog postupka nad dužnikom </w:t>
      </w:r>
      <w:r w:rsidR="00DA336A" w:rsidRPr="00DA336A">
        <w:t>PRIRODNO d.o.o., OIB: 32876406267, Zagreb, Međimurska 21</w:t>
      </w:r>
      <w:r w:rsidR="00266E31">
        <w:t>.</w:t>
      </w:r>
    </w:p>
    <w:p w:rsidRDefault="00266E31" w:rsidP="00266E31" w:rsidR="00266E31">
      <w:pPr>
        <w:jc w:val="both"/>
      </w:pPr>
    </w:p>
    <w:p w:rsidRDefault="00266E31" w:rsidP="00266E31" w:rsidR="00266E31">
      <w:pPr>
        <w:jc w:val="both"/>
      </w:pPr>
      <w:r>
        <w:tab/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66E31" w:rsidP="00266E31" w:rsidR="00266E31">
      <w:pPr>
        <w:jc w:val="both"/>
      </w:pPr>
    </w:p>
    <w:p w:rsidRDefault="00266E31" w:rsidP="00266E31" w:rsidR="003B3347">
      <w:pPr>
        <w:jc w:val="both"/>
      </w:pPr>
      <w:r>
        <w:tab/>
        <w:t>Uvidom u sudski registar ovog suda utvrđeno je da je nad dužnikom, rješenjem ovog suda</w:t>
      </w:r>
      <w:r w:rsidR="00642240">
        <w:t>,</w:t>
      </w:r>
      <w:r>
        <w:t xml:space="preserve"> poslovni broj </w:t>
      </w:r>
      <w:r w:rsidR="005B127D">
        <w:t xml:space="preserve">St-2910/2015 od 17. listopada </w:t>
      </w:r>
      <w:r w:rsidR="005B127D" w:rsidRPr="005B127D">
        <w:t>2017</w:t>
      </w:r>
      <w:r>
        <w:t>., otvoren</w:t>
      </w:r>
      <w:r w:rsidR="005B127D">
        <w:t xml:space="preserve"> </w:t>
      </w:r>
      <w:r>
        <w:t>stečajni postupak.</w:t>
      </w:r>
    </w:p>
    <w:p w:rsidRDefault="003B3347" w:rsidP="003B3347" w:rsidR="003B3347">
      <w:pPr>
        <w:jc w:val="both"/>
      </w:pPr>
    </w:p>
    <w:p w:rsidRDefault="00642240" w:rsidP="003B3347" w:rsidR="00266E31">
      <w:pPr>
        <w:ind w:firstLine="708"/>
        <w:jc w:val="both"/>
      </w:pPr>
      <w:r>
        <w:t>Budući</w:t>
      </w:r>
      <w:r w:rsidR="00266E31">
        <w:t xml:space="preserve"> da je jedan od uvjeta za provođenje skraćenog stečajnog postupka </w:t>
      </w:r>
      <w:r w:rsidR="003B3347">
        <w:t xml:space="preserve">taj </w:t>
      </w:r>
      <w:r w:rsidR="00266E31">
        <w:t xml:space="preserve">da nisu ispunjene pretpostavke za pokretanje drugog postupka radi brisanja iz sudskog registra, što u </w:t>
      </w:r>
      <w:r w:rsidR="00266E31">
        <w:lastRenderedPageBreak/>
        <w:t>konk</w:t>
      </w:r>
      <w:r w:rsidR="00477F63">
        <w:t>retnom predmetu nije slučaj</w:t>
      </w:r>
      <w:r>
        <w:t xml:space="preserve"> s obzirom da</w:t>
      </w:r>
      <w:r w:rsidR="00266E31">
        <w:t xml:space="preserve"> je nad dužnikom otvoren stečajni postupak, to je zahtjev za provedbu skraćenog stečajnog postupka valjalo odbaciti kao nedopušten.</w:t>
      </w:r>
    </w:p>
    <w:p w:rsidRDefault="00266E31" w:rsidP="00266E31" w:rsidR="00266E31">
      <w:pPr>
        <w:jc w:val="both"/>
      </w:pPr>
    </w:p>
    <w:p w:rsidRDefault="00642240" w:rsidP="00266E31" w:rsidR="00642240">
      <w:pPr>
        <w:jc w:val="both"/>
      </w:pPr>
    </w:p>
    <w:p w:rsidRDefault="00266E31" w:rsidP="00266E31" w:rsidR="00266E31">
      <w:pPr>
        <w:jc w:val="center"/>
      </w:pPr>
      <w:r>
        <w:t xml:space="preserve">U Zagrebu </w:t>
      </w:r>
      <w:r w:rsidR="00BB1083">
        <w:t>29</w:t>
      </w:r>
      <w:r w:rsidR="00477F63">
        <w:t xml:space="preserve">. </w:t>
      </w:r>
      <w:r w:rsidR="00BB1083">
        <w:t>prosinca 2017</w:t>
      </w:r>
      <w:r>
        <w:t>.</w:t>
      </w:r>
    </w:p>
    <w:p w:rsidRDefault="00266E31" w:rsidP="00266E31" w:rsidR="00266E31">
      <w:pPr>
        <w:jc w:val="center"/>
      </w:pPr>
    </w:p>
    <w:p w:rsidRDefault="00642240" w:rsidP="00266E31" w:rsidR="00642240">
      <w:pPr>
        <w:jc w:val="center"/>
      </w:pPr>
    </w:p>
    <w:p w:rsidRDefault="00642240" w:rsidP="00642240" w:rsidR="00642240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</w:t>
      </w:r>
      <w:r w:rsidRPr="00642240">
        <w:rPr>
          <w:rFonts w:eastAsia="Times New Roman"/>
          <w:szCs w:val="24"/>
        </w:rPr>
        <w:t>SUDAC:</w:t>
      </w:r>
    </w:p>
    <w:p w:rsidRDefault="00642240" w:rsidP="00642240" w:rsidR="00642240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NIKOLA RIBARIĆ</w:t>
      </w:r>
    </w:p>
    <w:p w:rsidRDefault="00642240" w:rsidP="00642240" w:rsidR="00642240" w:rsidRPr="00642240">
      <w:pPr>
        <w:jc w:val="center"/>
        <w:rPr>
          <w:rFonts w:eastAsia="Times New Roman"/>
          <w:szCs w:val="24"/>
        </w:rPr>
      </w:pPr>
    </w:p>
    <w:p w:rsidRDefault="00642240" w:rsidP="00642240" w:rsidR="00642240" w:rsidRPr="00642240">
      <w:pPr>
        <w:jc w:val="center"/>
        <w:rPr>
          <w:rFonts w:eastAsia="Times New Roman"/>
          <w:szCs w:val="24"/>
        </w:rPr>
      </w:pPr>
    </w:p>
    <w:p w:rsidRDefault="00642240" w:rsidP="00642240" w:rsidR="00642240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</w:t>
      </w:r>
      <w:r w:rsidRPr="00642240">
        <w:rPr>
          <w:rFonts w:eastAsia="Times New Roman"/>
          <w:szCs w:val="24"/>
        </w:rPr>
        <w:t>Nacrt odluke izradio:</w:t>
      </w:r>
    </w:p>
    <w:p w:rsidRDefault="00642240" w:rsidP="00642240" w:rsidR="00266E31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 w:rsidR="00577628">
        <w:rPr>
          <w:rFonts w:eastAsia="Times New Roman"/>
          <w:szCs w:val="24"/>
        </w:rPr>
        <w:t xml:space="preserve">                       </w:t>
      </w:r>
      <w:r>
        <w:rPr>
          <w:rFonts w:eastAsia="Times New Roman"/>
          <w:szCs w:val="24"/>
        </w:rPr>
        <w:t xml:space="preserve"> </w:t>
      </w:r>
      <w:r w:rsidR="00577628">
        <w:rPr>
          <w:rFonts w:eastAsia="Times New Roman"/>
          <w:szCs w:val="24"/>
        </w:rPr>
        <w:t>Viši s</w:t>
      </w:r>
      <w:r w:rsidRPr="00642240">
        <w:rPr>
          <w:rFonts w:eastAsia="Times New Roman"/>
          <w:szCs w:val="24"/>
        </w:rPr>
        <w:t>ud</w:t>
      </w:r>
      <w:r>
        <w:rPr>
          <w:rFonts w:eastAsia="Times New Roman"/>
          <w:szCs w:val="24"/>
        </w:rPr>
        <w:t>ski savjetnik BOJAN PETRAŠ</w:t>
      </w:r>
    </w:p>
    <w:p w:rsidRDefault="00266E31" w:rsidP="00266E31" w:rsidR="00266E31">
      <w:pPr>
        <w:jc w:val="right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D8451A" w:rsidP="00266E31" w:rsidR="00642240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DNA:</w:t>
      </w:r>
    </w:p>
    <w:p w:rsidRDefault="00D8451A" w:rsidP="00D8451A" w:rsidR="00D8451A">
      <w:pPr>
        <w:pStyle w:val="Odlomakpopisa"/>
        <w:numPr>
          <w:ilvl w:val="0"/>
          <w:numId w:val="2"/>
        </w:num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Podnositelju zahtjeva: FINA-i</w:t>
      </w:r>
    </w:p>
    <w:p w:rsidRDefault="00D8451A" w:rsidP="00D8451A" w:rsidR="00D8451A">
      <w:pPr>
        <w:pStyle w:val="Odlomakpopisa"/>
        <w:numPr>
          <w:ilvl w:val="0"/>
          <w:numId w:val="2"/>
        </w:num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Dužnik</w:t>
      </w:r>
    </w:p>
    <w:p w:rsidRDefault="00D8451A" w:rsidP="00D8451A" w:rsidR="00D8451A" w:rsidRPr="00D8451A">
      <w:pPr>
        <w:pStyle w:val="Odlomakpopisa"/>
        <w:numPr>
          <w:ilvl w:val="0"/>
          <w:numId w:val="2"/>
        </w:num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Mrežna stranica e-Oglasne ploče</w:t>
      </w:r>
      <w:bookmarkStart w:name="_GoBack" w:id="0"/>
      <w:bookmarkEnd w:id="0"/>
    </w:p>
    <w:p w:rsidRDefault="00D8451A" w:rsidP="00D8451A" w:rsidR="00266E31">
      <w:pPr>
        <w:ind w:left="4956"/>
        <w:rPr>
          <w:rFonts w:eastAsia="Times New Roman"/>
          <w:szCs w:val="24"/>
        </w:rPr>
      </w:pPr>
      <w:r>
        <w:rPr>
          <w:rFonts w:eastAsia="Times New Roman"/>
          <w:szCs w:val="24"/>
          <w:lang w:eastAsia="hr-HR"/>
        </w:rPr>
        <w:t xml:space="preserve">   </w:t>
      </w: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</w:p>
    <w:p w:rsidRDefault="00131E95" w:rsidR="00131E95"/>
    <w:sectPr w:rsidSect="00642240" w:rsidR="00131E95">
      <w:headerReference w:type="default" r:id="rId10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B29" w:rsidP="00266E31" w:rsidR="00842B29">
      <w:r>
        <w:separator/>
      </w:r>
    </w:p>
  </w:endnote>
  <w:endnote w:id="0" w:type="continuationSeparator">
    <w:p w:rsidRDefault="00842B29" w:rsidP="00266E31" w:rsidR="00842B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B29" w:rsidP="00266E31" w:rsidR="00842B29">
      <w:r>
        <w:separator/>
      </w:r>
    </w:p>
  </w:footnote>
  <w:footnote w:id="0" w:type="continuationSeparator">
    <w:p w:rsidRDefault="00842B29" w:rsidP="00266E31" w:rsidR="00842B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7806536"/>
      <w:docPartObj>
        <w:docPartGallery w:val="Page Numbers (Top of Page)"/>
        <w:docPartUnique/>
      </w:docPartObj>
    </w:sdtPr>
    <w:sdtEndPr/>
    <w:sdtContent>
      <w:p w:rsidRDefault="00642240" w:rsidP="00642240" w:rsidR="00266E31">
        <w:pPr>
          <w:pStyle w:val="Zaglavlje"/>
          <w:ind w:firstLine="4248"/>
          <w:jc w:val="center"/>
        </w:pPr>
        <w:r>
          <w:tab/>
        </w:r>
        <w:r>
          <w:tab/>
        </w:r>
        <w:r w:rsidR="003B3347">
          <w:t xml:space="preserve">94.    </w:t>
        </w:r>
        <w:r w:rsidR="00DF60D8" w:rsidRPr="00DF60D8">
          <w:t>St-6627/15-9</w:t>
        </w:r>
      </w:p>
    </w:sdtContent>
  </w:sdt>
  <w:p w:rsidRDefault="00266E31" w:rsidR="00266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D437882"/>
    <w:multiLevelType w:val="hybridMultilevel"/>
    <w:tmpl w:val="4B14B744"/>
    <w:lvl w:tplc="BCF0E8E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62FC3"/>
    <w:rsid w:val="001032F4"/>
    <w:rsid w:val="00131E95"/>
    <w:rsid w:val="0019711A"/>
    <w:rsid w:val="001A1D04"/>
    <w:rsid w:val="0025253A"/>
    <w:rsid w:val="00266E31"/>
    <w:rsid w:val="003040C2"/>
    <w:rsid w:val="00384BC2"/>
    <w:rsid w:val="003A2751"/>
    <w:rsid w:val="003B3347"/>
    <w:rsid w:val="00457EF8"/>
    <w:rsid w:val="00477F63"/>
    <w:rsid w:val="00497358"/>
    <w:rsid w:val="004F7ABD"/>
    <w:rsid w:val="00577628"/>
    <w:rsid w:val="005B127D"/>
    <w:rsid w:val="00642240"/>
    <w:rsid w:val="007A1913"/>
    <w:rsid w:val="00842B29"/>
    <w:rsid w:val="00950F54"/>
    <w:rsid w:val="00963598"/>
    <w:rsid w:val="00996B75"/>
    <w:rsid w:val="009D31E8"/>
    <w:rsid w:val="009E2572"/>
    <w:rsid w:val="00A17A7E"/>
    <w:rsid w:val="00A53DC3"/>
    <w:rsid w:val="00A843FD"/>
    <w:rsid w:val="00B4105F"/>
    <w:rsid w:val="00BB1083"/>
    <w:rsid w:val="00BB6728"/>
    <w:rsid w:val="00BF580F"/>
    <w:rsid w:val="00CA63C1"/>
    <w:rsid w:val="00CE36D3"/>
    <w:rsid w:val="00D05353"/>
    <w:rsid w:val="00D8451A"/>
    <w:rsid w:val="00D90085"/>
    <w:rsid w:val="00DA336A"/>
    <w:rsid w:val="00DF60D8"/>
    <w:rsid w:val="00E04854"/>
    <w:rsid w:val="00E91AB0"/>
    <w:rsid w:val="00F55402"/>
    <w:rsid w:val="00F94136"/>
    <w:rsid w:val="00FB34BE"/>
    <w:rsid w:val="00FD0B83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8451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845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St-6627/2015-9</izvorni_sadrzaj>
    <derivirana_varijabla naziv="DomainObject.Oznaka_1">St-6627/2015-9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6627</izvorni_sadrzaj>
    <derivirana_varijabla naziv="DomainObject.Predmet.Broj_1">6627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St-6627/2015</izvorni_sadrzaj>
    <derivirana_varijabla naziv="DomainObject.Predmet.OznakaBroj_1">St-6627/2015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PRIRODNO d.o.o.</izvorni_sadrzaj>
    <derivirana_varijabla naziv="DomainObject.Predmet.ProtustrankaFormated_1">  PRIRODNO d.o.o.</derivirana_varijabla>
  </DomainObject.Predmet.ProtustrankaFormated>
  <DomainObject.Predmet.ProtustrankaFormatedOIB>
    <izvorni_sadrzaj>  PRIRODNO d.o.o., OIB 32876406267</izvorni_sadrzaj>
    <derivirana_varijabla naziv="DomainObject.Predmet.ProtustrankaFormatedOIB_1">  PRIRODNO d.o.o., OIB 32876406267</derivirana_varijabla>
  </DomainObject.Predmet.ProtustrankaFormatedOIB>
  <DomainObject.Predmet.ProtustrankaFormatedWithAdress>
    <izvorni_sadrzaj> PRIRODNO d.o.o., Međimurska 21, 10000 Zagreb</izvorni_sadrzaj>
    <derivirana_varijabla naziv="DomainObject.Predmet.ProtustrankaFormatedWithAdress_1"> PRIRODNO d.o.o., Međimurska 21, 10000 Zagreb</derivirana_varijabla>
  </DomainObject.Predmet.ProtustrankaFormatedWithAdress>
  <DomainObject.Predmet.ProtustrankaFormatedWithAdressOIB>
    <izvorni_sadrzaj> PRIRODNO d.o.o., OIB 32876406267, Međimurska 21, 10000 Zagreb</izvorni_sadrzaj>
    <derivirana_varijabla naziv="DomainObject.Predmet.ProtustrankaFormatedWithAdressOIB_1"> PRIRODNO d.o.o., OIB 32876406267, Međimurska 21, 10000 Zagreb</derivirana_varijabla>
  </DomainObject.Predmet.ProtustrankaFormatedWithAdressOIB>
  <DomainObject.Predmet.ProtustrankaWithAdress>
    <izvorni_sadrzaj>PRIRODNO d.o.o. Međimurska 21, 10000 Zagreb</izvorni_sadrzaj>
    <derivirana_varijabla naziv="DomainObject.Predmet.ProtustrankaWithAdress_1">PRIRODNO d.o.o. Međimurska 21, 10000 Zagreb</derivirana_varijabla>
  </DomainObject.Predmet.ProtustrankaWithAdress>
  <DomainObject.Predmet.ProtustrankaWithAdressOIB>
    <izvorni_sadrzaj>PRIRODNO d.o.o., OIB 32876406267, Međimurska 21, 10000 Zagreb</izvorni_sadrzaj>
    <derivirana_varijabla naziv="DomainObject.Predmet.ProtustrankaWithAdressOIB_1">PRIRODNO d.o.o., OIB 32876406267, Međimurska 21, 10000 Zagreb</derivirana_varijabla>
  </DomainObject.Predmet.ProtustrankaWithAdressOIB>
  <DomainObject.Predmet.ProtustrankaNazivFormated>
    <izvorni_sadrzaj>PRIRODNO d.o.o.</izvorni_sadrzaj>
    <derivirana_varijabla naziv="DomainObject.Predmet.ProtustrankaNazivFormated_1">PRIRODNO d.o.o.</derivirana_varijabla>
  </DomainObject.Predmet.ProtustrankaNazivFormated>
  <DomainObject.Predmet.ProtustrankaNazivFormatedOIB>
    <izvorni_sadrzaj>PRIRODNO d.o.o., OIB 32876406267</izvorni_sadrzaj>
    <derivirana_varijabla naziv="DomainObject.Predmet.ProtustrankaNazivFormatedOIB_1">PRIRODNO d.o.o., OIB 32876406267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 - B.Petraš</izvorni_sadrzaj>
    <derivirana_varijabla naziv="DomainObject.Predmet.Referada.Naziv_1">94. - B.Petraš</derivirana_varijabla>
  </DomainObject.Predmet.Referada.Naziv>
  <DomainObject.Predmet.Referada.Oznaka>
    <izvorni_sadrzaj>94.</izvorni_sadrzaj>
    <derivirana_varijabla naziv="DomainObject.Predmet.Referada.Oznaka_1">94.</derivirana_varijabla>
  </DomainObject.Predmet.Referada.Oznaka>
  <DomainObject.Predmet.Referada.Prostorija.Naziv>
    <izvorni_sadrzaj>Soba DZ 80/III</izvorni_sadrzaj>
    <derivirana_varijabla naziv="DomainObject.Predmet.Referada.Prostorija.Naziv_1">Soba DZ 80/III</derivirana_varijabla>
  </DomainObject.Predmet.Referada.Prostorija.Naziv>
  <DomainObject.Predmet.Referada.Prostorija.Oznaka>
    <izvorni_sadrzaj>DZ III 80</izvorni_sadrzaj>
    <derivirana_varijabla naziv="DomainObject.Predmet.Referada.Prostorija.Oznaka_1">DZ III 80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 - B.Petraš</izvorni_sadrzaj>
    <derivirana_varijabla naziv="DomainObject.Predmet.TrenutnaLokacijaSpisa.Naziv_1">94.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Jugović</izvorni_sadrzaj>
    <derivirana_varijabla naziv="DomainObject.Predmet.Zapisnicar_1">Kristina Jugović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PRIRODNO d.o.o.</item>
    </izvorni_sadrzaj>
    <derivirana_varijabla naziv="DomainObject.Predmet.ProtuStrankaListFormated_1">
      <item>PRIRODNO d.o.o.</item>
    </derivirana_varijabla>
  </DomainObject.Predmet.ProtuStrankaListFormated>
  <DomainObject.Predmet.ProtuStrankaListFormatedOIB>
    <izvorni_sadrzaj>
      <item>PRIRODNO d.o.o., OIB 32876406267</item>
    </izvorni_sadrzaj>
    <derivirana_varijabla naziv="DomainObject.Predmet.ProtuStrankaListFormatedOIB_1">
      <item>PRIRODNO d.o.o., OIB 32876406267</item>
    </derivirana_varijabla>
  </DomainObject.Predmet.ProtuStrankaListFormatedOIB>
  <DomainObject.Predmet.ProtuStrankaListFormatedWithAdress>
    <izvorni_sadrzaj>
      <item>PRIRODNO d.o.o., Međimurska 21, 10000 Zagreb</item>
    </izvorni_sadrzaj>
    <derivirana_varijabla naziv="DomainObject.Predmet.ProtuStrankaListFormatedWithAdress_1">
      <item>PRIRODNO d.o.o., Međimurska 21, 10000 Zagreb</item>
    </derivirana_varijabla>
  </DomainObject.Predmet.ProtuStrankaListFormatedWithAdress>
  <DomainObject.Predmet.ProtuStrankaListFormatedWithAdressOIB>
    <izvorni_sadrzaj>
      <item>PRIRODNO d.o.o., OIB 32876406267, Međimurska 21, 10000 Zagreb</item>
    </izvorni_sadrzaj>
    <derivirana_varijabla naziv="DomainObject.Predmet.ProtuStrankaListFormatedWithAdressOIB_1">
      <item>PRIRODNO d.o.o., OIB 32876406267, Međimurska 21, 10000 Zagreb</item>
    </derivirana_varijabla>
  </DomainObject.Predmet.ProtuStrankaListFormatedWithAdressOIB>
  <DomainObject.Predmet.ProtuStrankaListNazivFormated>
    <izvorni_sadrzaj>
      <item>PRIRODNO d.o.o.</item>
    </izvorni_sadrzaj>
    <derivirana_varijabla naziv="DomainObject.Predmet.ProtuStrankaListNazivFormated_1">
      <item>PRIRODNO d.o.o.</item>
    </derivirana_varijabla>
  </DomainObject.Predmet.ProtuStrankaListNazivFormated>
  <DomainObject.Predmet.ProtuStrankaListNazivFormatedOIB>
    <izvorni_sadrzaj>
      <item>PRIRODNO d.o.o., OIB 32876406267</item>
    </izvorni_sadrzaj>
    <derivirana_varijabla naziv="DomainObject.Predmet.ProtuStrankaListNazivFormatedOIB_1">
      <item>PRIRODNO d.o.o., OIB 32876406267</item>
    </derivirana_varijabla>
  </DomainObject.Predmet.ProtuStrankaListNazivFormatedOIB>
  <DomainObject.Predmet.OstaliListFormated>
    <izvorni_sadrzaj>
      <item>Željko Kiperaš</item>
    </izvorni_sadrzaj>
    <derivirana_varijabla naziv="DomainObject.Predmet.OstaliListFormated_1">
      <item>Željko Kiperaš</item>
    </derivirana_varijabla>
  </DomainObject.Predmet.OstaliListFormated>
  <DomainObject.Predmet.OstaliListFormatedOIB>
    <izvorni_sadrzaj>
      <item>Željko Kiperaš, OIB 84480159432</item>
    </izvorni_sadrzaj>
    <derivirana_varijabla naziv="DomainObject.Predmet.OstaliListFormatedOIB_1">
      <item>Željko Kiperaš, OIB 84480159432</item>
    </derivirana_varijabla>
  </DomainObject.Predmet.OstaliListFormatedOIB>
  <DomainObject.Predmet.OstaliListFormatedWithAdress>
    <izvorni_sadrzaj>
      <item>Željko Kiperaš, Od Gaja 32, 20000 Dubrovnik</item>
    </izvorni_sadrzaj>
    <derivirana_varijabla naziv="DomainObject.Predmet.OstaliListFormatedWithAdress_1">
      <item>Željko Kiperaš, Od Gaja 32, 20000 Dubrovnik</item>
    </derivirana_varijabla>
  </DomainObject.Predmet.OstaliListFormatedWithAdress>
  <DomainObject.Predmet.OstaliListFormatedWithAdressOIB>
    <izvorni_sadrzaj>
      <item>Željko Kiperaš, OIB 84480159432, Od Gaja 32, 20000 Dubrovnik</item>
    </izvorni_sadrzaj>
    <derivirana_varijabla naziv="DomainObject.Predmet.OstaliListFormatedWithAdressOIB_1">
      <item>Željko Kiperaš, OIB 84480159432, Od Gaja 32, 20000 Dubrovnik</item>
    </derivirana_varijabla>
  </DomainObject.Predmet.OstaliListFormatedWithAdressOIB>
  <DomainObject.Predmet.OstaliListNazivFormated>
    <izvorni_sadrzaj>
      <item>Željko Kiperaš</item>
    </izvorni_sadrzaj>
    <derivirana_varijabla naziv="DomainObject.Predmet.OstaliListNazivFormated_1">
      <item>Željko Kiperaš</item>
    </derivirana_varijabla>
  </DomainObject.Predmet.OstaliListNazivFormated>
  <DomainObject.Predmet.OstaliListNazivFormatedOIB>
    <izvorni_sadrzaj>
      <item>Željko Kiperaš, OIB 84480159432</item>
    </izvorni_sadrzaj>
    <derivirana_varijabla naziv="DomainObject.Predmet.OstaliListNazivFormatedOIB_1">
      <item>Željko Kiperaš, OIB 84480159432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>St-6627/2015-9</izvorni_sadrzaj>
    <derivirana_varijabla naziv="DomainObject.PoslovniBrojDokumenta_1">St-6627/2015-9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PRIRODNO d.o.o.</izvorni_sadrzaj>
    <derivirana_varijabla naziv="DomainObject.Predmet.ProtustrankaIDrugi_1">PRIRODNO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PRIRODNO d.o.o., OIB 32876406267, Međimurska 21, 10000 Zagreb</izvorni_sadrzaj>
    <derivirana_varijabla naziv="DomainObject.Predmet.ProtustrankaIDrugiAdressOIB_1">PRIRODNO d.o.o., OIB 32876406267,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PRIRODNO d.o.o.</item>
      <item>Željko Kiperaš</item>
    </izvorni_sadrzaj>
    <derivirana_varijabla naziv="DomainObject.Predmet.SudioniciListNaziv_1">
      <item>FINA Regionalni centar Zagreb</item>
      <item>PRIRODNO d.o.o.</item>
      <item>Željko Kiperaš</item>
    </derivirana_varijabla>
  </DomainObject.Predmet.SudioniciListNaziv>
  <DomainObject.Predmet.SudioniciListAdressOIB>
    <izvorni_sadrzaj>
      <item>FINA Regionalni centar Zagreb, OIB 85821130368, Trg svibanjskih žrtava 1995. 1,10000 Zagreb</item>
      <item>PRIRODNO d.o.o., OIB 32876406267, Međimurska 21,10000 Zagreb</item>
      <item>Željko Kiperaš, OIB 84480159432, Od Gaja 32,20000 Dubrovnik</item>
    </izvorni_sadrzaj>
    <derivirana_varijabla naziv="DomainObject.Predmet.SudioniciListAdressOIB_1">
      <item>FINA Regionalni centar Zagreb, OIB 85821130368, Trg svibanjskih žrtava 1995. 1,10000 Zagreb</item>
      <item>PRIRODNO d.o.o., OIB 32876406267, Međimurska 21,10000 Zagreb</item>
      <item>Željko Kiperaš, OIB 84480159432, Od Gaja 32,20000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32876406267</item>
      <item>, OIB 84480159432</item>
    </izvorni_sadrzaj>
    <derivirana_varijabla naziv="DomainObject.Predmet.SudioniciListNazivOIB_1">
      <item>, OIB 85821130368</item>
      <item>, OIB 32876406267</item>
      <item>, OIB 84480159432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1942</properties:Characters>
  <properties:Lines>73</properties:Lines>
  <properties:Paragraphs>25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2016-05-10T12:07:00Z</dcterms:created>
  <dc:creator>Ivana Manestar</dc:creator>
  <cp:lastModifiedBy>Kristina Jugović</cp:lastModifiedBy>
  <cp:lastPrinted>2017-12-29T10:58:00Z</cp:lastPrinted>
  <dcterms:modified xmlns:xsi="http://www.w3.org/2001/XMLSchema-instance" xsi:type="dcterms:W3CDTF">2017-12-29T11:03:00Z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St-6627/2015-9 / Odluka - Rješenje o odbačaju zahtjeva za skraćeni stečajni postupak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