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be00" w14:paraId="370be00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0D2DE1">
        <w:rPr>
          <w:rFonts w:eastAsia="Times New Roman" w:hAnsi="Times New Roman" w:ascii="Times New Roman"/>
          <w:sz w:val="24"/>
          <w:szCs w:val="24"/>
          <w:lang w:eastAsia="hr-HR"/>
        </w:rPr>
        <w:t>A.B.-ŠIMIĆ d.o.o., Sesvete, Orhideja 6, OIB: 08236972408</w:t>
      </w:r>
      <w:r w:rsidR="00020E9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0D2DE1">
        <w:rPr>
          <w:rFonts w:eastAsia="Times New Roman" w:hAnsi="Times New Roman" w:ascii="Times New Roman"/>
          <w:sz w:val="24"/>
          <w:szCs w:val="24"/>
          <w:lang w:eastAsia="hr-HR"/>
        </w:rPr>
        <w:t>A.B.-ŠIMIĆ d.o.o., Sesvete, Orhideja 6, OIB: 08236972408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0D2DE1">
        <w:rPr>
          <w:rFonts w:eastAsia="Times New Roman" w:hAnsi="Times New Roman" w:ascii="Times New Roman"/>
          <w:sz w:val="24"/>
          <w:szCs w:val="24"/>
          <w:lang w:eastAsia="hr-HR"/>
        </w:rPr>
        <w:t>A.B.-ŠIMIĆ d.o.o., Sesvete, Orhideja 6, OIB: 08236972408,</w:t>
      </w:r>
      <w:r w:rsidR="000D2DE1">
        <w:rPr>
          <w:rFonts w:hAnsi="Times New Roman" w:ascii="Times New Roman"/>
          <w:sz w:val="24"/>
          <w:szCs w:val="24"/>
        </w:rPr>
        <w:t xml:space="preserve"> ANITI ŠIMIĆ, Sesvete, Ulica orhideja 6, OIB: 71122221336,</w:t>
      </w:r>
      <w:r w:rsidR="009117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8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65668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23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veljače 2017. u </w:t>
      </w:r>
      <w:r w:rsidR="000D2DE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10,00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7A5A1F" w:rsidP="007A5A1F" w:rsidR="00AD75EF" w:rsidRPr="007A5A1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AD75EF" w:rsidRP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0D2DE1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0D2DE1">
        <w:rPr>
          <w:rFonts w:eastAsia="Times New Roman" w:hAnsi="Times New Roman" w:ascii="Times New Roman"/>
          <w:sz w:val="24"/>
          <w:szCs w:val="24"/>
          <w:lang w:eastAsia="hr-HR"/>
        </w:rPr>
        <w:t>A.B.-ŠIMIĆ d.o.o., Sesvete, Orhideja 6, OIB: 08236972408,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444. st. 2</w:t>
      </w:r>
      <w:r w:rsidR="007252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38B" w:rsidP="00AD75EF" w:rsidR="0088438B">
      <w:pPr>
        <w:spacing w:lineRule="auto" w:line="240" w:after="0"/>
      </w:pPr>
      <w:r>
        <w:separator/>
      </w:r>
    </w:p>
  </w:endnote>
  <w:endnote w:id="0" w:type="continuationSeparator">
    <w:p w:rsidRDefault="0088438B" w:rsidP="00AD75EF" w:rsidR="008843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38B" w:rsidP="00AD75EF" w:rsidR="0088438B">
      <w:pPr>
        <w:spacing w:lineRule="auto" w:line="240" w:after="0"/>
      </w:pPr>
      <w:r>
        <w:separator/>
      </w:r>
    </w:p>
  </w:footnote>
  <w:footnote w:id="0" w:type="continuationSeparator">
    <w:p w:rsidRDefault="0088438B" w:rsidP="00AD75EF" w:rsidR="008843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E95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0D2DE1">
      <w:t>2100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020E95"/>
    <w:rsid w:val="000D2DE1"/>
    <w:rsid w:val="00122885"/>
    <w:rsid w:val="002F3142"/>
    <w:rsid w:val="00350E95"/>
    <w:rsid w:val="0040288E"/>
    <w:rsid w:val="0042276E"/>
    <w:rsid w:val="004555A8"/>
    <w:rsid w:val="005248A6"/>
    <w:rsid w:val="00656684"/>
    <w:rsid w:val="007252FD"/>
    <w:rsid w:val="007A5A1F"/>
    <w:rsid w:val="0088438B"/>
    <w:rsid w:val="008F0E72"/>
    <w:rsid w:val="009117B8"/>
    <w:rsid w:val="00AD75EF"/>
    <w:rsid w:val="00B21D1D"/>
    <w:rsid w:val="00E5731F"/>
    <w:rsid w:val="00EE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350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E9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0E9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0E9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0E9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350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E9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0E9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0E9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0E9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2100</izvorni_sadrzaj>
    <derivirana_varijabla naziv="DomainObject.Predmet.Broj_1">2100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St-2100/2016</izvorni_sadrzaj>
    <derivirana_varijabla naziv="DomainObject.Predmet.OznakaBroj_1">St-2100/2016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A.B.-ŠIMIĆ d.o.o. zastupanog po punomoćniku Anita Šimić</izvorni_sadrzaj>
    <derivirana_varijabla naziv="DomainObject.Predmet.ProtustrankaFormated_1">  A.B.-ŠIMIĆ d.o.o. zastupanog po punomoćniku Anita Šimić</derivirana_varijabla>
  </DomainObject.Predmet.ProtustrankaFormated>
  <DomainObject.Predmet.ProtustrankaFormatedOIB>
    <izvorni_sadrzaj>  A.B.-ŠIMIĆ d.o.o., OIB 08236972408 zastupanog po punomoćniku Anita Šimić</izvorni_sadrzaj>
    <derivirana_varijabla naziv="DomainObject.Predmet.ProtustrankaFormatedOIB_1">  A.B.-ŠIMIĆ d.o.o., OIB 08236972408 zastupanog po punomoćniku Anita Šimić</derivirana_varijabla>
  </DomainObject.Predmet.ProtustrankaFormatedOIB>
  <DomainObject.Predmet.ProtustrankaFormatedWithAdress>
    <izvorni_sadrzaj> A.B.-ŠIMIĆ d.o.o., Orhideja 6, 10360 Sesvete zastupanog po punomoćniku Anita Šimić</izvorni_sadrzaj>
    <derivirana_varijabla naziv="DomainObject.Predmet.ProtustrankaFormatedWithAdress_1"> A.B.-ŠIMIĆ d.o.o., Orhideja 6, 10360 Sesvete zastupanog po punomoćniku Anita Šimić</derivirana_varijabla>
  </DomainObject.Predmet.ProtustrankaFormatedWithAdress>
  <DomainObject.Predmet.ProtustrankaFormatedWithAdressOIB>
    <izvorni_sadrzaj> A.B.-ŠIMIĆ d.o.o., OIB 08236972408, Orhideja 6, 10360 Sesvete zastupanog po punomoćniku Anita Šimić</izvorni_sadrzaj>
    <derivirana_varijabla naziv="DomainObject.Predmet.ProtustrankaFormatedWithAdressOIB_1"> A.B.-ŠIMIĆ d.o.o., OIB 08236972408, Orhideja 6, 10360 Sesvete zastupanog po punomoćniku Anita Šimić</derivirana_varijabla>
  </DomainObject.Predmet.ProtustrankaFormatedWithAdressOIB>
  <DomainObject.Predmet.ProtustrankaWithAdress>
    <izvorni_sadrzaj>A.B.-ŠIMIĆ d.o.o. Orhideja 6, 10360 Sesvete</izvorni_sadrzaj>
    <derivirana_varijabla naziv="DomainObject.Predmet.ProtustrankaWithAdress_1">A.B.-ŠIMIĆ d.o.o. Orhideja 6, 10360 Sesvete</derivirana_varijabla>
  </DomainObject.Predmet.ProtustrankaWithAdress>
  <DomainObject.Predmet.ProtustrankaWithAdressOIB>
    <izvorni_sadrzaj>A.B.-ŠIMIĆ d.o.o., OIB 08236972408, Orhideja 6, 10360 Sesvete</izvorni_sadrzaj>
    <derivirana_varijabla naziv="DomainObject.Predmet.ProtustrankaWithAdressOIB_1">A.B.-ŠIMIĆ d.o.o., OIB 08236972408, Orhideja 6, 10360 Sesvete</derivirana_varijabla>
  </DomainObject.Predmet.ProtustrankaWithAdressOIB>
  <DomainObject.Predmet.ProtustrankaNazivFormated>
    <izvorni_sadrzaj>A.B.-ŠIMIĆ d.o.o.</izvorni_sadrzaj>
    <derivirana_varijabla naziv="DomainObject.Predmet.ProtustrankaNazivFormated_1">A.B.-ŠIMIĆ d.o.o.</derivirana_varijabla>
  </DomainObject.Predmet.ProtustrankaNazivFormated>
  <DomainObject.Predmet.ProtustrankaNazivFormatedOIB>
    <izvorni_sadrzaj>A.B.-ŠIMIĆ d.o.o., OIB 08236972408</izvorni_sadrzaj>
    <derivirana_varijabla naziv="DomainObject.Predmet.ProtustrankaNazivFormatedOIB_1">A.B.-ŠIMIĆ d.o.o., OIB 08236972408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A.B.-ŠIMIĆ d.o.o. zastupanog po punomoćniku Anita Šimić</item>
    </izvorni_sadrzaj>
    <derivirana_varijabla naziv="DomainObject.Predmet.ProtuStrankaListFormated_1">
      <item>A.B.-ŠIMIĆ d.o.o. zastupanog po punomoćniku Anita Šimić</item>
    </derivirana_varijabla>
  </DomainObject.Predmet.ProtuStrankaListFormated>
  <DomainObject.Predmet.ProtuStrankaListFormatedOIB>
    <izvorni_sadrzaj>
      <item>A.B.-ŠIMIĆ d.o.o., OIB 08236972408 zastupanog po punomoćniku Anita Šimić</item>
    </izvorni_sadrzaj>
    <derivirana_varijabla naziv="DomainObject.Predmet.ProtuStrankaListFormatedOIB_1">
      <item>A.B.-ŠIMIĆ d.o.o., OIB 08236972408 zastupanog po punomoćniku Anita Šimić</item>
    </derivirana_varijabla>
  </DomainObject.Predmet.ProtuStrankaListFormatedOIB>
  <DomainObject.Predmet.ProtuStrankaListFormatedWithAdress>
    <izvorni_sadrzaj>
      <item>A.B.-ŠIMIĆ d.o.o., Orhideja 6, 10360 Sesvete zastupanog po punomoćniku Anita Šimić</item>
    </izvorni_sadrzaj>
    <derivirana_varijabla naziv="DomainObject.Predmet.ProtuStrankaListFormatedWithAdress_1">
      <item>A.B.-ŠIMIĆ d.o.o., Orhideja 6, 10360 Sesvete zastupanog po punomoćniku Anita Šimić</item>
    </derivirana_varijabla>
  </DomainObject.Predmet.ProtuStrankaListFormatedWithAdress>
  <DomainObject.Predmet.ProtuStrankaListFormatedWithAdressOIB>
    <izvorni_sadrzaj>
      <item>A.B.-ŠIMIĆ d.o.o., OIB 08236972408, Orhideja 6, 10360 Sesvete zastupanog po punomoćniku Anita Šimić</item>
    </izvorni_sadrzaj>
    <derivirana_varijabla naziv="DomainObject.Predmet.ProtuStrankaListFormatedWithAdressOIB_1">
      <item>A.B.-ŠIMIĆ d.o.o., OIB 08236972408, Orhideja 6, 10360 Sesvete zastupanog po punomoćniku Anita Šimić</item>
    </derivirana_varijabla>
  </DomainObject.Predmet.ProtuStrankaListFormatedWithAdressOIB>
  <DomainObject.Predmet.ProtuStrankaListNazivFormated>
    <izvorni_sadrzaj>
      <item>A.B.-ŠIMIĆ d.o.o.</item>
    </izvorni_sadrzaj>
    <derivirana_varijabla naziv="DomainObject.Predmet.ProtuStrankaListNazivFormated_1">
      <item>A.B.-ŠIMIĆ d.o.o.</item>
    </derivirana_varijabla>
  </DomainObject.Predmet.ProtuStrankaListNazivFormated>
  <DomainObject.Predmet.ProtuStrankaListNazivFormatedOIB>
    <izvorni_sadrzaj>
      <item>A.B.-ŠIMIĆ d.o.o., OIB 08236972408</item>
    </izvorni_sadrzaj>
    <derivirana_varijabla naziv="DomainObject.Predmet.ProtuStrankaListNazivFormatedOIB_1">
      <item>A.B.-ŠIMIĆ d.o.o., OIB 08236972408</item>
    </derivirana_varijabla>
  </DomainObject.Predmet.ProtuStrankaListNazivFormatedOIB>
  <DomainObject.Predmet.OstaliListFormated>
    <izvorni_sadrzaj>
      <item>Anita Šimić punomoćnik sudionika u postupku A.B.-ŠIMIĆ d.o.o.</item>
    </izvorni_sadrzaj>
    <derivirana_varijabla naziv="DomainObject.Predmet.OstaliListFormated_1">
      <item>Anita Šimić punomoćnik sudionika u postupku A.B.-ŠIMIĆ d.o.o.</item>
    </derivirana_varijabla>
  </DomainObject.Predmet.OstaliListFormated>
  <DomainObject.Predmet.OstaliListFormatedOIB>
    <izvorni_sadrzaj>
      <item>Anita Šimić, OIB 71122221336 punomoćnik sudionika u postupku A.B.-ŠIMIĆ d.o.o.</item>
    </izvorni_sadrzaj>
    <derivirana_varijabla naziv="DomainObject.Predmet.OstaliListFormatedOIB_1">
      <item>Anita Šimić, OIB 71122221336 punomoćnik sudionika u postupku A.B.-ŠIMIĆ d.o.o.</item>
    </derivirana_varijabla>
  </DomainObject.Predmet.OstaliListFormatedOIB>
  <DomainObject.Predmet.OstaliListFormatedWithAdress>
    <izvorni_sadrzaj>
      <item>Anita Šimić, Ulica Orhideja 6, 10360 Sesvete punomoćnik sudionika u postupku A.B.-ŠIMIĆ d.o.o.</item>
    </izvorni_sadrzaj>
    <derivirana_varijabla naziv="DomainObject.Predmet.OstaliListFormatedWithAdress_1">
      <item>Anita Šimić, Ulica Orhideja 6, 10360 Sesvete punomoćnik sudionika u postupku A.B.-ŠIMIĆ d.o.o.</item>
    </derivirana_varijabla>
  </DomainObject.Predmet.OstaliListFormatedWithAdress>
  <DomainObject.Predmet.OstaliListFormatedWithAdressOIB>
    <izvorni_sadrzaj>
      <item>Anita Šimić, OIB 71122221336, Ulica Orhideja 6, 10360 Sesvete punomoćnik sudionika u postupku A.B.-ŠIMIĆ d.o.o.</item>
    </izvorni_sadrzaj>
    <derivirana_varijabla naziv="DomainObject.Predmet.OstaliListFormatedWithAdressOIB_1">
      <item>Anita Šimić, OIB 71122221336, Ulica Orhideja 6, 10360 Sesvete punomoćnik sudionika u postupku A.B.-ŠIMIĆ d.o.o.</item>
    </derivirana_varijabla>
  </DomainObject.Predmet.OstaliListFormatedWithAdressOIB>
  <DomainObject.Predmet.OstaliListNazivFormated>
    <izvorni_sadrzaj>
      <item>Anita Šimić</item>
    </izvorni_sadrzaj>
    <derivirana_varijabla naziv="DomainObject.Predmet.OstaliListNazivFormated_1">
      <item>Anita Šimić</item>
    </derivirana_varijabla>
  </DomainObject.Predmet.OstaliListNazivFormated>
  <DomainObject.Predmet.OstaliListNazivFormatedOIB>
    <izvorni_sadrzaj>
      <item>Anita Šimić, OIB 71122221336</item>
    </izvorni_sadrzaj>
    <derivirana_varijabla naziv="DomainObject.Predmet.OstaliListNazivFormatedOIB_1">
      <item>Anita Šimić, OIB 71122221336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A.B.-ŠIMIĆ d.o.o.</izvorni_sadrzaj>
    <derivirana_varijabla naziv="DomainObject.Predmet.ProtustrankaIDrugi_1">A.B.-ŠIMIĆ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A.B.-ŠIMIĆ d.o.o., OIB 08236972408, Orhideja 6, 10360 Sesvete</izvorni_sadrzaj>
    <derivirana_varijabla naziv="DomainObject.Predmet.ProtustrankaIDrugiAdressOIB_1">A.B.-ŠIMIĆ d.o.o., OIB 08236972408, Orhideja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A.B.-ŠIMIĆ d.o.o.</item>
      <item>Anita Šimić</item>
    </izvorni_sadrzaj>
    <derivirana_varijabla naziv="DomainObject.Predmet.SudioniciListNaziv_1">
      <item>FINA Regionalni centar Zagreb</item>
      <item>A.B.-ŠIMIĆ d.o.o.</item>
      <item>Anita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A.B.-ŠIMIĆ d.o.o., OIB 08236972408, Orhideja 6,10360 Sesvete</item>
      <item>Anita Šimić, OIB 71122221336, Ulica Orhideja 6,10360 Sesvete</item>
    </izvorni_sadrzaj>
    <derivirana_varijabla naziv="DomainObject.Predmet.SudioniciListAdressOIB_1">
      <item>FINA Regionalni centar Zagreb, OIB 85821130368, Trg svibanjskih žrtava 1995. 1,10000 Zagreb</item>
      <item>A.B.-ŠIMIĆ d.o.o., OIB 08236972408, Orhideja 6,10360 Sesvete</item>
      <item>Anita Šimić, OIB 71122221336, Ulica Orhideja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08236972408</item>
      <item>, OIB 71122221336</item>
    </izvorni_sadrzaj>
    <derivirana_varijabla naziv="DomainObject.Predmet.SudioniciListNazivOIB_1">
      <item>, OIB 85821130368</item>
      <item>, OIB 08236972408</item>
      <item>, OIB 71122221336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C944C6-85BF-4C39-8D21-CD90C0D803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876</properties:Words>
  <properties:Characters>4547</properties:Characters>
  <properties:Lines>142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2017-01-20T07:43:00Z</dcterms:created>
  <dc:creator>Draženka Prpić</dc:creator>
  <cp:lastModifiedBy>Draženka Prpić</cp:lastModifiedBy>
  <cp:lastPrinted>2017-01-20T07:44:00Z</cp:lastPrinted>
  <dcterms:modified xmlns:xsi="http://www.w3.org/2001/XMLSchema-instance" xsi:type="dcterms:W3CDTF">2017-01-20T07:44:00Z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