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b97b" w14:paraId="e03b97b" w:rsidRDefault="00856D06" w:rsidP="00856D06" w:rsidR="00856D06" w:rsidRPr="00AB2628">
      <w:pPr>
        <w15:collapsed w:val="false"/>
        <w:rPr>
          <w:b/>
        </w:rPr>
      </w:pPr>
      <w:bookmarkStart w:name="_GoBack" w:id="0"/>
      <w:bookmarkEnd w:id="0"/>
      <w:r w:rsidRPr="00AB2628">
        <w:rPr>
          <w:b/>
          <w:noProof/>
        </w:rPr>
        <w:drawing>
          <wp:anchor allowOverlap="true" layoutInCell="true" locked="false" behindDoc="false" relativeHeight="251659264" simplePos="false" distR="114300" distL="114300" distB="0" distT="0">
            <wp:simplePos y="0" x="0"/>
            <wp:positionH relativeFrom="column">
              <wp:align>left</wp:align>
            </wp:positionH>
            <wp:positionV relativeFrom="paragraph">
              <wp:align>top</wp:align>
            </wp:positionV>
            <wp:extent cy="960120" cx="716280"/>
            <wp:effectExtent b="0" r="762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anchor>
        </w:drawing>
      </w:r>
    </w:p>
    <w:p w:rsidRDefault="00856D06" w:rsidP="00856D06" w:rsidR="00856D06"/>
    <w:p w:rsidRDefault="00856D06" w:rsidP="00856D06" w:rsidR="00856D06"/>
    <w:p w:rsidRDefault="00856D06" w:rsidP="00856D06" w:rsidR="00856D06">
      <w:r>
        <w:br w:clear="all" w:type="textWrapping"/>
        <w:t>REPUBLIKA HRVATSKA</w:t>
      </w:r>
    </w:p>
    <w:p w:rsidRDefault="00856D06" w:rsidP="00856D06" w:rsidR="00856D06">
      <w:r>
        <w:t xml:space="preserve">TRGOVAČKI SUD U ZAGREBU </w:t>
      </w:r>
    </w:p>
    <w:p w:rsidRDefault="00856D06" w:rsidP="00856D06" w:rsidR="00856D06">
      <w:r>
        <w:t>Zagreb, Amruševa 2/II</w:t>
      </w:r>
    </w:p>
    <w:p w:rsidRDefault="00856D06" w:rsidP="00856D06" w:rsidR="00856D06">
      <w:r>
        <w:t xml:space="preserve">                                                                                                 </w:t>
      </w:r>
      <w:r>
        <w:tab/>
      </w:r>
      <w:r>
        <w:tab/>
        <w:t>1</w:t>
      </w:r>
      <w:r w:rsidR="00552FD4">
        <w:t>.</w:t>
      </w:r>
      <w:r>
        <w:t xml:space="preserve"> St </w:t>
      </w:r>
      <w:r w:rsidR="00552FD4">
        <w:t>-</w:t>
      </w:r>
      <w:r>
        <w:t>1094/2012</w:t>
      </w:r>
    </w:p>
    <w:p w:rsidRDefault="00856D06" w:rsidP="00856D06" w:rsidR="00856D06">
      <w:pPr>
        <w:jc w:val="center"/>
      </w:pPr>
      <w:r>
        <w:t>Z  A  K  LJ  U  Č  A  K</w:t>
      </w:r>
    </w:p>
    <w:p w:rsidRDefault="00856D06" w:rsidP="00856D06" w:rsidR="00856D06">
      <w:pPr>
        <w:jc w:val="center"/>
      </w:pPr>
    </w:p>
    <w:p w:rsidRDefault="00856D06" w:rsidP="00E65865" w:rsidR="00856D06">
      <w:pPr>
        <w:ind w:firstLine="708"/>
        <w:jc w:val="both"/>
      </w:pPr>
      <w:r>
        <w:t>Trgovački sud u Zagrebu po sucu Nini Radiću kao stečajnom sucu u stečajnom postupku nad, JARUŠČICA PROJEKT d.o.o. za poslovanje nekretninama, Zagreb, Jaruščica 7,</w:t>
      </w:r>
      <w:r w:rsidR="00A55B41">
        <w:t xml:space="preserve"> </w:t>
      </w:r>
      <w:r>
        <w:t xml:space="preserve">MBS:080729411, OIB:02217546383, </w:t>
      </w:r>
      <w:r w:rsidR="004144FE">
        <w:t>20</w:t>
      </w:r>
      <w:r>
        <w:t xml:space="preserve">. </w:t>
      </w:r>
      <w:r w:rsidR="005F2AA9">
        <w:t>prosinca</w:t>
      </w:r>
      <w:r w:rsidR="00A55B41">
        <w:t xml:space="preserve"> 2018. </w:t>
      </w:r>
      <w:r>
        <w:t>godine,</w:t>
      </w:r>
    </w:p>
    <w:p w:rsidRDefault="00E65865" w:rsidP="00856D06" w:rsidR="00E65865">
      <w:pPr>
        <w:jc w:val="center"/>
      </w:pPr>
    </w:p>
    <w:p w:rsidRDefault="00856D06" w:rsidP="00856D06" w:rsidR="00856D06">
      <w:pPr>
        <w:jc w:val="center"/>
      </w:pPr>
      <w:r>
        <w:t>z  a  k  lj  u  č  i  o      j   e</w:t>
      </w:r>
    </w:p>
    <w:p w:rsidRDefault="00856D06" w:rsidP="00856D06" w:rsidR="00856D06">
      <w:pPr>
        <w:jc w:val="both"/>
      </w:pPr>
    </w:p>
    <w:p w:rsidRDefault="00A55B41" w:rsidP="00A55B41" w:rsidR="007E4D3B">
      <w:pPr>
        <w:jc w:val="both"/>
      </w:pPr>
      <w:r>
        <w:t xml:space="preserve">      </w:t>
      </w:r>
      <w:r w:rsidR="00E65865">
        <w:tab/>
      </w:r>
      <w:r>
        <w:t xml:space="preserve">Nalaže se računovodstvu suda </w:t>
      </w:r>
      <w:r w:rsidR="00856D06">
        <w:t>sa depozitnog računa suda u ovom predmetu uplaćeni iznos jamčevine</w:t>
      </w:r>
      <w:r w:rsidR="007E4D3B">
        <w:t xml:space="preserve">: </w:t>
      </w:r>
      <w:r w:rsidR="00856D06">
        <w:t xml:space="preserve"> </w:t>
      </w:r>
    </w:p>
    <w:p w:rsidRDefault="00A9646E" w:rsidP="007E4D3B" w:rsidR="00856D06">
      <w:pPr>
        <w:pStyle w:val="Odlomakpopisa"/>
        <w:numPr>
          <w:ilvl w:val="0"/>
          <w:numId w:val="2"/>
        </w:numPr>
        <w:jc w:val="both"/>
      </w:pPr>
      <w:r>
        <w:t>u  visini  4.050,00</w:t>
      </w:r>
      <w:r w:rsidR="00856D06">
        <w:t xml:space="preserve"> kn</w:t>
      </w:r>
      <w:r w:rsidR="007E4D3B">
        <w:t xml:space="preserve"> (</w:t>
      </w:r>
      <w:r>
        <w:t>slovima:četiritisućepedese</w:t>
      </w:r>
      <w:r w:rsidR="007E4D3B">
        <w:t>t</w:t>
      </w:r>
      <w:r w:rsidR="00A55B41">
        <w:t>kuna)</w:t>
      </w:r>
      <w:r w:rsidR="00856D06">
        <w:t xml:space="preserve">  uplaćen </w:t>
      </w:r>
      <w:r w:rsidR="00856D06" w:rsidRPr="00986A13">
        <w:t xml:space="preserve">od </w:t>
      </w:r>
      <w:r w:rsidR="00856D06" w:rsidRPr="007E4D3B">
        <w:rPr>
          <w:b/>
        </w:rPr>
        <w:t xml:space="preserve"> </w:t>
      </w:r>
      <w:r>
        <w:rPr>
          <w:b/>
        </w:rPr>
        <w:t>Mladenka Perić</w:t>
      </w:r>
      <w:r w:rsidR="00986A13">
        <w:t>,</w:t>
      </w:r>
      <w:r>
        <w:t xml:space="preserve"> Zagreb,  Jaruščica 11</w:t>
      </w:r>
      <w:r w:rsidR="00C34CD3">
        <w:t>,</w:t>
      </w:r>
      <w:r w:rsidR="00856D06">
        <w:t xml:space="preserve"> vrati</w:t>
      </w:r>
      <w:r>
        <w:t xml:space="preserve"> na račun uplatitelja;</w:t>
      </w:r>
    </w:p>
    <w:p w:rsidRDefault="00A9646E" w:rsidP="007E4D3B" w:rsidR="00A9646E">
      <w:pPr>
        <w:pStyle w:val="Odlomakpopisa"/>
        <w:numPr>
          <w:ilvl w:val="0"/>
          <w:numId w:val="2"/>
        </w:numPr>
        <w:jc w:val="both"/>
      </w:pPr>
      <w:r>
        <w:t xml:space="preserve">u visini 70.900,00 (slovima:sedamdesettisućadevetstokuna) uplaćen od </w:t>
      </w:r>
      <w:r w:rsidRPr="002A68FB">
        <w:rPr>
          <w:b/>
        </w:rPr>
        <w:t>Biljana Šimleša, v</w:t>
      </w:r>
      <w:r>
        <w:t xml:space="preserve">ratiti na račun uplatitelja; </w:t>
      </w:r>
    </w:p>
    <w:p w:rsidRDefault="00A9646E" w:rsidP="007E4D3B" w:rsidR="00A9646E">
      <w:pPr>
        <w:pStyle w:val="Odlomakpopisa"/>
        <w:numPr>
          <w:ilvl w:val="0"/>
          <w:numId w:val="2"/>
        </w:numPr>
        <w:jc w:val="both"/>
      </w:pPr>
      <w:r>
        <w:t xml:space="preserve">u visini 172.340,00 kn (stosedamdesetdvijetisućetristočetrdesetkuna) uplaćen od </w:t>
      </w:r>
      <w:r w:rsidRPr="002A68FB">
        <w:rPr>
          <w:b/>
        </w:rPr>
        <w:t>Robert Šimleša,</w:t>
      </w:r>
      <w:r>
        <w:t xml:space="preserve"> vratiti na račun uplatitelja; </w:t>
      </w:r>
    </w:p>
    <w:p w:rsidRDefault="00A9646E" w:rsidP="007E4D3B" w:rsidR="00A9646E">
      <w:pPr>
        <w:pStyle w:val="Odlomakpopisa"/>
        <w:numPr>
          <w:ilvl w:val="0"/>
          <w:numId w:val="2"/>
        </w:numPr>
        <w:jc w:val="both"/>
      </w:pPr>
      <w:r>
        <w:t xml:space="preserve">u visini 51.280,00 kn (pedesetjednatisućadvijestoosamdesetkuna)    uplaćen od </w:t>
      </w:r>
      <w:r w:rsidRPr="002A68FB">
        <w:rPr>
          <w:b/>
        </w:rPr>
        <w:t>Danijel Samardžić,</w:t>
      </w:r>
      <w:r>
        <w:t xml:space="preserve"> Slavonski Brod, Čaplja 37, vratiti na račun uplatitelja;</w:t>
      </w:r>
    </w:p>
    <w:p w:rsidRDefault="00A9646E" w:rsidP="007E4D3B" w:rsidR="00A9646E">
      <w:pPr>
        <w:pStyle w:val="Odlomakpopisa"/>
        <w:numPr>
          <w:ilvl w:val="0"/>
          <w:numId w:val="2"/>
        </w:numPr>
        <w:jc w:val="both"/>
      </w:pPr>
      <w:r>
        <w:t xml:space="preserve">u visini 70.900,00 (sedamdesettisućadeveststokuna) uplaćen od </w:t>
      </w:r>
      <w:r w:rsidRPr="002A68FB">
        <w:rPr>
          <w:b/>
        </w:rPr>
        <w:t>Božidar Cesarec</w:t>
      </w:r>
      <w:r>
        <w:t>, Krapina, Kardinala Stepinca 5, vratiti na račun uplatitelja;</w:t>
      </w:r>
    </w:p>
    <w:p w:rsidRDefault="00A9646E" w:rsidP="007E4D3B" w:rsidR="00A9646E">
      <w:pPr>
        <w:pStyle w:val="Odlomakpopisa"/>
        <w:numPr>
          <w:ilvl w:val="0"/>
          <w:numId w:val="2"/>
        </w:numPr>
        <w:jc w:val="both"/>
      </w:pPr>
      <w:r>
        <w:t xml:space="preserve">u visini  3.080,00 kn </w:t>
      </w:r>
      <w:r w:rsidR="00CE4B33">
        <w:t>(tritisućeosamdesetkuna)</w:t>
      </w:r>
      <w:r>
        <w:t xml:space="preserve">  uplaćen od </w:t>
      </w:r>
      <w:r w:rsidRPr="002A68FB">
        <w:rPr>
          <w:b/>
        </w:rPr>
        <w:t>Zoran Lukić</w:t>
      </w:r>
      <w:r>
        <w:t xml:space="preserve">, vratiti na račun uplatitelja; </w:t>
      </w:r>
    </w:p>
    <w:p w:rsidRDefault="00A9646E" w:rsidP="007E4D3B" w:rsidR="00A9646E">
      <w:pPr>
        <w:pStyle w:val="Odlomakpopisa"/>
        <w:numPr>
          <w:ilvl w:val="0"/>
          <w:numId w:val="2"/>
        </w:numPr>
        <w:jc w:val="both"/>
      </w:pPr>
      <w:r>
        <w:t xml:space="preserve">u visini 3.060,00 kn  (trisućešezdestkuna) uplaćen od </w:t>
      </w:r>
      <w:r w:rsidRPr="002A68FB">
        <w:rPr>
          <w:b/>
        </w:rPr>
        <w:t>Mara Mihaljević</w:t>
      </w:r>
      <w:r>
        <w:t xml:space="preserve">,  vratiti na račun uplatitelja; </w:t>
      </w:r>
    </w:p>
    <w:p w:rsidRDefault="00A9646E" w:rsidP="007E4D3B" w:rsidR="00A9646E">
      <w:pPr>
        <w:pStyle w:val="Odlomakpopisa"/>
        <w:numPr>
          <w:ilvl w:val="0"/>
          <w:numId w:val="2"/>
        </w:numPr>
        <w:jc w:val="both"/>
      </w:pPr>
      <w:r>
        <w:t>u visini    23.260,00 kn (dvadesettritisućeddvijestošezdesetk</w:t>
      </w:r>
      <w:r w:rsidR="00F96F35">
        <w:t xml:space="preserve">una)  </w:t>
      </w:r>
      <w:r>
        <w:t xml:space="preserve">  uplaćen od </w:t>
      </w:r>
      <w:r w:rsidRPr="002A68FB">
        <w:rPr>
          <w:b/>
        </w:rPr>
        <w:t>Anamarija Brozović</w:t>
      </w:r>
      <w:r w:rsidR="002A68FB">
        <w:t xml:space="preserve"> iz Zagreb, K</w:t>
      </w:r>
      <w:r>
        <w:t>arla Metikoša 9;</w:t>
      </w:r>
    </w:p>
    <w:p w:rsidRDefault="00A9646E" w:rsidP="007E4D3B" w:rsidR="00A9646E">
      <w:pPr>
        <w:pStyle w:val="Odlomakpopisa"/>
        <w:numPr>
          <w:ilvl w:val="0"/>
          <w:numId w:val="2"/>
        </w:numPr>
        <w:jc w:val="both"/>
      </w:pPr>
      <w:r>
        <w:t xml:space="preserve">u visini        70.900,00 kn (sedamdesttisućedevetstokuna)  uplaćen od </w:t>
      </w:r>
      <w:r w:rsidRPr="002A68FB">
        <w:rPr>
          <w:b/>
        </w:rPr>
        <w:t>Marko Puškarić,</w:t>
      </w:r>
      <w:r>
        <w:t xml:space="preserve">  Zagreb, Karla Metikoša 9; </w:t>
      </w:r>
    </w:p>
    <w:p w:rsidRDefault="00F96F35" w:rsidP="007E4D3B" w:rsidR="00F96F35">
      <w:pPr>
        <w:pStyle w:val="Odlomakpopisa"/>
        <w:numPr>
          <w:ilvl w:val="0"/>
          <w:numId w:val="2"/>
        </w:numPr>
        <w:jc w:val="both"/>
      </w:pPr>
      <w:r>
        <w:t>u visini  34.100,00 kn</w:t>
      </w:r>
      <w:r w:rsidR="00CE4B33">
        <w:t xml:space="preserve"> (tridesetčetiritisućestokuna)</w:t>
      </w:r>
      <w:r>
        <w:t xml:space="preserve">   uplaćen od  </w:t>
      </w:r>
      <w:r w:rsidRPr="002A68FB">
        <w:rPr>
          <w:b/>
        </w:rPr>
        <w:t>Željko Piler</w:t>
      </w:r>
      <w:r>
        <w:t xml:space="preserve">, Zagreb, Jaruščica 11, vratiti na račun uplatitelja; </w:t>
      </w:r>
    </w:p>
    <w:p w:rsidRDefault="00F96F35" w:rsidP="007E4D3B" w:rsidR="00F96F35">
      <w:pPr>
        <w:pStyle w:val="Odlomakpopisa"/>
        <w:numPr>
          <w:ilvl w:val="0"/>
          <w:numId w:val="2"/>
        </w:numPr>
        <w:jc w:val="both"/>
      </w:pPr>
      <w:r>
        <w:t xml:space="preserve">u visini </w:t>
      </w:r>
      <w:r w:rsidR="00CE4B33">
        <w:t xml:space="preserve">77.800,00 kn  (sedamdestsedatisućaosamstokuna) uplaćen od  </w:t>
      </w:r>
      <w:r w:rsidR="00CE4B33" w:rsidRPr="002A68FB">
        <w:rPr>
          <w:b/>
        </w:rPr>
        <w:t>Marin</w:t>
      </w:r>
      <w:r w:rsidRPr="002A68FB">
        <w:rPr>
          <w:b/>
        </w:rPr>
        <w:t xml:space="preserve"> Subota,</w:t>
      </w:r>
      <w:r>
        <w:t xml:space="preserve"> Grubišno Polje, Josipa Kozarca 41, vratiti na račun uplatitelja; </w:t>
      </w:r>
    </w:p>
    <w:p w:rsidRDefault="00F96F35" w:rsidP="007E4D3B" w:rsidR="00F96F35">
      <w:pPr>
        <w:pStyle w:val="Odlomakpopisa"/>
        <w:numPr>
          <w:ilvl w:val="0"/>
          <w:numId w:val="2"/>
        </w:numPr>
        <w:jc w:val="both"/>
      </w:pPr>
      <w:r>
        <w:t xml:space="preserve">u visini  </w:t>
      </w:r>
      <w:r w:rsidR="00B67FC4">
        <w:t>234.710,00 (dvj</w:t>
      </w:r>
      <w:r w:rsidR="00CE4B33">
        <w:t xml:space="preserve">estotridesetčetiritisućesedamstodesetkuna) </w:t>
      </w:r>
      <w:r>
        <w:t xml:space="preserve"> uplaćen od </w:t>
      </w:r>
      <w:r w:rsidRPr="002A68FB">
        <w:rPr>
          <w:b/>
        </w:rPr>
        <w:t>Saša Ogrizović, Josipdol,</w:t>
      </w:r>
      <w:r>
        <w:t xml:space="preserve"> Vrtlarska 4, vratiti na račun uplatitelja; </w:t>
      </w:r>
    </w:p>
    <w:p w:rsidRDefault="00B67FC4" w:rsidP="007E4D3B" w:rsidR="00B67FC4">
      <w:pPr>
        <w:pStyle w:val="Odlomakpopisa"/>
        <w:numPr>
          <w:ilvl w:val="0"/>
          <w:numId w:val="2"/>
        </w:numPr>
        <w:jc w:val="both"/>
      </w:pPr>
      <w:r>
        <w:t xml:space="preserve">u visini 1.580,00 kn (tisućupetstoosamdestkuna)  uplaćen od </w:t>
      </w:r>
      <w:r w:rsidRPr="002A68FB">
        <w:rPr>
          <w:b/>
        </w:rPr>
        <w:t>Damir Orešković, Zagreb, Jaruščica 5a,</w:t>
      </w:r>
      <w:r>
        <w:t xml:space="preserve"> vratiti na račun uplatitelja; </w:t>
      </w:r>
    </w:p>
    <w:p w:rsidRDefault="00B67FC4" w:rsidP="007E4D3B" w:rsidR="00B67FC4">
      <w:pPr>
        <w:pStyle w:val="Odlomakpopisa"/>
        <w:numPr>
          <w:ilvl w:val="0"/>
          <w:numId w:val="2"/>
        </w:numPr>
        <w:jc w:val="both"/>
      </w:pPr>
      <w:r>
        <w:t>u visini 1.640,00 kn (</w:t>
      </w:r>
      <w:r w:rsidR="00CE4B33">
        <w:t>tisućušestočetrdesetkuna)</w:t>
      </w:r>
      <w:r>
        <w:t xml:space="preserve">   uplaćen od </w:t>
      </w:r>
      <w:r w:rsidRPr="002A68FB">
        <w:rPr>
          <w:b/>
        </w:rPr>
        <w:t>Nataša Vučinić,</w:t>
      </w:r>
      <w:r>
        <w:t xml:space="preserve"> Zagreb, Donje Svetice 46a, vratiti na račun uplatitelja;</w:t>
      </w:r>
    </w:p>
    <w:p w:rsidRDefault="002E0713" w:rsidP="007E4D3B" w:rsidR="00B67FC4">
      <w:pPr>
        <w:pStyle w:val="Odlomakpopisa"/>
        <w:numPr>
          <w:ilvl w:val="0"/>
          <w:numId w:val="2"/>
        </w:numPr>
        <w:jc w:val="both"/>
      </w:pPr>
      <w:r>
        <w:t>u visini 49.640,00 kn (četrdesetdeve</w:t>
      </w:r>
      <w:r w:rsidR="00CE4B33">
        <w:t xml:space="preserve">ttisućašestočetrdestkuna) </w:t>
      </w:r>
      <w:r w:rsidR="00B67FC4">
        <w:t xml:space="preserve"> uplaćen od </w:t>
      </w:r>
      <w:r w:rsidR="00B67FC4" w:rsidRPr="002A68FB">
        <w:rPr>
          <w:b/>
        </w:rPr>
        <w:t>Jurij Redek,</w:t>
      </w:r>
      <w:r w:rsidR="0036663B">
        <w:t xml:space="preserve"> vratiti na račun uplatitelja;</w:t>
      </w:r>
    </w:p>
    <w:p w:rsidRDefault="00CE4B33" w:rsidP="007E4D3B" w:rsidR="00B67FC4">
      <w:pPr>
        <w:pStyle w:val="Odlomakpopisa"/>
        <w:numPr>
          <w:ilvl w:val="0"/>
          <w:numId w:val="2"/>
        </w:numPr>
        <w:jc w:val="both"/>
      </w:pPr>
      <w:r>
        <w:lastRenderedPageBreak/>
        <w:t>u visini 69.600,00 kn (šezdestdevettisućašesto</w:t>
      </w:r>
      <w:r w:rsidR="00B67FC4">
        <w:t xml:space="preserve">kuna) uplaćen od Vedran Slunjski, iz Varaždina, Vinka Međerala 25, vratiti na račun uplatitelja; </w:t>
      </w:r>
    </w:p>
    <w:p w:rsidRDefault="00B67FC4" w:rsidP="007E4D3B" w:rsidR="00B67FC4">
      <w:pPr>
        <w:pStyle w:val="Odlomakpopisa"/>
        <w:numPr>
          <w:ilvl w:val="0"/>
          <w:numId w:val="2"/>
        </w:numPr>
        <w:jc w:val="both"/>
      </w:pPr>
      <w:r>
        <w:t xml:space="preserve">u visini 23.000,00 kn (dvadesettritisućekuna) uplaćen od </w:t>
      </w:r>
      <w:r w:rsidRPr="002A68FB">
        <w:rPr>
          <w:b/>
        </w:rPr>
        <w:t>Anica Brozović,</w:t>
      </w:r>
      <w:r>
        <w:t xml:space="preserve"> Kutina, Janja Lipa, Ulica hrvatskih branitelja 43, vratiti na račun uplatitelja; </w:t>
      </w:r>
    </w:p>
    <w:p w:rsidRDefault="00B67FC4" w:rsidP="007E4D3B" w:rsidR="00B67FC4">
      <w:pPr>
        <w:pStyle w:val="Odlomakpopisa"/>
        <w:numPr>
          <w:ilvl w:val="0"/>
          <w:numId w:val="2"/>
        </w:numPr>
        <w:jc w:val="both"/>
      </w:pPr>
      <w:r>
        <w:t xml:space="preserve">u visini </w:t>
      </w:r>
      <w:r w:rsidR="002E0713">
        <w:t>72.460,00 kuna</w:t>
      </w:r>
      <w:r w:rsidR="00CE4B33">
        <w:t xml:space="preserve"> </w:t>
      </w:r>
      <w:r w:rsidR="002E0713">
        <w:t xml:space="preserve">(sedamdesetdvijetisućečetiristošezdesetkuna) uplaćen od </w:t>
      </w:r>
      <w:r w:rsidR="002E0713" w:rsidRPr="002A68FB">
        <w:rPr>
          <w:b/>
        </w:rPr>
        <w:t>Anita Lučić</w:t>
      </w:r>
      <w:r w:rsidR="002E0713">
        <w:t xml:space="preserve"> iz      vratiti na račun uplatitelja; </w:t>
      </w:r>
    </w:p>
    <w:p w:rsidRDefault="002E0713" w:rsidP="007E4D3B" w:rsidR="002E0713">
      <w:pPr>
        <w:pStyle w:val="Odlomakpopisa"/>
        <w:numPr>
          <w:ilvl w:val="0"/>
          <w:numId w:val="2"/>
        </w:numPr>
        <w:jc w:val="both"/>
      </w:pPr>
      <w:r>
        <w:t xml:space="preserve">u visini 30.970,00 kn (tridesettisućadevetstosedamdeset kuna) uplaćen od  </w:t>
      </w:r>
      <w:r w:rsidRPr="004144FE">
        <w:rPr>
          <w:b/>
        </w:rPr>
        <w:t>Boris Slunjski</w:t>
      </w:r>
      <w:r>
        <w:t xml:space="preserve">, Radovan, Ivanec, Rudarska ulica 2, vratiti na račun uplatitelja; </w:t>
      </w:r>
    </w:p>
    <w:p w:rsidRDefault="002E0713" w:rsidP="007E4D3B" w:rsidR="002E0713">
      <w:pPr>
        <w:pStyle w:val="Odlomakpopisa"/>
        <w:numPr>
          <w:ilvl w:val="0"/>
          <w:numId w:val="2"/>
        </w:numPr>
        <w:jc w:val="both"/>
      </w:pPr>
      <w:r>
        <w:t xml:space="preserve">u visini 3.080,00 kn (tritisućeosamdesetkuna) uplaćen od </w:t>
      </w:r>
      <w:r w:rsidRPr="004144FE">
        <w:rPr>
          <w:b/>
        </w:rPr>
        <w:t>AL GETO d.o.o</w:t>
      </w:r>
      <w:r>
        <w:t xml:space="preserve">. iz Zagreb, Orebićka 4, vratiti na račun uplatitelja; </w:t>
      </w:r>
    </w:p>
    <w:p w:rsidRDefault="002E0713" w:rsidP="007E4D3B" w:rsidR="002E0713">
      <w:pPr>
        <w:pStyle w:val="Odlomakpopisa"/>
        <w:numPr>
          <w:ilvl w:val="0"/>
          <w:numId w:val="2"/>
        </w:numPr>
        <w:jc w:val="both"/>
      </w:pPr>
      <w:r>
        <w:t xml:space="preserve">u visini 113.040,00 kn </w:t>
      </w:r>
      <w:r w:rsidR="00CE4B33">
        <w:t>(stotrinaesttisućačetrdesetkuna) vratiti na račun</w:t>
      </w:r>
      <w:r>
        <w:t xml:space="preserve">   Hrvoje Grajner iz    vratiti na račun uplatitelja; </w:t>
      </w:r>
    </w:p>
    <w:p w:rsidRDefault="002E0713" w:rsidP="007E4D3B" w:rsidR="002E0713">
      <w:pPr>
        <w:pStyle w:val="Odlomakpopisa"/>
        <w:numPr>
          <w:ilvl w:val="0"/>
          <w:numId w:val="2"/>
        </w:numPr>
        <w:jc w:val="both"/>
      </w:pPr>
      <w:r>
        <w:t xml:space="preserve">u visini 152.280,00 kn (stopedestdvijetisućedvijestoosamdesetkuna)  uplaćen od    </w:t>
      </w:r>
      <w:r w:rsidRPr="004144FE">
        <w:rPr>
          <w:b/>
        </w:rPr>
        <w:t>ROMB d.o.o. Našice</w:t>
      </w:r>
      <w:r>
        <w:t xml:space="preserve">, Braće Radića 6,   vratiti na račun uplatitelja; </w:t>
      </w:r>
    </w:p>
    <w:p w:rsidRDefault="00921741" w:rsidP="007E4D3B" w:rsidR="002E0713">
      <w:pPr>
        <w:pStyle w:val="Odlomakpopisa"/>
        <w:numPr>
          <w:ilvl w:val="0"/>
          <w:numId w:val="2"/>
        </w:numPr>
        <w:jc w:val="both"/>
      </w:pPr>
      <w:r>
        <w:t xml:space="preserve">u visini 3.080,00 kn (tritisućeosamdestkuna) uplaćen od </w:t>
      </w:r>
      <w:r w:rsidRPr="004144FE">
        <w:rPr>
          <w:b/>
        </w:rPr>
        <w:t>Gordana  Lovrić</w:t>
      </w:r>
      <w:r>
        <w:t xml:space="preserve">  vratiti na račun uplatitelja; </w:t>
      </w:r>
    </w:p>
    <w:p w:rsidRDefault="00921741" w:rsidP="007E4D3B" w:rsidR="00921741">
      <w:pPr>
        <w:pStyle w:val="Odlomakpopisa"/>
        <w:numPr>
          <w:ilvl w:val="0"/>
          <w:numId w:val="2"/>
        </w:numPr>
        <w:jc w:val="both"/>
      </w:pPr>
      <w:r>
        <w:t xml:space="preserve">u visini 1.640,00 kn (tisućušestočetrdestkuna)  uplaćen od </w:t>
      </w:r>
      <w:r w:rsidRPr="004144FE">
        <w:rPr>
          <w:b/>
        </w:rPr>
        <w:t>Ivana Piler,</w:t>
      </w:r>
      <w:r>
        <w:t xml:space="preserve"> Zagreb, Jaruščica 11, vratiti na račun uplatitelja; </w:t>
      </w:r>
    </w:p>
    <w:p w:rsidRDefault="00921741" w:rsidP="007E4D3B" w:rsidR="00921741">
      <w:pPr>
        <w:pStyle w:val="Odlomakpopisa"/>
        <w:numPr>
          <w:ilvl w:val="0"/>
          <w:numId w:val="2"/>
        </w:numPr>
        <w:jc w:val="both"/>
      </w:pPr>
      <w:r>
        <w:t xml:space="preserve">u visini 25.000,00 kn (dvadeesetpettisuća) </w:t>
      </w:r>
      <w:r w:rsidRPr="004144FE">
        <w:rPr>
          <w:b/>
        </w:rPr>
        <w:t>Janessia Renee Grgurević</w:t>
      </w:r>
      <w:r>
        <w:t xml:space="preserve"> iz Zagreb, Avenija Dubrovnik 55,   vratiti na račun  br. HR4824020063206771246; </w:t>
      </w:r>
    </w:p>
    <w:p w:rsidRDefault="00921741" w:rsidP="007E4D3B" w:rsidR="00921741">
      <w:pPr>
        <w:pStyle w:val="Odlomakpopisa"/>
        <w:numPr>
          <w:ilvl w:val="0"/>
          <w:numId w:val="2"/>
        </w:numPr>
        <w:jc w:val="both"/>
      </w:pPr>
      <w:r>
        <w:t xml:space="preserve">u visini  4.050,00  kn (četiritisućepedesetkuna) uplaćen </w:t>
      </w:r>
      <w:r w:rsidRPr="004144FE">
        <w:rPr>
          <w:b/>
        </w:rPr>
        <w:t>od  Neven Caganić</w:t>
      </w:r>
      <w:r>
        <w:t xml:space="preserve">, Velika Gorica, Mičevečka 8,  vratiti na račun uplatitelja; </w:t>
      </w:r>
    </w:p>
    <w:p w:rsidRDefault="00921741" w:rsidP="007E4D3B" w:rsidR="00921741">
      <w:pPr>
        <w:pStyle w:val="Odlomakpopisa"/>
        <w:numPr>
          <w:ilvl w:val="0"/>
          <w:numId w:val="2"/>
        </w:numPr>
        <w:jc w:val="both"/>
      </w:pPr>
      <w:r>
        <w:t xml:space="preserve">u visini  51.280,00 kn (pedestjednatisućadvijestoosamdestkuna) uplaćen od </w:t>
      </w:r>
      <w:r w:rsidRPr="004144FE">
        <w:rPr>
          <w:b/>
        </w:rPr>
        <w:t>Anto</w:t>
      </w:r>
      <w:r>
        <w:t xml:space="preserve"> </w:t>
      </w:r>
      <w:r w:rsidRPr="004144FE">
        <w:rPr>
          <w:b/>
        </w:rPr>
        <w:t>Zečić</w:t>
      </w:r>
      <w:r>
        <w:t xml:space="preserve">, vratiti na račun uplatitelja; </w:t>
      </w:r>
    </w:p>
    <w:p w:rsidRDefault="00921741" w:rsidP="007E4D3B" w:rsidR="00921741">
      <w:pPr>
        <w:pStyle w:val="Odlomakpopisa"/>
        <w:numPr>
          <w:ilvl w:val="0"/>
          <w:numId w:val="2"/>
        </w:numPr>
        <w:jc w:val="both"/>
      </w:pPr>
      <w:r>
        <w:t xml:space="preserve">u visini  63.550,00 kn (šezdesttritisućepetstopedesetkuna)   uplaćen od   </w:t>
      </w:r>
      <w:r w:rsidRPr="004144FE">
        <w:rPr>
          <w:b/>
        </w:rPr>
        <w:t xml:space="preserve">ZHAOYANG INTERNATIONAL turistička agencija d.o.o., </w:t>
      </w:r>
      <w:r>
        <w:t>Zagreb, Ive Robića 2;</w:t>
      </w:r>
    </w:p>
    <w:p w:rsidRDefault="00921741" w:rsidP="007E4D3B" w:rsidR="00921741">
      <w:pPr>
        <w:pStyle w:val="Odlomakpopisa"/>
        <w:numPr>
          <w:ilvl w:val="0"/>
          <w:numId w:val="2"/>
        </w:numPr>
        <w:jc w:val="both"/>
      </w:pPr>
      <w:r>
        <w:t xml:space="preserve">u visini  183.240,00 kn  (stoosamdesttritisućedvijetočetrdesetkuna) uplaćen od </w:t>
      </w:r>
      <w:r w:rsidRPr="004144FE">
        <w:rPr>
          <w:b/>
        </w:rPr>
        <w:t>PQ</w:t>
      </w:r>
      <w:r>
        <w:t xml:space="preserve"> </w:t>
      </w:r>
      <w:r w:rsidRPr="004144FE">
        <w:rPr>
          <w:b/>
        </w:rPr>
        <w:t>Solutions d.o.o. za usluge,</w:t>
      </w:r>
      <w:r w:rsidR="004144FE">
        <w:t xml:space="preserve"> Zagreb, Z</w:t>
      </w:r>
      <w:r>
        <w:t>agrebačka cesta 201</w:t>
      </w:r>
      <w:r w:rsidR="004144FE">
        <w:t>,</w:t>
      </w:r>
      <w:r>
        <w:t xml:space="preserve">  vratiti na račun uplatitelja;  </w:t>
      </w:r>
    </w:p>
    <w:p w:rsidRDefault="00921741" w:rsidP="007E4D3B" w:rsidR="00921741">
      <w:pPr>
        <w:pStyle w:val="Odlomakpopisa"/>
        <w:numPr>
          <w:ilvl w:val="0"/>
          <w:numId w:val="2"/>
        </w:numPr>
        <w:jc w:val="both"/>
      </w:pPr>
      <w:r>
        <w:t xml:space="preserve">u visini </w:t>
      </w:r>
      <w:r w:rsidR="00D30724">
        <w:t xml:space="preserve">72.870,00 kn  (sedamdesetdvijetisućeosamstosedamdesetkuna) uplaćen od   Igor Pereković, Kupinečki Kraljevec, Kraljevečki brijegi 105,  vratiti na račun uplatitelja; </w:t>
      </w:r>
    </w:p>
    <w:p w:rsidRDefault="00921741" w:rsidP="007E4D3B" w:rsidR="00921741">
      <w:pPr>
        <w:pStyle w:val="Odlomakpopisa"/>
        <w:numPr>
          <w:ilvl w:val="0"/>
          <w:numId w:val="2"/>
        </w:numPr>
        <w:jc w:val="both"/>
      </w:pPr>
      <w:r>
        <w:t xml:space="preserve">u visini </w:t>
      </w:r>
      <w:r w:rsidR="004144FE">
        <w:t xml:space="preserve"> 106.900,00 kuna (stošesttićadevestokuna) uplaćen od </w:t>
      </w:r>
      <w:r w:rsidR="00D30724">
        <w:t xml:space="preserve">  </w:t>
      </w:r>
      <w:r w:rsidR="00D30724" w:rsidRPr="004144FE">
        <w:rPr>
          <w:b/>
        </w:rPr>
        <w:t>LETOVI d.o.o.</w:t>
      </w:r>
      <w:r w:rsidR="00D30724">
        <w:t xml:space="preserve"> iz </w:t>
      </w:r>
      <w:r w:rsidR="004144FE">
        <w:t xml:space="preserve"> Zagreba, vratiti na račun uplatitelja; </w:t>
      </w:r>
    </w:p>
    <w:p w:rsidRDefault="001C7653" w:rsidP="007E4D3B" w:rsidR="001C7653">
      <w:pPr>
        <w:pStyle w:val="Odlomakpopisa"/>
        <w:numPr>
          <w:ilvl w:val="0"/>
          <w:numId w:val="2"/>
        </w:numPr>
        <w:jc w:val="both"/>
      </w:pPr>
      <w:r>
        <w:t xml:space="preserve">u visini </w:t>
      </w:r>
      <w:r w:rsidR="00941345">
        <w:t xml:space="preserve">32.530,00 kn (tridesetdvijetisućepetsotridesetkuna) uplaćen od Zorica Majetić,                  vratiti na račun uplatitelja; </w:t>
      </w:r>
    </w:p>
    <w:p w:rsidRDefault="00941345" w:rsidP="007E4D3B" w:rsidR="00941345">
      <w:pPr>
        <w:pStyle w:val="Odlomakpopisa"/>
        <w:numPr>
          <w:ilvl w:val="0"/>
          <w:numId w:val="2"/>
        </w:numPr>
        <w:jc w:val="both"/>
      </w:pPr>
      <w:r>
        <w:t xml:space="preserve">u visini 3.110,00 kn (tritisućestodesetkuna) uplaćen od </w:t>
      </w:r>
      <w:r w:rsidRPr="002A68FB">
        <w:rPr>
          <w:b/>
        </w:rPr>
        <w:t>Antonia Gaurina,</w:t>
      </w:r>
      <w:r>
        <w:t xml:space="preserve"> Zagreb,  Jaruščica 5, vratiti na račun uplatitelja; </w:t>
      </w:r>
    </w:p>
    <w:p w:rsidRDefault="00941345" w:rsidP="007E4D3B" w:rsidR="00941345">
      <w:pPr>
        <w:pStyle w:val="Odlomakpopisa"/>
        <w:numPr>
          <w:ilvl w:val="0"/>
          <w:numId w:val="2"/>
        </w:numPr>
        <w:jc w:val="both"/>
      </w:pPr>
      <w:r>
        <w:t xml:space="preserve">u visini  8.670,00 kn (osamtisućašestosedamdesetkuna) uplaćen od </w:t>
      </w:r>
      <w:r w:rsidRPr="002A68FB">
        <w:rPr>
          <w:b/>
        </w:rPr>
        <w:t>Marko Gverić</w:t>
      </w:r>
      <w:r>
        <w:t xml:space="preserve"> iz Zagreba, Jaruščica 9, vratiti na račun uplatitelja; </w:t>
      </w:r>
    </w:p>
    <w:p w:rsidRDefault="00941345" w:rsidP="007E4D3B" w:rsidR="00941345">
      <w:pPr>
        <w:pStyle w:val="Odlomakpopisa"/>
        <w:numPr>
          <w:ilvl w:val="0"/>
          <w:numId w:val="2"/>
        </w:numPr>
        <w:jc w:val="both"/>
      </w:pPr>
      <w:r>
        <w:t xml:space="preserve">u visini 3.170,00 kn (tritisućestosedamdestkuna) uplaćen od </w:t>
      </w:r>
      <w:r w:rsidRPr="002A68FB">
        <w:rPr>
          <w:b/>
        </w:rPr>
        <w:t>Neda Matanović,</w:t>
      </w:r>
      <w:r>
        <w:t xml:space="preserve"> Rogoznica, Rogoznica Nova X 55,  vratiti na račun uplatitelja; </w:t>
      </w:r>
    </w:p>
    <w:p w:rsidRDefault="00941345" w:rsidP="007E4D3B" w:rsidR="00941345">
      <w:pPr>
        <w:pStyle w:val="Odlomakpopisa"/>
        <w:numPr>
          <w:ilvl w:val="0"/>
          <w:numId w:val="2"/>
        </w:numPr>
        <w:jc w:val="both"/>
      </w:pPr>
      <w:r>
        <w:t xml:space="preserve">u visini 25.000,00 kn (dvadestpettisućakuna) uplaćen od  </w:t>
      </w:r>
      <w:r w:rsidRPr="002A68FB">
        <w:rPr>
          <w:b/>
        </w:rPr>
        <w:t>PROMETNICE d.</w:t>
      </w:r>
      <w:r>
        <w:t xml:space="preserve">d. Zagreb,  Zagreb, Gundulićeve Dubravke 28, vratiti na račun uplatitelja; </w:t>
      </w:r>
    </w:p>
    <w:p w:rsidRDefault="00941345" w:rsidP="007E4D3B" w:rsidR="00941345">
      <w:pPr>
        <w:pStyle w:val="Odlomakpopisa"/>
        <w:numPr>
          <w:ilvl w:val="0"/>
          <w:numId w:val="2"/>
        </w:numPr>
        <w:jc w:val="both"/>
      </w:pPr>
      <w:r>
        <w:t xml:space="preserve">u visini    </w:t>
      </w:r>
      <w:r w:rsidR="008D6463">
        <w:t>91.870,00  kn (devedesetjednatisućaosamstosedamdeset</w:t>
      </w:r>
      <w:r>
        <w:t xml:space="preserve">kuna) uplaćen od  </w:t>
      </w:r>
      <w:r w:rsidRPr="002A68FB">
        <w:rPr>
          <w:b/>
        </w:rPr>
        <w:t>Štefica Šimunić</w:t>
      </w:r>
      <w:r>
        <w:t xml:space="preserve">, </w:t>
      </w:r>
      <w:r w:rsidR="008D6463">
        <w:t xml:space="preserve">Petrinja, Pukovnika Predraga  Matanovića 50, </w:t>
      </w:r>
      <w:r>
        <w:t>vratiti na račun uplatitelja;</w:t>
      </w:r>
    </w:p>
    <w:p w:rsidRDefault="008D6463" w:rsidP="007E4D3B" w:rsidR="008D6463">
      <w:pPr>
        <w:pStyle w:val="Odlomakpopisa"/>
        <w:numPr>
          <w:ilvl w:val="0"/>
          <w:numId w:val="2"/>
        </w:numPr>
        <w:jc w:val="both"/>
      </w:pPr>
      <w:r>
        <w:t xml:space="preserve">u visini 43.300,00 kn </w:t>
      </w:r>
      <w:r w:rsidR="00CE4B33">
        <w:t>(</w:t>
      </w:r>
      <w:r w:rsidR="002A68FB">
        <w:t>četrdesettrittisućatristokuna)</w:t>
      </w:r>
      <w:r>
        <w:t xml:space="preserve"> uplaćen od </w:t>
      </w:r>
      <w:r w:rsidRPr="002A68FB">
        <w:rPr>
          <w:b/>
        </w:rPr>
        <w:t>Zdenka  Bartošak</w:t>
      </w:r>
      <w:r>
        <w:t xml:space="preserve">,   vratiti na račun uplatitelja;  </w:t>
      </w:r>
    </w:p>
    <w:p w:rsidRDefault="008D6463" w:rsidP="007E4D3B" w:rsidR="008D6463">
      <w:pPr>
        <w:pStyle w:val="Odlomakpopisa"/>
        <w:numPr>
          <w:ilvl w:val="0"/>
          <w:numId w:val="2"/>
        </w:numPr>
        <w:jc w:val="both"/>
      </w:pPr>
      <w:r>
        <w:t>u visini 7.820,00 kn</w:t>
      </w:r>
      <w:r w:rsidR="002A68FB">
        <w:t xml:space="preserve">  (sedamtisućaosamstodvadeset</w:t>
      </w:r>
      <w:r>
        <w:t xml:space="preserve">kuna) uplaćen od  </w:t>
      </w:r>
      <w:r w:rsidRPr="002A68FB">
        <w:rPr>
          <w:b/>
        </w:rPr>
        <w:t>Jurica Stanić,</w:t>
      </w:r>
      <w:r>
        <w:t xml:space="preserve"> Zagreb, Jaruščica 5a, vratiti na račun uplatitelja;</w:t>
      </w:r>
    </w:p>
    <w:p w:rsidRDefault="008D6463" w:rsidP="007E4D3B" w:rsidR="008D6463">
      <w:pPr>
        <w:pStyle w:val="Odlomakpopisa"/>
        <w:numPr>
          <w:ilvl w:val="0"/>
          <w:numId w:val="2"/>
        </w:numPr>
        <w:jc w:val="both"/>
      </w:pPr>
      <w:r>
        <w:lastRenderedPageBreak/>
        <w:t xml:space="preserve">u visini    </w:t>
      </w:r>
      <w:r w:rsidR="002A68FB">
        <w:t xml:space="preserve">43.700,00 kn (četrdesttritisućesedamstokuna) uplaćen od  </w:t>
      </w:r>
      <w:r w:rsidRPr="002A68FB">
        <w:rPr>
          <w:b/>
        </w:rPr>
        <w:t>Anita Barišić,</w:t>
      </w:r>
      <w:r>
        <w:t xml:space="preserve"> Rijeka, Tibljaška cesta 1,  vratiti na račun uplatitelja; </w:t>
      </w:r>
    </w:p>
    <w:p w:rsidRDefault="008D6463" w:rsidP="007E4D3B" w:rsidR="008D6463">
      <w:pPr>
        <w:pStyle w:val="Odlomakpopisa"/>
        <w:numPr>
          <w:ilvl w:val="0"/>
          <w:numId w:val="2"/>
        </w:numPr>
        <w:jc w:val="both"/>
      </w:pPr>
      <w:r>
        <w:t>u visini 191.010,00 kn    (</w:t>
      </w:r>
      <w:r w:rsidR="002A68FB">
        <w:t>stodevedesetjednatisućadesetkuna)</w:t>
      </w:r>
      <w:r>
        <w:t xml:space="preserve">   uplaćen od </w:t>
      </w:r>
      <w:r w:rsidR="002C3806" w:rsidRPr="002A68FB">
        <w:rPr>
          <w:b/>
        </w:rPr>
        <w:t>Zdeslav Čerina,</w:t>
      </w:r>
      <w:r w:rsidR="002C3806">
        <w:t xml:space="preserve">   vratiti na račun uplatitelja;</w:t>
      </w:r>
    </w:p>
    <w:p w:rsidRDefault="002C3806" w:rsidP="007E4D3B" w:rsidR="002C3806">
      <w:pPr>
        <w:pStyle w:val="Odlomakpopisa"/>
        <w:numPr>
          <w:ilvl w:val="0"/>
          <w:numId w:val="2"/>
        </w:numPr>
        <w:jc w:val="both"/>
      </w:pPr>
      <w:r>
        <w:t xml:space="preserve">u visini 22.800,00 kn (dvadestdvijetisućeosamstokuna) uplaćen od </w:t>
      </w:r>
      <w:r w:rsidRPr="00CC19BE">
        <w:rPr>
          <w:b/>
        </w:rPr>
        <w:t>Marija Karamarko</w:t>
      </w:r>
      <w:r>
        <w:t>,  Zagreb, Jaruščica 9b, vratiti na račun uplatitelja;</w:t>
      </w:r>
    </w:p>
    <w:p w:rsidRDefault="002C3806" w:rsidP="007E4D3B" w:rsidR="002C3806">
      <w:pPr>
        <w:pStyle w:val="Odlomakpopisa"/>
        <w:numPr>
          <w:ilvl w:val="0"/>
          <w:numId w:val="2"/>
        </w:numPr>
        <w:jc w:val="both"/>
      </w:pPr>
      <w:r>
        <w:t>u visini  43.300,00 kn (</w:t>
      </w:r>
      <w:r w:rsidR="00CC19BE">
        <w:t>četrdesettritisućetristokuna)</w:t>
      </w:r>
      <w:r>
        <w:t xml:space="preserve"> uplaćen od </w:t>
      </w:r>
      <w:r w:rsidRPr="00CC19BE">
        <w:rPr>
          <w:b/>
        </w:rPr>
        <w:t>Vedran Šimunić,</w:t>
      </w:r>
      <w:r>
        <w:t xml:space="preserve"> Zagreb,   vratiti na račun uplatitelja; </w:t>
      </w:r>
    </w:p>
    <w:p w:rsidRDefault="002C3806" w:rsidP="007E4D3B" w:rsidR="002C3806">
      <w:pPr>
        <w:pStyle w:val="Odlomakpopisa"/>
        <w:numPr>
          <w:ilvl w:val="0"/>
          <w:numId w:val="2"/>
        </w:numPr>
        <w:jc w:val="both"/>
      </w:pPr>
      <w:r>
        <w:t>u visini  34.100,00</w:t>
      </w:r>
      <w:r w:rsidR="00CC19BE">
        <w:t xml:space="preserve"> (tridesetčetiritisućestokuna)</w:t>
      </w:r>
      <w:r>
        <w:t xml:space="preserve">  uplaćen od </w:t>
      </w:r>
      <w:r w:rsidRPr="00CC19BE">
        <w:rPr>
          <w:b/>
        </w:rPr>
        <w:t>Matej Jambrak,  Rakitje,</w:t>
      </w:r>
      <w:r>
        <w:t xml:space="preserve"> Sveta Nedjelja, IV Rakitski odvojak 5, vratiti na račun uplatitelja; </w:t>
      </w:r>
    </w:p>
    <w:p w:rsidRDefault="002C3806" w:rsidP="007E4D3B" w:rsidR="002C3806">
      <w:pPr>
        <w:pStyle w:val="Odlomakpopisa"/>
        <w:numPr>
          <w:ilvl w:val="0"/>
          <w:numId w:val="2"/>
        </w:numPr>
        <w:jc w:val="both"/>
      </w:pPr>
      <w:r>
        <w:t xml:space="preserve">u visini 35.500,00 </w:t>
      </w:r>
      <w:r w:rsidR="00CC19BE">
        <w:t>(tridesetpettisućapetstokuna)</w:t>
      </w:r>
      <w:r>
        <w:t xml:space="preserve"> uplaćen od </w:t>
      </w:r>
      <w:r w:rsidRPr="00CC19BE">
        <w:rPr>
          <w:b/>
        </w:rPr>
        <w:t>Neven Kapital</w:t>
      </w:r>
      <w:r w:rsidR="00CC19BE">
        <w:t xml:space="preserve">,  </w:t>
      </w:r>
      <w:r>
        <w:t xml:space="preserve">vratiti na račun uplatitelja; </w:t>
      </w:r>
    </w:p>
    <w:p w:rsidRDefault="002C3806" w:rsidP="007E4D3B" w:rsidR="002C3806">
      <w:pPr>
        <w:pStyle w:val="Odlomakpopisa"/>
        <w:numPr>
          <w:ilvl w:val="0"/>
          <w:numId w:val="2"/>
        </w:numPr>
        <w:jc w:val="both"/>
      </w:pPr>
      <w:r>
        <w:t xml:space="preserve">u visini 20.090,00 kn </w:t>
      </w:r>
      <w:r w:rsidR="00CC19BE">
        <w:t xml:space="preserve">(dvadesettisućadevedesetkuna) </w:t>
      </w:r>
      <w:r>
        <w:t xml:space="preserve">uplaćen od </w:t>
      </w:r>
      <w:r w:rsidRPr="00CC19BE">
        <w:rPr>
          <w:b/>
        </w:rPr>
        <w:t>Ivan Kobaš,</w:t>
      </w:r>
      <w:r>
        <w:t xml:space="preserve"> Zagreb, Jaruščica 5a,</w:t>
      </w:r>
      <w:r w:rsidR="00CC19BE">
        <w:t xml:space="preserve">vratiti na račun uplatitelja; </w:t>
      </w:r>
    </w:p>
    <w:p w:rsidRDefault="00001408" w:rsidP="007E4D3B" w:rsidR="00001408">
      <w:pPr>
        <w:pStyle w:val="Odlomakpopisa"/>
        <w:numPr>
          <w:ilvl w:val="0"/>
          <w:numId w:val="2"/>
        </w:numPr>
        <w:jc w:val="both"/>
      </w:pPr>
      <w:r>
        <w:t xml:space="preserve">u visini </w:t>
      </w:r>
      <w:r w:rsidR="00043D6A">
        <w:t>1.560</w:t>
      </w:r>
      <w:r>
        <w:t>,</w:t>
      </w:r>
      <w:r w:rsidR="00043D6A">
        <w:t xml:space="preserve">00 kn (tisućupetstošezdestkuna) uplaćen od </w:t>
      </w:r>
      <w:r w:rsidR="00043D6A" w:rsidRPr="00CC19BE">
        <w:rPr>
          <w:b/>
        </w:rPr>
        <w:t>Doris Lovretić, Vinkovci,</w:t>
      </w:r>
      <w:r w:rsidR="00043D6A">
        <w:t xml:space="preserve"> Grigora Viteza 3, vratiti na račun uplatitelja;</w:t>
      </w:r>
    </w:p>
    <w:p w:rsidRDefault="00043D6A" w:rsidP="007E4D3B" w:rsidR="00043D6A" w:rsidRPr="00CC19BE">
      <w:pPr>
        <w:pStyle w:val="Odlomakpopisa"/>
        <w:numPr>
          <w:ilvl w:val="0"/>
          <w:numId w:val="2"/>
        </w:numPr>
        <w:jc w:val="both"/>
        <w:rPr>
          <w:b/>
        </w:rPr>
      </w:pPr>
      <w:r>
        <w:t xml:space="preserve">u visini 87.000,00   </w:t>
      </w:r>
      <w:r w:rsidR="00942EEE">
        <w:t xml:space="preserve">kuna </w:t>
      </w:r>
      <w:r>
        <w:t xml:space="preserve">(osamdesetsedamtisućakuna) uplaćen od  </w:t>
      </w:r>
      <w:r w:rsidRPr="00CC19BE">
        <w:rPr>
          <w:b/>
        </w:rPr>
        <w:t xml:space="preserve">Marina Šošić, Zagreb, Veslačka ulica 2, vratiti na račun uplatitelja; </w:t>
      </w:r>
    </w:p>
    <w:p w:rsidRDefault="00043D6A" w:rsidP="007E4D3B" w:rsidR="00043D6A" w:rsidRPr="00CC19BE">
      <w:pPr>
        <w:pStyle w:val="Odlomakpopisa"/>
        <w:numPr>
          <w:ilvl w:val="0"/>
          <w:numId w:val="2"/>
        </w:numPr>
        <w:jc w:val="both"/>
        <w:rPr>
          <w:b/>
        </w:rPr>
      </w:pPr>
      <w:r>
        <w:t xml:space="preserve">u visini </w:t>
      </w:r>
      <w:r w:rsidR="00942EEE">
        <w:t xml:space="preserve"> 1.640,00 kn (tisućušestočetrdesetkuna) uplaćen od </w:t>
      </w:r>
      <w:r w:rsidR="00942EEE" w:rsidRPr="00CC19BE">
        <w:rPr>
          <w:b/>
        </w:rPr>
        <w:t>Miroslav Hećimović, Zagreb, Jaruščica 11, vratiti na račun uplatitelja;</w:t>
      </w:r>
    </w:p>
    <w:p w:rsidRDefault="00201D7B" w:rsidP="007E4D3B" w:rsidR="00942EEE">
      <w:pPr>
        <w:pStyle w:val="Odlomakpopisa"/>
        <w:numPr>
          <w:ilvl w:val="0"/>
          <w:numId w:val="2"/>
        </w:numPr>
        <w:jc w:val="both"/>
      </w:pPr>
      <w:r>
        <w:t xml:space="preserve">u visini 298.260,00 kn  (dvijestodevedesetosamtisućadvijestošezdesetkuna)  uplaćen od Ozren Ognjenović, </w:t>
      </w:r>
      <w:r w:rsidR="00CC19BE">
        <w:t xml:space="preserve">vratiti na račun uplatitelja; </w:t>
      </w:r>
    </w:p>
    <w:p w:rsidRDefault="00201D7B" w:rsidP="007E4D3B" w:rsidR="00201D7B">
      <w:pPr>
        <w:pStyle w:val="Odlomakpopisa"/>
        <w:numPr>
          <w:ilvl w:val="0"/>
          <w:numId w:val="2"/>
        </w:numPr>
        <w:jc w:val="both"/>
      </w:pPr>
      <w:r>
        <w:t>u visini 34.100,00 kn (</w:t>
      </w:r>
      <w:r w:rsidR="00CC19BE">
        <w:t>tridesetčetiritisućestokuna)</w:t>
      </w:r>
      <w:r>
        <w:t xml:space="preserve">  uplaćen od </w:t>
      </w:r>
      <w:r w:rsidRPr="00CC19BE">
        <w:rPr>
          <w:b/>
        </w:rPr>
        <w:t>Marin Čuljak</w:t>
      </w:r>
      <w:r>
        <w:t>, Zagreb, Božidara Magovca 107, vratiti na račun uplatitelja;</w:t>
      </w:r>
    </w:p>
    <w:p w:rsidRDefault="00201D7B" w:rsidP="007E4D3B" w:rsidR="00201D7B">
      <w:pPr>
        <w:pStyle w:val="Odlomakpopisa"/>
        <w:numPr>
          <w:ilvl w:val="0"/>
          <w:numId w:val="2"/>
        </w:numPr>
        <w:jc w:val="both"/>
      </w:pPr>
      <w:r>
        <w:t xml:space="preserve">u visini 43.700,00 (četrdesttritisućesedamstokuna)  uplaćen od </w:t>
      </w:r>
      <w:r w:rsidRPr="00CC19BE">
        <w:rPr>
          <w:b/>
        </w:rPr>
        <w:t>Maša Brekalo,</w:t>
      </w:r>
      <w:r>
        <w:t xml:space="preserve"> Zagreb, III Kozari put 28, vratiti na račun uplatitelja;</w:t>
      </w:r>
    </w:p>
    <w:p w:rsidRDefault="00201D7B" w:rsidP="007E4D3B" w:rsidR="00201D7B">
      <w:pPr>
        <w:pStyle w:val="Odlomakpopisa"/>
        <w:numPr>
          <w:ilvl w:val="0"/>
          <w:numId w:val="2"/>
        </w:numPr>
        <w:jc w:val="both"/>
      </w:pPr>
      <w:r>
        <w:t xml:space="preserve">u visini 43.300,00 (četrdesttritisućetristokuna) uplaćen od </w:t>
      </w:r>
      <w:r w:rsidRPr="00CC19BE">
        <w:rPr>
          <w:b/>
        </w:rPr>
        <w:t>Anđelko Abramović,</w:t>
      </w:r>
      <w:r>
        <w:t xml:space="preserve"> Ponikvari, Topusko, Ponikvari 54, vratiti na račun uplatitelja; </w:t>
      </w:r>
    </w:p>
    <w:p w:rsidRDefault="00201D7B" w:rsidP="007E4D3B" w:rsidR="00201D7B">
      <w:pPr>
        <w:pStyle w:val="Odlomakpopisa"/>
        <w:numPr>
          <w:ilvl w:val="0"/>
          <w:numId w:val="2"/>
        </w:numPr>
        <w:jc w:val="both"/>
      </w:pPr>
      <w:r>
        <w:t xml:space="preserve">u visini 35.500,00 kn </w:t>
      </w:r>
      <w:r w:rsidR="00CC19BE">
        <w:t>(tridesetpettisućapetstokuna)</w:t>
      </w:r>
      <w:r>
        <w:t xml:space="preserve">  uplaćen od </w:t>
      </w:r>
      <w:r w:rsidRPr="00CC19BE">
        <w:rPr>
          <w:b/>
        </w:rPr>
        <w:t>Zvonko Filipović,</w:t>
      </w:r>
      <w:r>
        <w:t xml:space="preserve"> Pag, Petra Zoranića 1, vratiti na račun uplatitelja; </w:t>
      </w:r>
    </w:p>
    <w:p w:rsidRDefault="00201D7B" w:rsidP="007E4D3B" w:rsidR="00201D7B" w:rsidRPr="00A55B41">
      <w:pPr>
        <w:pStyle w:val="Odlomakpopisa"/>
        <w:numPr>
          <w:ilvl w:val="0"/>
          <w:numId w:val="2"/>
        </w:numPr>
        <w:jc w:val="both"/>
      </w:pPr>
      <w:r>
        <w:t>u visini 122.120,00 kuna</w:t>
      </w:r>
      <w:r w:rsidR="00CC19BE">
        <w:t xml:space="preserve"> (stodvadesetdvijetisućestodvadesetkuna)</w:t>
      </w:r>
      <w:r>
        <w:t xml:space="preserve"> uplaćen od </w:t>
      </w:r>
      <w:r w:rsidRPr="00CC19BE">
        <w:rPr>
          <w:b/>
        </w:rPr>
        <w:t>Branimir Kos</w:t>
      </w:r>
      <w:r w:rsidR="00CC19BE">
        <w:rPr>
          <w:b/>
        </w:rPr>
        <w:t xml:space="preserve">, </w:t>
      </w:r>
      <w:r>
        <w:t xml:space="preserve"> (uplatio za Tamaru Kos)</w:t>
      </w:r>
      <w:r w:rsidR="00CC19BE">
        <w:t xml:space="preserve"> , vratiti na račun uplatitelja.</w:t>
      </w:r>
    </w:p>
    <w:p w:rsidRDefault="00CC19BE" w:rsidP="00856D06" w:rsidR="00CC19BE">
      <w:pPr>
        <w:jc w:val="center"/>
      </w:pPr>
    </w:p>
    <w:p w:rsidRDefault="00856D06" w:rsidP="00856D06" w:rsidR="00856D06">
      <w:pPr>
        <w:jc w:val="center"/>
      </w:pPr>
      <w:r>
        <w:t>O b  r  a  z  l  o  ž  e  n j  e</w:t>
      </w:r>
    </w:p>
    <w:p w:rsidRDefault="00856D06" w:rsidP="00856D06" w:rsidR="00856D06">
      <w:pPr>
        <w:jc w:val="both"/>
      </w:pPr>
    </w:p>
    <w:p w:rsidRDefault="00856D06" w:rsidP="00A55B41" w:rsidR="005F2AA9">
      <w:pPr>
        <w:ind w:firstLine="708"/>
        <w:jc w:val="both"/>
      </w:pPr>
      <w:r>
        <w:t xml:space="preserve">Radi sudjelovanja na ročištu za dražbu </w:t>
      </w:r>
      <w:r w:rsidR="007E4D3B">
        <w:t xml:space="preserve">12. </w:t>
      </w:r>
      <w:r w:rsidR="00A55B41">
        <w:t xml:space="preserve"> </w:t>
      </w:r>
      <w:r w:rsidR="005F2AA9">
        <w:t>prosinca</w:t>
      </w:r>
      <w:r w:rsidR="00A55B41">
        <w:t xml:space="preserve"> 2018</w:t>
      </w:r>
      <w:r w:rsidR="007E4D3B">
        <w:t>., godine izvršena</w:t>
      </w:r>
      <w:r>
        <w:t xml:space="preserve">  </w:t>
      </w:r>
      <w:r w:rsidR="007E4D3B">
        <w:t>je uplata</w:t>
      </w:r>
      <w:r>
        <w:t xml:space="preserve"> jamčevin</w:t>
      </w:r>
      <w:r w:rsidR="007E4D3B">
        <w:t>e</w:t>
      </w:r>
      <w:r>
        <w:t xml:space="preserve"> </w:t>
      </w:r>
      <w:r w:rsidR="00A55B41">
        <w:t>od strane</w:t>
      </w:r>
      <w:r w:rsidR="005F2AA9">
        <w:t xml:space="preserve"> navedenih  sudionika dražbe</w:t>
      </w:r>
      <w:r w:rsidR="007E4D3B">
        <w:t>.</w:t>
      </w:r>
    </w:p>
    <w:p w:rsidRDefault="007E4D3B" w:rsidP="00A55B41" w:rsidR="00856D06">
      <w:pPr>
        <w:ind w:firstLine="708"/>
        <w:jc w:val="both"/>
      </w:pPr>
      <w:r>
        <w:t xml:space="preserve"> </w:t>
      </w:r>
      <w:r w:rsidR="00856D06">
        <w:t xml:space="preserve"> Računovodstvo suda  vrši povrat  na račun uplatitelja temeljem odluke  uređujućeg suca.</w:t>
      </w:r>
    </w:p>
    <w:p w:rsidRDefault="00856D06" w:rsidP="00856D06" w:rsidR="00856D06">
      <w:pPr>
        <w:jc w:val="both"/>
      </w:pPr>
      <w:r>
        <w:t xml:space="preserve"> </w:t>
      </w:r>
      <w:r w:rsidR="00A55B41">
        <w:tab/>
        <w:t>Budući  navedeni uplatitelj</w:t>
      </w:r>
      <w:r w:rsidR="005F2AA9">
        <w:t>i</w:t>
      </w:r>
      <w:r>
        <w:t xml:space="preserve"> </w:t>
      </w:r>
      <w:r w:rsidR="005F2AA9">
        <w:t>nisu</w:t>
      </w:r>
      <w:r>
        <w:t xml:space="preserve"> stek</w:t>
      </w:r>
      <w:r w:rsidR="005F2AA9">
        <w:t>li</w:t>
      </w:r>
      <w:r w:rsidR="007E4D3B">
        <w:t xml:space="preserve"> svojstvo kupca</w:t>
      </w:r>
      <w:r w:rsidR="00986A13">
        <w:t xml:space="preserve"> isti ima</w:t>
      </w:r>
      <w:r w:rsidR="005F2AA9">
        <w:t>ju</w:t>
      </w:r>
      <w:r>
        <w:t xml:space="preserve"> pravo na povrat </w:t>
      </w:r>
      <w:r w:rsidR="007E4D3B">
        <w:t>navedene jamčevine</w:t>
      </w:r>
      <w:r w:rsidR="00986A13">
        <w:t xml:space="preserve"> te se stoga</w:t>
      </w:r>
      <w:r>
        <w:t xml:space="preserve"> </w:t>
      </w:r>
      <w:r w:rsidR="00986A13">
        <w:t xml:space="preserve">nalaže </w:t>
      </w:r>
      <w:r>
        <w:t>računovodstvu suda postupiti kao u izreci ovog zaključka.</w:t>
      </w:r>
    </w:p>
    <w:p w:rsidRDefault="00856D06" w:rsidP="00856D06" w:rsidR="00856D06">
      <w:pPr>
        <w:jc w:val="center"/>
      </w:pPr>
      <w:r>
        <w:t xml:space="preserve">U Zagrebu, </w:t>
      </w:r>
      <w:r w:rsidR="004144FE">
        <w:t>20</w:t>
      </w:r>
      <w:r w:rsidR="00A55B41">
        <w:t xml:space="preserve">. </w:t>
      </w:r>
      <w:r w:rsidR="005F2AA9">
        <w:t>prosinca</w:t>
      </w:r>
      <w:r w:rsidR="00A55B41">
        <w:t xml:space="preserve"> 2018</w:t>
      </w:r>
      <w:r>
        <w:t>. godine</w:t>
      </w:r>
    </w:p>
    <w:p w:rsidRDefault="00856D06" w:rsidP="00856D06" w:rsidR="00856D06">
      <w:pPr>
        <w:jc w:val="center"/>
      </w:pPr>
    </w:p>
    <w:p w:rsidRDefault="00856D06" w:rsidP="00856D06" w:rsidR="00856D06">
      <w:pPr>
        <w:jc w:val="both"/>
      </w:pPr>
      <w:r>
        <w:t xml:space="preserve">                                                                                                    STEČAJNI SUDAC:</w:t>
      </w:r>
    </w:p>
    <w:p w:rsidRDefault="00856D06" w:rsidP="00856D06" w:rsidR="00856D06">
      <w:pPr>
        <w:jc w:val="both"/>
      </w:pPr>
      <w:r>
        <w:t xml:space="preserve">                                                                                                    NINO RADIĆ  </w:t>
      </w:r>
      <w:r w:rsidR="001642AA">
        <w:t>v.r.</w:t>
      </w:r>
    </w:p>
    <w:p w:rsidRDefault="004144FE" w:rsidP="00856D06" w:rsidR="004144FE">
      <w:pPr>
        <w:jc w:val="both"/>
      </w:pPr>
    </w:p>
    <w:p w:rsidRDefault="00856D06" w:rsidP="00856D06" w:rsidR="00856D06">
      <w:r>
        <w:t xml:space="preserve">POUKA: Protiv zaključka žalba nije dopuštena ( čl </w:t>
      </w:r>
      <w:smartTag w:element="metricconverter" w:uri="urn:schemas-microsoft-com:office:smarttags">
        <w:smartTagPr>
          <w:attr w:val="11. st" w:name="ProductID"/>
        </w:smartTagPr>
        <w:r>
          <w:t>11. st</w:t>
        </w:r>
      </w:smartTag>
      <w:r>
        <w:t>. (9) Stečajnog zakona).</w:t>
      </w:r>
      <w:r>
        <w:tab/>
      </w:r>
    </w:p>
    <w:p w:rsidRDefault="00C34CD3" w:rsidP="004144FE" w:rsidR="00C34CD3">
      <w:r>
        <w:tab/>
      </w:r>
      <w:r>
        <w:tab/>
      </w:r>
      <w:r>
        <w:tab/>
      </w:r>
      <w:r>
        <w:tab/>
      </w:r>
      <w:r w:rsidR="004144FE">
        <w:t xml:space="preserve">       </w:t>
      </w:r>
      <w:r w:rsidR="004144FE">
        <w:tab/>
      </w:r>
      <w:r w:rsidR="004144FE">
        <w:tab/>
      </w:r>
      <w:r w:rsidR="004144FE">
        <w:tab/>
      </w:r>
      <w:r>
        <w:t xml:space="preserve">Za točnost otpravka-ovlašteni službenik: </w:t>
      </w:r>
    </w:p>
    <w:p w:rsidRDefault="00C34CD3" w:rsidP="00856D06" w:rsidR="00C34CD3">
      <w:r>
        <w:tab/>
      </w:r>
      <w:r>
        <w:tab/>
      </w:r>
      <w:r>
        <w:tab/>
      </w:r>
      <w:r>
        <w:tab/>
      </w:r>
      <w:r>
        <w:tab/>
        <w:t xml:space="preserve">  </w:t>
      </w:r>
      <w:r>
        <w:tab/>
      </w:r>
      <w:r>
        <w:tab/>
        <w:t xml:space="preserve">      </w:t>
      </w:r>
      <w:r w:rsidR="00201D7B">
        <w:t xml:space="preserve">       </w:t>
      </w:r>
      <w:r>
        <w:t xml:space="preserve"> </w:t>
      </w:r>
      <w:r w:rsidR="00201D7B">
        <w:t xml:space="preserve">    </w:t>
      </w:r>
      <w:r>
        <w:t>Tatjana Slaviček</w:t>
      </w:r>
    </w:p>
    <w:p w:rsidRDefault="00856D06" w:rsidP="00856D06" w:rsidR="00856D06">
      <w:r>
        <w:lastRenderedPageBreak/>
        <w:tab/>
      </w:r>
    </w:p>
    <w:p w:rsidRDefault="00856D06" w:rsidP="00856D06" w:rsidR="00856D06">
      <w:r>
        <w:tab/>
      </w:r>
      <w:r>
        <w:tab/>
      </w:r>
      <w:r>
        <w:tab/>
      </w:r>
      <w:r>
        <w:tab/>
      </w:r>
      <w:r>
        <w:tab/>
        <w:t xml:space="preserve">                 </w:t>
      </w:r>
    </w:p>
    <w:sectPr w:rsidR="00856D0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55F60"/>
    <w:multiLevelType w:val="hybridMultilevel"/>
    <w:tmpl w:val="DBFE38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7DC2"/>
    <w:multiLevelType w:val="hybridMultilevel"/>
    <w:tmpl w:val="ED74F9A0"/>
    <w:lvl w:tplc="B1904D1E" w:ilvl="0">
      <w:start w:val="1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
    <w:nsid w:val="373A7D2C"/>
    <w:multiLevelType w:val="hybridMultilevel"/>
    <w:tmpl w:val="C4A21A94"/>
    <w:lvl w:tplc="D61EDC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6D06"/>
    <w:rsid w:val="00001408"/>
    <w:rsid w:val="00043D6A"/>
    <w:rsid w:val="000C474B"/>
    <w:rsid w:val="001642AA"/>
    <w:rsid w:val="001C7653"/>
    <w:rsid w:val="001E7687"/>
    <w:rsid w:val="00201D7B"/>
    <w:rsid w:val="00212CD6"/>
    <w:rsid w:val="002878ED"/>
    <w:rsid w:val="002A68FB"/>
    <w:rsid w:val="002C3806"/>
    <w:rsid w:val="002E0713"/>
    <w:rsid w:val="002F4FC7"/>
    <w:rsid w:val="0036663B"/>
    <w:rsid w:val="004144FE"/>
    <w:rsid w:val="00450457"/>
    <w:rsid w:val="00545FE2"/>
    <w:rsid w:val="00552FD4"/>
    <w:rsid w:val="00586A84"/>
    <w:rsid w:val="005F2AA9"/>
    <w:rsid w:val="007644BB"/>
    <w:rsid w:val="007A32C6"/>
    <w:rsid w:val="007E4D3B"/>
    <w:rsid w:val="00834B5C"/>
    <w:rsid w:val="00844044"/>
    <w:rsid w:val="00856D06"/>
    <w:rsid w:val="008D6463"/>
    <w:rsid w:val="00915C11"/>
    <w:rsid w:val="00921741"/>
    <w:rsid w:val="009256A8"/>
    <w:rsid w:val="00941345"/>
    <w:rsid w:val="00942EEE"/>
    <w:rsid w:val="00954379"/>
    <w:rsid w:val="00986A13"/>
    <w:rsid w:val="009E1D8D"/>
    <w:rsid w:val="00A55B41"/>
    <w:rsid w:val="00A9646E"/>
    <w:rsid w:val="00B67FC4"/>
    <w:rsid w:val="00C34CD3"/>
    <w:rsid w:val="00CC19BE"/>
    <w:rsid w:val="00CE4B33"/>
    <w:rsid w:val="00CF348F"/>
    <w:rsid w:val="00D30724"/>
    <w:rsid w:val="00E65865"/>
    <w:rsid w:val="00EC1E90"/>
    <w:rsid w:val="00F96F35"/>
    <w:rsid w:val="00FC170A"/>
    <w:rsid w:val="00FC49E2"/>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6D0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56D06"/>
    <w:pPr>
      <w:ind w:left="720"/>
      <w:contextualSpacing/>
    </w:pPr>
  </w:style>
  <w:style w:styleId="Tekstrezerviranogmjesta" w:type="character">
    <w:name w:val="Placeholder Text"/>
    <w:basedOn w:val="Zadanifontodlomka"/>
    <w:uiPriority w:val="99"/>
    <w:semiHidden/>
    <w:rsid w:val="001642AA"/>
    <w:rPr>
      <w:color w:val="808080"/>
      <w:bdr w:space="0" w:sz="0" w:color="auto" w:val="none"/>
      <w:shd w:fill="auto" w:color="auto" w:val="clear"/>
    </w:rPr>
  </w:style>
  <w:style w:customStyle="true" w:styleId="eSPISCCParagraphDefaultFont" w:type="character">
    <w:name w:val="eSPIS_CC_Paragraph Default Font"/>
    <w:basedOn w:val="Zadanifontodlomka"/>
    <w:rsid w:val="001642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2AA"/>
    <w:rPr>
      <w:bdr w:space="0" w:sz="0" w:color="auto" w:val="none"/>
      <w:shd w:fill="FFFFCC" w:color="auto" w:val="clear"/>
      <w:lang w:val="hr-HR"/>
    </w:rPr>
  </w:style>
  <w:style w:customStyle="true" w:styleId="PozadinaSvijetloCrvena" w:type="character">
    <w:name w:val="Pozadina_SvijetloCrvena"/>
    <w:basedOn w:val="eSPISCCParagraphDefaultFont"/>
    <w:rsid w:val="001642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2A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144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44F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6D0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56D06"/>
    <w:pPr>
      <w:ind w:left="720"/>
      <w:contextualSpacing/>
    </w:pPr>
  </w:style>
  <w:style w:styleId="Tekstrezerviranogmjesta" w:type="character">
    <w:name w:val="Placeholder Text"/>
    <w:basedOn w:val="Zadanifontodlomka"/>
    <w:uiPriority w:val="99"/>
    <w:semiHidden/>
    <w:rsid w:val="001642AA"/>
    <w:rPr>
      <w:color w:val="808080"/>
      <w:bdr w:color="auto" w:space="0" w:sz="0" w:val="none"/>
      <w:shd w:color="auto" w:fill="auto" w:val="clear"/>
    </w:rPr>
  </w:style>
  <w:style w:customStyle="1" w:styleId="eSPISCCParagraphDefaultFont" w:type="character">
    <w:name w:val="eSPIS_CC_Paragraph Default Font"/>
    <w:basedOn w:val="Zadanifontodlomka"/>
    <w:rsid w:val="001642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2AA"/>
    <w:rPr>
      <w:bdr w:color="auto" w:space="0" w:sz="0" w:val="none"/>
      <w:shd w:color="auto" w:fill="FFFFCC" w:val="clear"/>
      <w:lang w:val="hr-HR"/>
    </w:rPr>
  </w:style>
  <w:style w:customStyle="1" w:styleId="PozadinaSvijetloCrvena" w:type="character">
    <w:name w:val="Pozadina_SvijetloCrvena"/>
    <w:basedOn w:val="eSPISCCParagraphDefaultFont"/>
    <w:rsid w:val="001642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2A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144FE"/>
    <w:rPr>
      <w:rFonts w:ascii="Tahoma" w:cs="Tahoma" w:hAnsi="Tahoma"/>
      <w:sz w:val="16"/>
      <w:szCs w:val="16"/>
    </w:rPr>
  </w:style>
  <w:style w:customStyle="1" w:styleId="TekstbaloniaChar" w:type="character">
    <w:name w:val="Tekst balončića Char"/>
    <w:basedOn w:val="Zadanifontodlomka"/>
    <w:link w:val="Tekstbalonia"/>
    <w:uiPriority w:val="99"/>
    <w:semiHidden/>
    <w:rsid w:val="004144F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1099</properties:Words>
  <properties:Characters>7321</properties:Characters>
  <properties:Lines>150</properties:Lines>
  <properties:Paragraphs>73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2018-12-20T09:20:00Z</dcterms:created>
  <dc:creator>Bernardica Novak</dc:creator>
  <cp:lastModifiedBy>Tatjana Slaviček</cp:lastModifiedBy>
  <cp:lastPrinted>2018-12-20T09:10:00Z</cp:lastPrinted>
  <dcterms:modified xmlns:xsi="http://www.w3.org/2001/XMLSchema-instance" xsi:type="dcterms:W3CDTF">2018-12-20T09:21:00Z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(st-1094-12   ZAKLJUČAK  - povrat jamčevine  - 18.prosinca 2018..docx)</vt:lpwstr>
  </prop:property>
  <prop:property name="CC_coloring" pid="4" fmtid="{D5CDD505-2E9C-101B-9397-08002B2CF9AE}">
    <vt:bool>false</vt:bool>
  </prop:property>
  <prop:property name="BrojStranica" pid="5" fmtid="{D5CDD505-2E9C-101B-9397-08002B2CF9AE}">
    <vt:i4>4</vt:i4>
  </prop:property>
</prop:Properties>
</file>