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78c28" w14:paraId="cb78c28" w:rsidRDefault="00011F2C" w:rsidP="008615FD" w:rsidR="00011F2C" w:rsidRPr="00D52FCC">
      <w:pPr>
        <w15:collapsed w:val="false"/>
        <w:rPr>
          <w:rStyle w:val="Naglaeno"/>
          <w:b w:val="false"/>
        </w:rPr>
      </w:pPr>
    </w:p>
    <w:p w:rsidRDefault="008615FD" w:rsidP="008615FD" w:rsidR="008615FD" w:rsidRPr="00D52FCC">
      <w:r w:rsidRPr="00D52FCC">
        <w:rPr>
          <w:rStyle w:val="Naglaeno"/>
        </w:rPr>
        <w:t xml:space="preserve">             </w:t>
      </w:r>
      <w:r w:rsidR="00574060" w:rsidRPr="00D52F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D52FCC"/>
    <w:p w:rsidRDefault="008615FD" w:rsidP="008615FD" w:rsidR="008615FD" w:rsidRPr="00D52FCC">
      <w:pPr>
        <w:ind w:hanging="720" w:left="360"/>
        <w:rPr>
          <w:b/>
        </w:rPr>
      </w:pPr>
      <w:r w:rsidRPr="00D52FCC">
        <w:rPr>
          <w:b/>
        </w:rPr>
        <w:t xml:space="preserve">     </w:t>
      </w:r>
      <w:r w:rsidR="00A8162D" w:rsidRPr="00D52FCC">
        <w:rPr>
          <w:b/>
        </w:rPr>
        <w:t xml:space="preserve">   </w:t>
      </w:r>
      <w:r w:rsidRPr="00D52FCC">
        <w:rPr>
          <w:b/>
        </w:rPr>
        <w:t>REPUBLIKA HRVATSKA</w:t>
      </w:r>
    </w:p>
    <w:p w:rsidRDefault="008615FD" w:rsidP="008A4695" w:rsidR="008615FD" w:rsidRPr="00D52FCC">
      <w:pPr>
        <w:ind w:hanging="720" w:left="360"/>
      </w:pPr>
      <w:r w:rsidRPr="00D52FCC">
        <w:t xml:space="preserve">     TRGOVAČKI SUD U OSIJEKU</w:t>
      </w:r>
    </w:p>
    <w:p w:rsidRDefault="00D27785" w:rsidP="008615FD" w:rsidR="00D27785" w:rsidRPr="00D52FCC"/>
    <w:p w:rsidRDefault="00D27785" w:rsidP="008615FD" w:rsidR="00D27785" w:rsidRPr="00D52FCC"/>
    <w:p w:rsidRDefault="00B73728" w:rsidP="00B73728" w:rsidR="00B73728" w:rsidRPr="00D52FCC">
      <w:pPr>
        <w:pStyle w:val="Naslov1"/>
        <w:rPr>
          <w:b w:val="false"/>
          <w:lang w:val="hr-HR"/>
        </w:rPr>
      </w:pPr>
      <w:r w:rsidRPr="00D52FCC">
        <w:rPr>
          <w:b w:val="false"/>
          <w:lang w:val="hr-HR"/>
        </w:rPr>
        <w:t xml:space="preserve">R E P U B L I K </w:t>
      </w:r>
      <w:r w:rsidR="0096414F">
        <w:rPr>
          <w:b w:val="false"/>
          <w:lang w:val="hr-HR"/>
        </w:rPr>
        <w:t>A</w:t>
      </w:r>
      <w:r w:rsidRPr="00D52FCC">
        <w:rPr>
          <w:b w:val="false"/>
          <w:lang w:val="hr-HR"/>
        </w:rPr>
        <w:t xml:space="preserve">  H R V A T S K </w:t>
      </w:r>
      <w:r w:rsidR="0096414F">
        <w:rPr>
          <w:b w:val="false"/>
          <w:lang w:val="hr-HR"/>
        </w:rPr>
        <w:t>A</w:t>
      </w:r>
    </w:p>
    <w:p w:rsidRDefault="00B73728" w:rsidP="00B73728" w:rsidR="00B73728" w:rsidRPr="00D52FCC">
      <w:pPr>
        <w:pStyle w:val="Naslov1"/>
        <w:rPr>
          <w:b w:val="false"/>
          <w:lang w:val="hr-HR"/>
        </w:rPr>
      </w:pPr>
      <w:r w:rsidRPr="00D52FCC">
        <w:rPr>
          <w:b w:val="false"/>
          <w:lang w:val="hr-HR"/>
        </w:rPr>
        <w:t>R J E Š E N J E</w:t>
      </w:r>
    </w:p>
    <w:p w:rsidRDefault="00B73728" w:rsidP="00B73728" w:rsidR="00B73728" w:rsidRPr="00D52FCC">
      <w:pPr>
        <w:pStyle w:val="Naslov1"/>
        <w:rPr>
          <w:b w:val="false"/>
          <w:lang w:val="es-ES"/>
        </w:rPr>
      </w:pPr>
    </w:p>
    <w:p w:rsidRDefault="00B73728" w:rsidP="00B73728" w:rsidR="00B73728" w:rsidRPr="00D52FCC">
      <w:pPr>
        <w:rPr>
          <w:b/>
          <w:bCs/>
        </w:rPr>
      </w:pPr>
    </w:p>
    <w:p w:rsidRDefault="002543EB" w:rsidP="00E46FE7" w:rsidR="00E46FE7">
      <w:pPr>
        <w:ind w:firstLine="708"/>
        <w:jc w:val="both"/>
      </w:pPr>
      <w:r>
        <w:t>Trgovački sud u Osijeku, po stečajnom sucu mr. sc. Borisu Vukoviću, u stečajnom postupku nad dužnikom Stečajna masa iza I-NOVA ENERGY d.o.o. za razvoj inovativnih tehnologija u stečaju, Osijek, Zagrebačka 7, MBS: 030195187, OIB: 36986795532</w:t>
      </w:r>
      <w:r w:rsidR="00E46FE7">
        <w:rPr>
          <w:color w:val="000000"/>
        </w:rPr>
        <w:t xml:space="preserve">, dana </w:t>
      </w:r>
      <w:r>
        <w:rPr>
          <w:color w:val="000000"/>
        </w:rPr>
        <w:t xml:space="preserve">5. ožujka </w:t>
      </w:r>
      <w:r w:rsidR="00E46FE7">
        <w:rPr>
          <w:color w:val="000000"/>
        </w:rPr>
        <w:t xml:space="preserve">2018. godine </w:t>
      </w:r>
    </w:p>
    <w:p w:rsidRDefault="00B73728" w:rsidP="0096414F" w:rsidR="00B73728" w:rsidRPr="00D52FCC">
      <w:pPr>
        <w:ind w:firstLine="708"/>
        <w:jc w:val="both"/>
      </w:pPr>
      <w:r w:rsidRPr="00D52FCC">
        <w:t xml:space="preserve"> </w:t>
      </w:r>
    </w:p>
    <w:p w:rsidRDefault="00B73728" w:rsidP="00B73728" w:rsidR="00B73728" w:rsidRPr="00D52FCC">
      <w:pPr>
        <w:jc w:val="center"/>
      </w:pPr>
      <w:r w:rsidRPr="00D52FCC">
        <w:t>r i j e š i o   j e</w:t>
      </w:r>
    </w:p>
    <w:p w:rsidRDefault="00B73728" w:rsidP="00B73728" w:rsidR="00B73728" w:rsidRPr="00D52FCC">
      <w:pPr>
        <w:jc w:val="center"/>
      </w:pPr>
    </w:p>
    <w:p w:rsidRDefault="00B73728" w:rsidP="00B73728" w:rsidR="00B73728" w:rsidRPr="00D52FCC">
      <w:pPr>
        <w:jc w:val="both"/>
      </w:pPr>
    </w:p>
    <w:p w:rsidRDefault="0096414F" w:rsidP="0096414F" w:rsidR="0096414F">
      <w:pPr>
        <w:tabs>
          <w:tab w:pos="720" w:val="left"/>
        </w:tabs>
        <w:jc w:val="both"/>
      </w:pPr>
      <w:r>
        <w:tab/>
        <w:t>U sudski registar Trgovačkog suda u Osijeku upisati će se brisanje Stečajne mase iza I-NOVA ENERGY d.o.o. za razvoj inovativnih tehnologija u stečaju, Osijek, Zagrebačka 7, MBS: 030195187, OIB: 36986795532.</w:t>
      </w:r>
    </w:p>
    <w:p w:rsidRDefault="00B73728" w:rsidP="0096414F" w:rsidR="00B73728" w:rsidRPr="00D52FCC">
      <w:pPr>
        <w:ind w:firstLine="708"/>
        <w:jc w:val="both"/>
      </w:pPr>
    </w:p>
    <w:p w:rsidRDefault="00B73728" w:rsidP="00B73728" w:rsidR="00B73728" w:rsidRPr="00D52FCC">
      <w:pPr>
        <w:jc w:val="both"/>
      </w:pPr>
      <w:r w:rsidRPr="00D52FCC">
        <w:tab/>
      </w:r>
    </w:p>
    <w:p w:rsidRDefault="00B73728" w:rsidP="00B73728" w:rsidR="00B73728" w:rsidRPr="00D52FCC">
      <w:pPr>
        <w:jc w:val="center"/>
      </w:pPr>
      <w:r w:rsidRPr="00D52FCC">
        <w:t>Obrazloženje</w:t>
      </w:r>
    </w:p>
    <w:p w:rsidRDefault="00B73728" w:rsidP="00B73728" w:rsidR="00B73728" w:rsidRPr="00D52FCC"/>
    <w:p w:rsidRDefault="00B73728" w:rsidP="00B73728" w:rsidR="00B73728" w:rsidRPr="00D52FCC"/>
    <w:p w:rsidRDefault="0096414F" w:rsidP="0096414F" w:rsidR="00D23816" w:rsidRPr="0096414F">
      <w:pPr>
        <w:pStyle w:val="Tijeloteksta"/>
        <w:ind w:firstLine="708"/>
        <w:rPr>
          <w:sz w:val="24"/>
        </w:rPr>
      </w:pPr>
      <w:r w:rsidRPr="0096414F">
        <w:rPr>
          <w:sz w:val="24"/>
        </w:rPr>
        <w:t>Nakon što je rješenje o zaključenju stečajnog postupka postalo pravomoćno 15. veljače 2018., sud je u skladu s čl. 438. Stečajnog zakona („Narodne novine“ broj 71/15 i 104/17; u daljnjem tekstu SZ) odlučio kao u izreci.</w:t>
      </w:r>
    </w:p>
    <w:p w:rsidRDefault="00B73728" w:rsidP="00B73728" w:rsidR="00B73728">
      <w:pPr>
        <w:jc w:val="both"/>
      </w:pPr>
    </w:p>
    <w:p w:rsidRDefault="00DD5A68" w:rsidP="00B73728" w:rsidR="00DD5A68" w:rsidRPr="0096414F">
      <w:pPr>
        <w:jc w:val="both"/>
      </w:pPr>
    </w:p>
    <w:p w:rsidRDefault="00B73728" w:rsidP="00B73728" w:rsidR="00B73728" w:rsidRPr="0096414F">
      <w:pPr>
        <w:jc w:val="center"/>
        <w:rPr>
          <w:bCs/>
        </w:rPr>
      </w:pPr>
      <w:r w:rsidRPr="0096414F">
        <w:rPr>
          <w:bCs/>
        </w:rPr>
        <w:t xml:space="preserve">U Osijeku </w:t>
      </w:r>
      <w:r w:rsidR="0096414F">
        <w:rPr>
          <w:bCs/>
        </w:rPr>
        <w:t>5. ožujka</w:t>
      </w:r>
      <w:r w:rsidR="00F91959" w:rsidRPr="0096414F">
        <w:rPr>
          <w:bCs/>
        </w:rPr>
        <w:t xml:space="preserve"> 2018.</w:t>
      </w:r>
    </w:p>
    <w:p w:rsidRDefault="00B73728" w:rsidP="00B73728" w:rsidR="00B73728" w:rsidRPr="00D52FCC">
      <w:pPr>
        <w:jc w:val="center"/>
        <w:rPr>
          <w:bCs/>
        </w:rPr>
      </w:pPr>
    </w:p>
    <w:p w:rsidRDefault="00B73728" w:rsidP="00B73728" w:rsidR="00B73728" w:rsidRPr="00D52FCC">
      <w:pPr>
        <w:ind w:left="5580"/>
        <w:jc w:val="center"/>
      </w:pPr>
      <w:r w:rsidRPr="00D52FCC">
        <w:rPr>
          <w:bCs/>
        </w:rPr>
        <w:t>STEČAJNI SUDAC</w:t>
      </w:r>
    </w:p>
    <w:p w:rsidRDefault="00B73728" w:rsidP="00B73728" w:rsidR="00B73728" w:rsidRPr="00D52FCC">
      <w:pPr>
        <w:ind w:left="5580"/>
        <w:jc w:val="center"/>
      </w:pPr>
      <w:r w:rsidRPr="00D52FCC">
        <w:t>mr. sc. Boris Vuković</w:t>
      </w:r>
      <w:bookmarkStart w:name="_GoBack" w:id="0"/>
      <w:bookmarkEnd w:id="0"/>
    </w:p>
    <w:p w:rsidRDefault="00B73728" w:rsidP="00B73728" w:rsidR="00B73728" w:rsidRPr="00D52FCC">
      <w:pPr>
        <w:ind w:left="5580"/>
        <w:jc w:val="center"/>
      </w:pPr>
    </w:p>
    <w:p w:rsidRDefault="00B73728" w:rsidP="00B73728" w:rsidR="00B73728">
      <w:pPr>
        <w:ind w:left="5580"/>
        <w:jc w:val="center"/>
      </w:pPr>
    </w:p>
    <w:p w:rsidRDefault="00DD5A68" w:rsidP="00B73728" w:rsidR="00DD5A68" w:rsidRPr="00D52FCC">
      <w:pPr>
        <w:ind w:left="5580"/>
        <w:jc w:val="center"/>
      </w:pPr>
    </w:p>
    <w:p w:rsidRDefault="00B73728" w:rsidP="00B73728" w:rsidR="00B73728" w:rsidRPr="00D52FCC">
      <w:r w:rsidRPr="00D52FCC">
        <w:t>Zapisničar Danijela Špeletić</w:t>
      </w:r>
    </w:p>
    <w:p w:rsidRDefault="00B73728" w:rsidP="00B73728" w:rsidR="00B73728" w:rsidRPr="00D52FCC"/>
    <w:p w:rsidRDefault="0096414F" w:rsidP="0096414F" w:rsidR="0096414F">
      <w:pPr>
        <w:jc w:val="both"/>
      </w:pPr>
      <w:r>
        <w:t>UPUTA O PRAVNOM LIJEKU:</w:t>
      </w:r>
    </w:p>
    <w:p w:rsidRDefault="0096414F" w:rsidP="0096414F" w:rsidR="0096414F">
      <w:pPr>
        <w:jc w:val="both"/>
      </w:pPr>
      <w:r>
        <w:t>Protiv ovog rješenja nezadovoljna stranka može podnijeti žalbu u roku od 8 dana od dana primitka istog. Dostava se smatra obavljenom istekom osmoga dana od dana objave pismena na mrežnoj stranici e-Oglasna ploča sudova. Žalba  se podnosi putem ovog suda u tri istovjetna primjerka, a o žalbi odlučuje Visoki trgovački sud Republike Hrvatske.</w:t>
      </w:r>
    </w:p>
    <w:p w:rsidRDefault="0096414F" w:rsidP="0096414F" w:rsidR="0096414F">
      <w:pPr>
        <w:jc w:val="both"/>
      </w:pPr>
    </w:p>
    <w:p w:rsidRDefault="0096414F" w:rsidP="0096414F" w:rsidR="0096414F">
      <w:pPr>
        <w:jc w:val="both"/>
      </w:pPr>
      <w:r>
        <w:t>DNA:</w:t>
      </w:r>
    </w:p>
    <w:p w:rsidRDefault="0096414F" w:rsidP="0096414F" w:rsidR="0096414F">
      <w:pPr>
        <w:jc w:val="both"/>
      </w:pPr>
      <w:r>
        <w:t xml:space="preserve">- stečajnom upravitelju </w:t>
      </w:r>
      <w:r w:rsidR="006D0AC3">
        <w:t>Davoru Lamza iz Osijeka, Zagrebačka 7</w:t>
      </w:r>
    </w:p>
    <w:p w:rsidRDefault="0096414F" w:rsidP="0096414F" w:rsidR="0096414F">
      <w:pPr>
        <w:jc w:val="both"/>
      </w:pPr>
      <w:r>
        <w:t>-sudskom registru</w:t>
      </w:r>
    </w:p>
    <w:p w:rsidRDefault="00DD5A68" w:rsidP="0096414F" w:rsidR="0096414F">
      <w:pPr>
        <w:jc w:val="both"/>
      </w:pPr>
      <w:r>
        <w:t>-</w:t>
      </w:r>
      <w:r w:rsidR="000A4917">
        <w:t>e-</w:t>
      </w:r>
      <w:proofErr w:type="spellStart"/>
      <w:r w:rsidR="0096414F">
        <w:t>Ogl</w:t>
      </w:r>
      <w:proofErr w:type="spellEnd"/>
      <w:r w:rsidR="0096414F">
        <w:t>. ploča suda</w:t>
      </w:r>
    </w:p>
    <w:p w:rsidRDefault="000A4917" w:rsidP="0096414F" w:rsidR="0096414F">
      <w:pPr>
        <w:jc w:val="both"/>
      </w:pPr>
      <w:r>
        <w:t xml:space="preserve">- </w:t>
      </w:r>
      <w:r w:rsidR="0096414F">
        <w:t>kal 5.4.18.</w:t>
      </w: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/>
    <w:p w:rsidRDefault="008615FD" w:rsidP="008615FD" w:rsidR="008615FD" w:rsidRPr="00D52FCC">
      <w:pPr>
        <w:pStyle w:val="Tijeloteksta"/>
        <w:jc w:val="left"/>
        <w:rPr>
          <w:sz w:val="24"/>
        </w:rPr>
      </w:pP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  <w:t xml:space="preserve"> </w:t>
      </w:r>
      <w:r w:rsidRPr="00D52FC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  <w:r w:rsidRPr="00D52FCC">
        <w:rPr>
          <w:sz w:val="24"/>
        </w:rPr>
        <w:t xml:space="preserve">                                                                                                                                </w:t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</w:p>
    <w:p w:rsidRDefault="008615FD" w:rsidP="008615FD" w:rsidR="008615FD" w:rsidRPr="00D52FCC">
      <w:pPr>
        <w:pStyle w:val="Tijeloteksta"/>
        <w:jc w:val="left"/>
        <w:rPr>
          <w:sz w:val="24"/>
        </w:rPr>
      </w:pP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  <w:t xml:space="preserve">   </w:t>
      </w:r>
      <w:r w:rsidRPr="00D52FC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6D3C3F" w:rsidP="008615FD" w:rsidR="006D3C3F" w:rsidRPr="00D52FCC"/>
    <w:sectPr w:rsidSect="00606835" w:rsidR="006D3C3F" w:rsidRPr="00D52FC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20F7" w:rsidR="008C20F7">
      <w:r>
        <w:separator/>
      </w:r>
    </w:p>
  </w:endnote>
  <w:endnote w:id="0" w:type="continuationSeparator">
    <w:p w:rsidRDefault="008C20F7" w:rsidR="008C20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20F7" w:rsidR="008C20F7">
      <w:r>
        <w:separator/>
      </w:r>
    </w:p>
  </w:footnote>
  <w:footnote w:id="0" w:type="continuationSeparator">
    <w:p w:rsidRDefault="008C20F7" w:rsidR="008C20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1EA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38135F" w:rsidR="00AF450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D549E4">
      <w:t>7 St-2751/16-40</w:t>
    </w:r>
  </w:p>
  <w:p w:rsidRDefault="00AF450A" w:rsidP="0038135F" w:rsidR="00AF450A">
    <w:pPr>
      <w:jc w:val="right"/>
    </w:pPr>
  </w:p>
  <w:p w:rsidRDefault="00AF450A" w:rsidP="0038135F" w:rsidR="00AF450A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D549E4">
      <w:t>2751/16-40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FFB44BC"/>
    <w:multiLevelType w:val="hybridMultilevel"/>
    <w:tmpl w:val="F8E073E8"/>
    <w:lvl w:tplc="E9CCCF1C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6"/>
  </w:num>
  <w:num w:numId="12">
    <w:abstractNumId w:val="7"/>
  </w:num>
  <w:num w:numId="13">
    <w:abstractNumId w:val="5"/>
  </w:num>
  <w:num w:numId="14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15C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253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4917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153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2B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1D12"/>
    <w:rsid w:val="001752DE"/>
    <w:rsid w:val="00175618"/>
    <w:rsid w:val="0017746A"/>
    <w:rsid w:val="0018135D"/>
    <w:rsid w:val="0018193E"/>
    <w:rsid w:val="00181C61"/>
    <w:rsid w:val="00183590"/>
    <w:rsid w:val="001837B6"/>
    <w:rsid w:val="00183D0B"/>
    <w:rsid w:val="0018707D"/>
    <w:rsid w:val="001879BB"/>
    <w:rsid w:val="001910C6"/>
    <w:rsid w:val="001921AA"/>
    <w:rsid w:val="00194EE6"/>
    <w:rsid w:val="001952D0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239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E72CD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45F1"/>
    <w:rsid w:val="00215254"/>
    <w:rsid w:val="002157A4"/>
    <w:rsid w:val="00216B57"/>
    <w:rsid w:val="00216CE7"/>
    <w:rsid w:val="00216F4F"/>
    <w:rsid w:val="002172D7"/>
    <w:rsid w:val="00217D29"/>
    <w:rsid w:val="00217F89"/>
    <w:rsid w:val="0022090B"/>
    <w:rsid w:val="0022332E"/>
    <w:rsid w:val="002236E2"/>
    <w:rsid w:val="00223ADA"/>
    <w:rsid w:val="00225473"/>
    <w:rsid w:val="002257B7"/>
    <w:rsid w:val="00226273"/>
    <w:rsid w:val="00226B3F"/>
    <w:rsid w:val="00230931"/>
    <w:rsid w:val="00231023"/>
    <w:rsid w:val="00231B0A"/>
    <w:rsid w:val="00231DF8"/>
    <w:rsid w:val="002322CA"/>
    <w:rsid w:val="00233BDE"/>
    <w:rsid w:val="00233DBB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3EB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A5"/>
    <w:rsid w:val="003056B2"/>
    <w:rsid w:val="00306AC5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68E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2B26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D0F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2DAC"/>
    <w:rsid w:val="003F3CB5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5143"/>
    <w:rsid w:val="00407D0A"/>
    <w:rsid w:val="00412468"/>
    <w:rsid w:val="004134BC"/>
    <w:rsid w:val="00415667"/>
    <w:rsid w:val="004166D4"/>
    <w:rsid w:val="00416C55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160E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6ECB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2BDC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42B2"/>
    <w:rsid w:val="00535D80"/>
    <w:rsid w:val="00536069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172"/>
    <w:rsid w:val="00560E6D"/>
    <w:rsid w:val="00561472"/>
    <w:rsid w:val="00566E5A"/>
    <w:rsid w:val="00567EA0"/>
    <w:rsid w:val="005708D1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2491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1DC3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0757E"/>
    <w:rsid w:val="006101EA"/>
    <w:rsid w:val="006123E0"/>
    <w:rsid w:val="0061303A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994"/>
    <w:rsid w:val="006813D5"/>
    <w:rsid w:val="00681ED4"/>
    <w:rsid w:val="00682070"/>
    <w:rsid w:val="00682866"/>
    <w:rsid w:val="00682B75"/>
    <w:rsid w:val="00687130"/>
    <w:rsid w:val="006874B5"/>
    <w:rsid w:val="006904CA"/>
    <w:rsid w:val="00690B3E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0AC3"/>
    <w:rsid w:val="006D3C3F"/>
    <w:rsid w:val="006D694B"/>
    <w:rsid w:val="006D73B7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4CA9"/>
    <w:rsid w:val="007755A5"/>
    <w:rsid w:val="00775EFA"/>
    <w:rsid w:val="00775FF9"/>
    <w:rsid w:val="00776B05"/>
    <w:rsid w:val="00777527"/>
    <w:rsid w:val="00777DE7"/>
    <w:rsid w:val="00780481"/>
    <w:rsid w:val="00782238"/>
    <w:rsid w:val="007833AF"/>
    <w:rsid w:val="00787760"/>
    <w:rsid w:val="007903D5"/>
    <w:rsid w:val="00791F43"/>
    <w:rsid w:val="007920D5"/>
    <w:rsid w:val="007923F1"/>
    <w:rsid w:val="007933F1"/>
    <w:rsid w:val="00793949"/>
    <w:rsid w:val="00793BF8"/>
    <w:rsid w:val="007A0C2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66BD"/>
    <w:rsid w:val="00837C5B"/>
    <w:rsid w:val="00841584"/>
    <w:rsid w:val="008419D8"/>
    <w:rsid w:val="0084606E"/>
    <w:rsid w:val="008502BB"/>
    <w:rsid w:val="008516A8"/>
    <w:rsid w:val="00851702"/>
    <w:rsid w:val="00851820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718B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20F7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C6B"/>
    <w:rsid w:val="008F0E90"/>
    <w:rsid w:val="008F4279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3A3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45B9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14F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BB0"/>
    <w:rsid w:val="00983EE2"/>
    <w:rsid w:val="0098486F"/>
    <w:rsid w:val="0098551F"/>
    <w:rsid w:val="00987B17"/>
    <w:rsid w:val="00993B46"/>
    <w:rsid w:val="00995222"/>
    <w:rsid w:val="00995B72"/>
    <w:rsid w:val="009968B0"/>
    <w:rsid w:val="00996EFC"/>
    <w:rsid w:val="0099783C"/>
    <w:rsid w:val="00997C8E"/>
    <w:rsid w:val="009A0956"/>
    <w:rsid w:val="009A1504"/>
    <w:rsid w:val="009A1BF1"/>
    <w:rsid w:val="009A7277"/>
    <w:rsid w:val="009B09D0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D6837"/>
    <w:rsid w:val="009E08A8"/>
    <w:rsid w:val="009E12EB"/>
    <w:rsid w:val="009E25D5"/>
    <w:rsid w:val="009E2BBC"/>
    <w:rsid w:val="009E323E"/>
    <w:rsid w:val="009E358F"/>
    <w:rsid w:val="009E5FA4"/>
    <w:rsid w:val="009E607F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2968"/>
    <w:rsid w:val="00AE45C0"/>
    <w:rsid w:val="00AE7D7C"/>
    <w:rsid w:val="00AF1A34"/>
    <w:rsid w:val="00AF22F6"/>
    <w:rsid w:val="00AF3ECC"/>
    <w:rsid w:val="00AF450A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175C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28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342F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B49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193D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1EAA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3816"/>
    <w:rsid w:val="00D239B7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2FCC"/>
    <w:rsid w:val="00D5471D"/>
    <w:rsid w:val="00D549E4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C40"/>
    <w:rsid w:val="00D73FB6"/>
    <w:rsid w:val="00D75B6A"/>
    <w:rsid w:val="00D760F8"/>
    <w:rsid w:val="00D76E8F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ADB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5A68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DF792F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826"/>
    <w:rsid w:val="00E222E3"/>
    <w:rsid w:val="00E23106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6FE7"/>
    <w:rsid w:val="00E47612"/>
    <w:rsid w:val="00E478FB"/>
    <w:rsid w:val="00E47E93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CB4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3FF"/>
    <w:rsid w:val="00E95587"/>
    <w:rsid w:val="00E95EE0"/>
    <w:rsid w:val="00E9704E"/>
    <w:rsid w:val="00EA29D7"/>
    <w:rsid w:val="00EA599C"/>
    <w:rsid w:val="00EB1904"/>
    <w:rsid w:val="00EB199E"/>
    <w:rsid w:val="00EB1D06"/>
    <w:rsid w:val="00EB2EE4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0F2B"/>
    <w:rsid w:val="00F11EC1"/>
    <w:rsid w:val="00F121FB"/>
    <w:rsid w:val="00F124FB"/>
    <w:rsid w:val="00F15184"/>
    <w:rsid w:val="00F17ACD"/>
    <w:rsid w:val="00F20CBC"/>
    <w:rsid w:val="00F212D0"/>
    <w:rsid w:val="00F23A97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1959"/>
    <w:rsid w:val="00F92006"/>
    <w:rsid w:val="00F9354C"/>
    <w:rsid w:val="00F94499"/>
    <w:rsid w:val="00FA0930"/>
    <w:rsid w:val="00FA1E75"/>
    <w:rsid w:val="00FA227C"/>
    <w:rsid w:val="00FA4E0E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239B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6414F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basedOn w:val="Zadanifontodlomka"/>
    <w:link w:val="Naslov2"/>
    <w:semiHidden/>
    <w:rsid w:val="0096414F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C41EA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41EA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41EA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1EA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1EA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239B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6414F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basedOn w:val="Zadanifontodlomka"/>
    <w:link w:val="Naslov2"/>
    <w:semiHidden/>
    <w:rsid w:val="0096414F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C41EA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41EA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41EA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1EA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1EA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905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069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53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059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6715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20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6470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477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201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175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975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0400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868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41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835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1856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2751</izvorni_sadrzaj>
    <derivirana_varijabla naziv="DomainObject.Predmet.Broj_1">2751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svibnja 2017.</izvorni_sadrzaj>
    <derivirana_varijabla naziv="DomainObject.Predmet.DatumRjesavanja_1">10.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St-2751/2016</izvorni_sadrzaj>
    <derivirana_varijabla naziv="DomainObject.Predmet.OznakaBroj_1">St-2751/2016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>UPIS STEČAJNE MASE tt-17/6948-2</izvorni_sadrzaj>
    <derivirana_varijabla naziv="DomainObject.Predmet.PrimjedbaSuca_1">UPIS STEČAJNE MASE tt-17/6948-2</derivirana_varijabla>
  </DomainObject.Predmet.PrimjedbaSuca>
  <DomainObject.Predmet.ProtustrankaFormated>
    <izvorni_sadrzaj>  I-NOVA ENERGY d.o.o. za razvoj inovativnih tehnologija zastupanog po punomoćniku Dražen Majstrović</izvorni_sadrzaj>
    <derivirana_varijabla naziv="DomainObject.Predmet.ProtustrankaFormated_1">  I-NOVA ENERGY d.o.o. za razvoj inovativnih tehnologija zastupanog po punomoćniku Dražen Majstrović</derivirana_varijabla>
  </DomainObject.Predmet.ProtustrankaFormated>
  <DomainObject.Predmet.ProtustrankaFormatedOIB>
    <izvorni_sadrzaj>  I-NOVA ENERGY d.o.o. za razvoj inovativnih tehnologija, OIB 49458319606 zastupanog po punomoćniku Dražen Majstrović</izvorni_sadrzaj>
    <derivirana_varijabla naziv="DomainObject.Predmet.ProtustrankaFormatedOIB_1">  I-NOVA ENERGY d.o.o. za razvoj inovativnih tehnologija, OIB 49458319606 zastupanog po punomoćniku Dražen Majstrović</derivirana_varijabla>
  </DomainObject.Predmet.ProtustrankaFormatedOIB>
  <DomainObject.Predmet.ProtustrankaFormatedWithAdress>
    <izvorni_sadrzaj> I-NOVA ENERGY d.o.o. za razvoj inovativnih tehnologija, Priljevo 203, 32000 Vukovar zastupanog po punomoćniku Dražen Majstrović</izvorni_sadrzaj>
    <derivirana_varijabla naziv="DomainObject.Predmet.ProtustrankaFormatedWithAdress_1"> I-NOVA ENERGY d.o.o. za razvoj inovativnih tehnologija, Priljevo 203, 32000 Vukovar zastupanog po punomoćniku Dražen Majstrović</derivirana_varijabla>
  </DomainObject.Predmet.ProtustrankaFormatedWithAdress>
  <DomainObject.Predmet.ProtustrankaFormatedWithAdressOIB>
    <izvorni_sadrzaj> I-NOVA ENERGY d.o.o. za razvoj inovativnih tehnologija, OIB 49458319606, Priljevo 203, 32000 Vukovar zastupanog po punomoćniku Dražen Majstrović</izvorni_sadrzaj>
    <derivirana_varijabla naziv="DomainObject.Predmet.ProtustrankaFormatedWithAdressOIB_1"> I-NOVA ENERGY d.o.o. za razvoj inovativnih tehnologija, OIB 49458319606, Priljevo 203, 32000 Vukovar zastupanog po punomoćniku Dražen Majstrović</derivirana_varijabla>
  </DomainObject.Predmet.ProtustrankaFormatedWithAdressOIB>
  <DomainObject.Predmet.ProtustrankaWithAdress>
    <izvorni_sadrzaj>I-NOVA ENERGY d.o.o. za razvoj inovativnih tehnologija Priljevo 203, 32000 Vukovar</izvorni_sadrzaj>
    <derivirana_varijabla naziv="DomainObject.Predmet.ProtustrankaWithAdress_1">I-NOVA ENERGY d.o.o. za razvoj inovativnih tehnologija Priljevo 203, 32000 Vukovar</derivirana_varijabla>
  </DomainObject.Predmet.ProtustrankaWithAdress>
  <DomainObject.Predmet.ProtustrankaWithAdressOIB>
    <izvorni_sadrzaj>I-NOVA ENERGY d.o.o. za razvoj inovativnih tehnologija, OIB 49458319606, Priljevo 203, 32000 Vukovar</izvorni_sadrzaj>
    <derivirana_varijabla naziv="DomainObject.Predmet.ProtustrankaWithAdressOIB_1">I-NOVA ENERGY d.o.o. za razvoj inovativnih tehnologija, OIB 49458319606, Priljevo 203, 32000 Vukovar</derivirana_varijabla>
  </DomainObject.Predmet.ProtustrankaWithAdressOIB>
  <DomainObject.Predmet.ProtustrankaNazivFormated>
    <izvorni_sadrzaj>I-NOVA ENERGY d.o.o. za razvoj inovativnih tehnologija</izvorni_sadrzaj>
    <derivirana_varijabla naziv="DomainObject.Predmet.ProtustrankaNazivFormated_1">I-NOVA ENERGY d.o.o. za razvoj inovativnih tehnologija</derivirana_varijabla>
  </DomainObject.Predmet.ProtustrankaNazivFormated>
  <DomainObject.Predmet.ProtustrankaNazivFormatedOIB>
    <izvorni_sadrzaj>I-NOVA ENERGY d.o.o. za razvoj inovativnih tehnologija, OIB 49458319606</izvorni_sadrzaj>
    <derivirana_varijabla naziv="DomainObject.Predmet.ProtustrankaNazivFormatedOIB_1">I-NOVA ENERGY d.o.o. za razvoj inovativnih tehnologija, OIB 49458319606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I-NOVA ENERGY d.o.o. za razvoj inovativnih tehnologija zastupanog po punomoćniku Dražen Majstrović</item>
    </izvorni_sadrzaj>
    <derivirana_varijabla naziv="DomainObject.Predmet.ProtuStrankaListFormated_1">
      <item>I-NOVA ENERGY d.o.o. za razvoj inovativnih tehnologija zastupanog po punomoćniku Dražen Majstrović</item>
    </derivirana_varijabla>
  </DomainObject.Predmet.ProtuStrankaListFormated>
  <DomainObject.Predmet.ProtuStrankaListFormatedOIB>
    <izvorni_sadrzaj>
      <item>I-NOVA ENERGY d.o.o. za razvoj inovativnih tehnologija, OIB 49458319606 zastupanog po punomoćniku Dražen Majstrović</item>
    </izvorni_sadrzaj>
    <derivirana_varijabla naziv="DomainObject.Predmet.ProtuStrankaListFormatedOIB_1">
      <item>I-NOVA ENERGY d.o.o. za razvoj inovativnih tehnologija, OIB 49458319606 zastupanog po punomoćniku Dražen Majstrović</item>
    </derivirana_varijabla>
  </DomainObject.Predmet.ProtuStrankaListFormatedOIB>
  <DomainObject.Predmet.ProtuStrankaListFormatedWithAdress>
    <izvorni_sadrzaj>
      <item>I-NOVA ENERGY d.o.o. za razvoj inovativnih tehnologija, Priljevo 203, 32000 Vukovar zastupanog po punomoćniku Dražen Majstrović</item>
    </izvorni_sadrzaj>
    <derivirana_varijabla naziv="DomainObject.Predmet.ProtuStrankaListFormatedWithAdress_1">
      <item>I-NOVA ENERGY d.o.o. za razvoj inovativnih tehnologija, Priljevo 203, 32000 Vukovar zastupanog po punomoćniku Dražen Majstrović</item>
    </derivirana_varijabla>
  </DomainObject.Predmet.ProtuStrankaListFormatedWithAdress>
  <DomainObject.Predmet.ProtuStrankaListFormatedWithAdressOIB>
    <izvorni_sadrzaj>
      <item>I-NOVA ENERGY d.o.o. za razvoj inovativnih tehnologija, OIB 49458319606, Priljevo 203, 32000 Vukovar zastupanog po punomoćniku Dražen Majstrović</item>
    </izvorni_sadrzaj>
    <derivirana_varijabla naziv="DomainObject.Predmet.ProtuStrankaListFormatedWithAdressOIB_1">
      <item>I-NOVA ENERGY d.o.o. za razvoj inovativnih tehnologija, OIB 49458319606, Priljevo 203, 32000 Vukovar zastupanog po punomoćniku Dražen Majstrović</item>
    </derivirana_varijabla>
  </DomainObject.Predmet.ProtuStrankaListFormatedWithAdressOIB>
  <DomainObject.Predmet.ProtuStrankaListNazivFormated>
    <izvorni_sadrzaj>
      <item>I-NOVA ENERGY d.o.o. za razvoj inovativnih tehnologija</item>
    </izvorni_sadrzaj>
    <derivirana_varijabla naziv="DomainObject.Predmet.ProtuStrankaListNazivFormated_1">
      <item>I-NOVA ENERGY d.o.o. za razvoj inovativnih tehnologija</item>
    </derivirana_varijabla>
  </DomainObject.Predmet.ProtuStrankaListNazivFormated>
  <DomainObject.Predmet.ProtuStrankaListNazivFormatedOIB>
    <izvorni_sadrzaj>
      <item>I-NOVA ENERGY d.o.o. za razvoj inovativnih tehnologija, OIB 49458319606</item>
    </izvorni_sadrzaj>
    <derivirana_varijabla naziv="DomainObject.Predmet.ProtuStrankaListNazivFormatedOIB_1">
      <item>I-NOVA ENERGY d.o.o. za razvoj inovativnih tehnologija, OIB 49458319606</item>
    </derivirana_varijabla>
  </DomainObject.Predmet.ProtuStrankaListNazivFormatedOIB>
  <DomainObject.Predmet.OstaliListFormated>
    <izvorni_sadrzaj>
      <item>Dražen Majstrović punomoćnik sudionika u postupku I-NOVA ENERGY d.o.o. za razvoj inovativnih tehnologija</item>
      <item>Tihana Majić</item>
    </izvorni_sadrzaj>
    <derivirana_varijabla naziv="DomainObject.Predmet.OstaliListFormated_1">
      <item>Dražen Majstrović punomoćnik sudionika u postupku I-NOVA ENERGY d.o.o. za razvoj inovativnih tehnologija</item>
      <item>Tihana Majić</item>
    </derivirana_varijabla>
  </DomainObject.Predmet.OstaliListFormated>
  <DomainObject.Predmet.OstaliListFormatedOIB>
    <izvorni_sadrzaj>
      <item>Dražen Majstrović, OIB 24182942918 punomoćnik sudionika u postupku I-NOVA ENERGY d.o.o. za razvoj inovativnih tehnologija</item>
      <item>Tihana Majić</item>
    </izvorni_sadrzaj>
    <derivirana_varijabla naziv="DomainObject.Predmet.OstaliListFormatedOIB_1">
      <item>Dražen Majstrović, OIB 24182942918 punomoćnik sudionika u postupku I-NOVA ENERGY d.o.o. za razvoj inovativnih tehnologija</item>
      <item>Tihana Majić</item>
    </derivirana_varijabla>
  </DomainObject.Predmet.OstaliListFormatedOIB>
  <DomainObject.Predmet.OstaliListFormatedWithAdress>
    <izvorni_sadrzaj>
      <item>Dražen Majstrović, Podravska 20, 31000 Osijek punomoćnik sudionika u postupku I-NOVA ENERGY d.o.o. za razvoj inovativnih tehnologija</item>
      <item>Tihana Majić, Ulica kardinala Alojzija Stepinca 4, 31000 Osijek</item>
    </izvorni_sadrzaj>
    <derivirana_varijabla naziv="DomainObject.Predmet.OstaliListFormatedWithAdress_1">
      <item>Dražen Majstrović, Podravska 20, 31000 Osijek punomoćnik sudionika u postupku I-NOVA ENERGY d.o.o. za razvoj inovativnih tehnologija</item>
      <item>Tihana Majić, Ulica kardinala Alojzija Stepinca 4, 31000 Osijek</item>
    </derivirana_varijabla>
  </DomainObject.Predmet.OstaliListFormatedWithAdress>
  <DomainObject.Predmet.OstaliListFormatedWithAdressOIB>
    <izvorni_sadrzaj>
      <item>Dražen Majstrović, OIB 24182942918, Podravska 20, 31000 Osijek punomoćnik sudionika u postupku I-NOVA ENERGY d.o.o. za razvoj inovativnih tehnologija</item>
      <item>Tihana Majić, Ulica kardinala Alojzija Stepinca 4, 31000 Osijek</item>
    </izvorni_sadrzaj>
    <derivirana_varijabla naziv="DomainObject.Predmet.OstaliListFormatedWithAdressOIB_1">
      <item>Dražen Majstrović, OIB 24182942918, Podravska 20, 31000 Osijek punomoćnik sudionika u postupku I-NOVA ENERGY d.o.o. za razvoj inovativnih tehnologija</item>
      <item>Tihana Majić, Ulica kardinala Alojzija Stepinca 4, 31000 Osijek</item>
    </derivirana_varijabla>
  </DomainObject.Predmet.OstaliListFormatedWithAdressOIB>
  <DomainObject.Predmet.OstaliListNazivFormated>
    <izvorni_sadrzaj>
      <item>Dražen Majstrović</item>
      <item>Tihana Majić</item>
    </izvorni_sadrzaj>
    <derivirana_varijabla naziv="DomainObject.Predmet.OstaliListNazivFormated_1">
      <item>Dražen Majstrović</item>
      <item>Tihana Majić</item>
    </derivirana_varijabla>
  </DomainObject.Predmet.OstaliListNazivFormated>
  <DomainObject.Predmet.OstaliListNazivFormatedOIB>
    <izvorni_sadrzaj>
      <item>Dražen Majstrović, OIB 24182942918</item>
      <item>Tihana Majić</item>
    </izvorni_sadrzaj>
    <derivirana_varijabla naziv="DomainObject.Predmet.OstaliListNazivFormatedOIB_1">
      <item>Dražen Majstrović, OIB 24182942918</item>
      <item>Tihana Majić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I-NOVA ENERGY d.o.o. za razvoj inovativnih tehnologija</izvorni_sadrzaj>
    <derivirana_varijabla naziv="DomainObject.Predmet.ProtustrankaIDrugi_1">I-NOVA ENERGY d.o.o. za razvoj inovativnih tehnologija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I-NOVA ENERGY d.o.o. za razvoj inovativnih tehnologija, OIB 49458319606, Priljevo 203, 32000 Vukovar</izvorni_sadrzaj>
    <derivirana_varijabla naziv="DomainObject.Predmet.ProtustrankaIDrugiAdressOIB_1">I-NOVA ENERGY d.o.o. za razvoj inovativnih tehnologija, OIB 49458319606, Priljevo 203,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svibnja 2017.</izvorni_sadrzaj>
    <derivirana_varijabla naziv="DomainObject.Predmet.OdlukaRjesenje.DatumDonosenjaOdluke_1">10. svibnja 2017.</derivirana_varijabla>
  </DomainObject.Predmet.OdlukaRjesenje.DatumDonosenjaOdluke>
  <DomainObject.Predmet.OdlukaRjesenje.DatumPravomocnosti>
    <izvorni_sadrzaj>27. svibnja 2017.</izvorni_sadrzaj>
    <derivirana_varijabla naziv="DomainObject.Predmet.OdlukaRjesenje.DatumPravomocnosti_1">27. svibnja 2017.</derivirana_varijabla>
  </DomainObject.Predmet.OdlukaRjesenje.DatumPravomocnosti>
  <DomainObject.Predmet.OdlukaRjesenje.Oznaka>
    <izvorni_sadrzaj>St-2751/2016-22</izvorni_sadrzaj>
    <derivirana_varijabla naziv="DomainObject.Predmet.OdlukaRjesenje.Oznaka_1">St-2751/2016-22</derivirana_varijabla>
  </DomainObject.Predmet.OdlukaRjesenje.Oznaka>
  <DomainObject.Predmet.SudioniciListNaziv>
    <izvorni_sadrzaj>
      <item>I-NOVA ENERGY d.o.o. za razvoj inovativnih tehnologija</item>
      <item>RH MF POREZNA UPRAVA VUKOVAR</item>
      <item>Dražen Majstrović</item>
      <item>Tihana Majić</item>
    </izvorni_sadrzaj>
    <derivirana_varijabla naziv="DomainObject.Predmet.SudioniciListNaziv_1">
      <item>I-NOVA ENERGY d.o.o. za razvoj inovativnih tehnologija</item>
      <item>RH MF POREZNA UPRAVA VUKOVAR</item>
      <item>Dražen Majstrović</item>
      <item>Tihana Majić</item>
    </derivirana_varijabla>
  </DomainObject.Predmet.SudioniciListNaziv>
  <DomainObject.Predmet.SudioniciListAdressOIB>
    <izvorni_sadrzaj>
      <item>I-NOVA ENERGY d.o.o. za razvoj inovativnih tehnologija, OIB 49458319606, Priljevo 203,32000 Vukovar</item>
      <item>RH MF POREZNA UPRAVA VUKOVAR, OIB 18683136487</item>
      <item>Dražen Majstrović, OIB 24182942918, Podravska 20,31000 Osijek</item>
      <item>Tihana Majić, Ulica kardinala Alojzija Stepinca 4,31000 Osijek</item>
    </izvorni_sadrzaj>
    <derivirana_varijabla naziv="DomainObject.Predmet.SudioniciListAdressOIB_1">
      <item>I-NOVA ENERGY d.o.o. za razvoj inovativnih tehnologija, OIB 49458319606, Priljevo 203,32000 Vukovar</item>
      <item>RH MF POREZNA UPRAVA VUKOVAR, OIB 18683136487</item>
      <item>Dražen Majstrović, OIB 24182942918, Podravska 20,31000 Osijek</item>
      <item>Tihana Majić, Ulica kardinala Alojzija Stepinca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49458319606</item>
      <item>, OIB 18683136487</item>
      <item>, OIB 24182942918</item>
      <item>, OIB null</item>
    </izvorni_sadrzaj>
    <derivirana_varijabla naziv="DomainObject.Predmet.SudioniciListNazivOIB_1">
      <item>, OIB 49458319606</item>
      <item>, OIB 18683136487</item>
      <item>, OIB 24182942918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945EE0-0D30-4F3E-8D62-FC8A461AFD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236</properties:Words>
  <properties:Characters>1160</properties:Characters>
  <properties:Lines>115</properties:Lines>
  <properties:Paragraphs>20</properties:Paragraphs>
  <properties:TotalTime>647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2018-03-05T09:36:00Z</cp:lastPrinted>
  <dcterms:modified xmlns:xsi="http://www.w3.org/2001/XMLSchema-instance" xsi:type="dcterms:W3CDTF">2018-03-05T09:36:00Z</dcterms:modified>
  <cp:revision>489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o brisanju stečajne mase (2751-16 I-NOVA ENERGY.docx)</vt:lpwstr>
  </prop:property>
  <prop:property name="CC_coloring" pid="5" fmtid="{D5CDD505-2E9C-101B-9397-08002B2CF9AE}">
    <vt:bool>true</vt:bool>
  </prop:property>
</prop:Properties>
</file>