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37a9" w14:paraId="65337a9" w:rsidRDefault="000F6783" w:rsidP="000F6783" w:rsidR="000F6783">
      <w:pPr>
        <w:pStyle w:val="Bezproreda"/>
        <w:ind w:left="5664"/>
        <w15:collapsed w:val="false"/>
      </w:pPr>
      <w:r>
        <w:t xml:space="preserve">1 </w:t>
      </w:r>
      <w:proofErr w:type="spellStart"/>
      <w:r>
        <w:t>Stpn</w:t>
      </w:r>
      <w:proofErr w:type="spellEnd"/>
      <w:r>
        <w:t>-44</w:t>
      </w:r>
      <w:r>
        <w:t>/2015-3</w:t>
      </w: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  <w:r>
        <w:t>TRGOVAČKI SUD U BJELOVARU</w:t>
      </w:r>
    </w:p>
    <w:p w:rsidRDefault="000F6783" w:rsidP="000F6783" w:rsidR="000F678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FINA ZAGREB</w:t>
      </w:r>
    </w:p>
    <w:p w:rsidRDefault="000F6783" w:rsidP="000F6783" w:rsidR="000F67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REGIONALNI CENTAR ZAGREB</w:t>
      </w:r>
    </w:p>
    <w:p w:rsidRDefault="000F6783" w:rsidP="000F6783" w:rsidR="000F67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Nagodbeno vijeće ZG03</w:t>
      </w:r>
    </w:p>
    <w:p w:rsidRDefault="000F6783" w:rsidP="000F6783" w:rsidR="000F67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Zagreb, Ilica 307.</w:t>
      </w: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  <w:r>
        <w:t xml:space="preserve">U privitku ovog dopisa dostavljamo Vam rješenje o  sazivanju ročišta radi sklapanja </w:t>
      </w:r>
      <w:proofErr w:type="spellStart"/>
      <w:r>
        <w:t>predsečajne</w:t>
      </w:r>
      <w:proofErr w:type="spellEnd"/>
      <w:r>
        <w:t xml:space="preserve"> nagodbe u stečajnom predmetu nad dužnikom </w:t>
      </w:r>
      <w:r>
        <w:t xml:space="preserve">DALMATINKA j. d.o.o. za ugostiteljstvo i trgovinu </w:t>
      </w:r>
      <w:proofErr w:type="spellStart"/>
      <w:r>
        <w:t>Vukosavljevica</w:t>
      </w:r>
      <w:proofErr w:type="spellEnd"/>
      <w:r>
        <w:t>, time da isti objavite na Vašoj WEB stranici.</w:t>
      </w: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  <w:r>
        <w:t>U Bjelovaru, 9. prosinca</w:t>
      </w:r>
      <w:r>
        <w:t xml:space="preserve"> 2015.</w:t>
      </w: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  <w:r>
        <w:tab/>
      </w:r>
    </w:p>
    <w:p w:rsidRDefault="000F6783" w:rsidP="000F6783" w:rsidR="000F67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SUDAC</w:t>
      </w: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BRANKA PLESKALT</w:t>
      </w:r>
    </w:p>
    <w:p w:rsidRDefault="000F6783" w:rsidP="000F6783" w:rsidR="000F6783">
      <w:pPr>
        <w:pStyle w:val="Bezproreda"/>
      </w:pPr>
    </w:p>
    <w:p w:rsidRDefault="000F6783" w:rsidP="000F6783" w:rsidR="000F678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F6783" w:rsidP="000F6783" w:rsidR="000F6783">
      <w:pPr>
        <w:pStyle w:val="Bezproreda"/>
      </w:pPr>
      <w:r>
        <w:t>Dna: Naslovu putem e-oglasne ploče</w:t>
      </w:r>
    </w:p>
    <w:p w:rsidRDefault="000F6783" w:rsidP="000F6783" w:rsidR="000F6783">
      <w:pPr>
        <w:pStyle w:val="Bezproreda"/>
      </w:pPr>
      <w:r>
        <w:t xml:space="preserve">         kal. ročište</w:t>
      </w:r>
    </w:p>
    <w:p w:rsidRDefault="000F6783" w:rsidP="000F6783" w:rsidR="000F6783">
      <w:pPr>
        <w:pStyle w:val="Bezproreda"/>
      </w:pPr>
      <w:r>
        <w:t>Bjelovar, 9. 12. 2015.</w:t>
      </w:r>
    </w:p>
    <w:p w:rsidRDefault="000F6783" w:rsidP="000F6783" w:rsidR="000F6783" w:rsidRPr="00B76F3C">
      <w:pPr>
        <w:pStyle w:val="Naslov3"/>
        <w:numPr>
          <w:ilvl w:val="0"/>
          <w:numId w:val="0"/>
        </w:numPr>
      </w:pPr>
    </w:p>
    <w:p w:rsidRDefault="000F6783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783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413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Stpn-44/2015-3</izvorni_sadrzaj>
    <derivirana_varijabla naziv="DomainObject.Oznaka_1">Stpn-44/2015-3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Stpn-44/2015</izvorni_sadrzaj>
    <derivirana_varijabla naziv="DomainObject.Predmet.OznakaBroj_1">Stpn-44/2015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DALMATINKA j.d.o.o. za ugostiteljstvo i trgovinu, Vukosavljevica</izvorni_sadrzaj>
    <derivirana_varijabla naziv="DomainObject.Predmet.StrankaFormated_1">  DALMATINKA j.d.o.o. za ugostiteljstvo i trgovinu, Vukosavljevica</derivirana_varijabla>
  </DomainObject.Predmet.StrankaFormated>
  <DomainObject.Predmet.StrankaFormatedOIB>
    <izvorni_sadrzaj>  DALMATINKA j.d.o.o. za ugostiteljstvo i trgovinu, Vukosavljevica, OIB 85409049861</izvorni_sadrzaj>
    <derivirana_varijabla naziv="DomainObject.Predmet.StrankaFormatedOIB_1">  DALMATINKA j.d.o.o. za ugostiteljstvo i trgovinu, Vukosavljevica, OIB 85409049861</derivirana_varijabla>
  </DomainObject.Predmet.StrankaFormatedOIB>
  <DomainObject.Predmet.StrankaFormatedWithAdress>
    <izvorni_sadrzaj> DALMATINKA j.d.o.o. za ugostiteljstvo i trgovinu, Vukosavljevica, Bilogorska 150, 33404 Vukosavljevica</izvorni_sadrzaj>
    <derivirana_varijabla naziv="DomainObject.Predmet.StrankaFormatedWithAdress_1"> DALMATINKA j.d.o.o. za ugostiteljstvo i trgovinu, Vukosavljevica, Bilogorska 150, 33404 Vukosavljevica</derivirana_varijabla>
  </DomainObject.Predmet.StrankaFormatedWithAdress>
  <DomainObject.Predmet.StrankaFormatedWithAdressOIB>
    <izvorni_sadrzaj> DALMATINKA j.d.o.o. za ugostiteljstvo i trgovinu, Vukosavljevica, OIB 85409049861, Bilogorska 150, 33404 Vukosavljevica</izvorni_sadrzaj>
    <derivirana_varijabla naziv="DomainObject.Predmet.StrankaFormatedWithAdressOIB_1"> DALMATINKA j.d.o.o. za ugostiteljstvo i trgovinu, Vukosavljevica, OIB 85409049861, Bilogorska 150, 33404 Vukosavljevica</derivirana_varijabla>
  </DomainObject.Predmet.StrankaFormatedWithAdressOIB>
  <DomainObject.Predmet.StrankaWithAdress>
    <izvorni_sadrzaj>DALMATINKA j.d.o.o. za ugostiteljstvo i trgovinu, Vukosavljevica Bilogorska 150,33404 Vukosavljevica</izvorni_sadrzaj>
    <derivirana_varijabla naziv="DomainObject.Predmet.StrankaWithAdress_1">DALMATINKA j.d.o.o. za ugostiteljstvo i trgovinu, Vukosavljevica Bilogorska 150,33404 Vukosavljevica</derivirana_varijabla>
  </DomainObject.Predmet.StrankaWithAdress>
  <DomainObject.Predmet.StrankaWithAdressOIB>
    <izvorni_sadrzaj>DALMATINKA j.d.o.o. za ugostiteljstvo i trgovinu, Vukosavljevica, OIB 85409049861, Bilogorska 150,33404 Vukosavljevica</izvorni_sadrzaj>
    <derivirana_varijabla naziv="DomainObject.Predmet.StrankaWithAdressOIB_1">DALMATINKA j.d.o.o. za ugostiteljstvo i trgovinu, Vukosavljevica, OIB 85409049861, Bilogorska 150,33404 Vukosavljevica</derivirana_varijabla>
  </DomainObject.Predmet.StrankaWithAdressOIB>
  <DomainObject.Predmet.StrankaNazivFormated>
    <izvorni_sadrzaj>DALMATINKA j.d.o.o. za ugostiteljstvo i trgovinu, Vukosavljevica</izvorni_sadrzaj>
    <derivirana_varijabla naziv="DomainObject.Predmet.StrankaNazivFormated_1">DALMATINKA j.d.o.o. za ugostiteljstvo i trgovinu, Vukosavljevica</derivirana_varijabla>
  </DomainObject.Predmet.StrankaNazivFormated>
  <DomainObject.Predmet.StrankaNazivFormatedOIB>
    <izvorni_sadrzaj>DALMATINKA j.d.o.o. za ugostiteljstvo i trgovinu, Vukosavljevica, OIB 85409049861</izvorni_sadrzaj>
    <derivirana_varijabla naziv="DomainObject.Predmet.StrankaNazivFormatedOIB_1">DALMATINKA j.d.o.o. za ugostiteljstvo i trgovinu, Vukosavljevica, OIB 85409049861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DALMATINKA j.d.o.o. za ugostiteljstvo i trgovinu, Vukosavljevica</item>
    </izvorni_sadrzaj>
    <derivirana_varijabla naziv="DomainObject.Predmet.StrankaListFormated_1">
      <item>DALMATINKA j.d.o.o. za ugostiteljstvo i trgovinu, Vukosavljevica</item>
    </derivirana_varijabla>
  </DomainObject.Predmet.StrankaListFormated>
  <DomainObject.Predmet.StrankaListFormatedOIB>
    <izvorni_sadrzaj>
      <item>DALMATINKA j.d.o.o. za ugostiteljstvo i trgovinu, Vukosavljevica, OIB 85409049861</item>
    </izvorni_sadrzaj>
    <derivirana_varijabla naziv="DomainObject.Predmet.StrankaListFormatedOIB_1">
      <item>DALMATINKA j.d.o.o. za ugostiteljstvo i trgovinu, Vukosavljevica, OIB 85409049861</item>
    </derivirana_varijabla>
  </DomainObject.Predmet.StrankaListFormatedOIB>
  <DomainObject.Predmet.StrankaListFormatedWithAdress>
    <izvorni_sadrzaj>
      <item>DALMATINKA j.d.o.o. za ugostiteljstvo i trgovinu, Vukosavljevica, Bilogorska 150, 33404 Vukosavljevica</item>
    </izvorni_sadrzaj>
    <derivirana_varijabla naziv="DomainObject.Predmet.StrankaListFormatedWithAdress_1">
      <item>DALMATINKA j.d.o.o. za ugostiteljstvo i trgovinu, Vukosavljevica, Bilogorska 150, 33404 Vukosavljevica</item>
    </derivirana_varijabla>
  </DomainObject.Predmet.StrankaListFormatedWithAdress>
  <DomainObject.Predmet.StrankaListFormatedWithAdressOIB>
    <izvorni_sadrzaj>
      <item>DALMATINKA j.d.o.o. za ugostiteljstvo i trgovinu, Vukosavljevica, OIB 85409049861, Bilogorska 150, 33404 Vukosavljevica</item>
    </izvorni_sadrzaj>
    <derivirana_varijabla naziv="DomainObject.Predmet.StrankaListFormatedWithAdressOIB_1">
      <item>DALMATINKA j.d.o.o. za ugostiteljstvo i trgovinu, Vukosavljevica, OIB 85409049861, Bilogorska 150, 33404 Vukosavljevica</item>
    </derivirana_varijabla>
  </DomainObject.Predmet.StrankaListFormatedWithAdressOIB>
  <DomainObject.Predmet.StrankaListNazivFormated>
    <izvorni_sadrzaj>
      <item>DALMATINKA j.d.o.o. za ugostiteljstvo i trgovinu, Vukosavljevica</item>
    </izvorni_sadrzaj>
    <derivirana_varijabla naziv="DomainObject.Predmet.StrankaListNazivFormated_1">
      <item>DALMATINKA j.d.o.o. za ugostiteljstvo i trgovinu, Vukosavljevica</item>
    </derivirana_varijabla>
  </DomainObject.Predmet.StrankaListNazivFormated>
  <DomainObject.Predmet.StrankaListNazivFormatedOIB>
    <izvorni_sadrzaj>
      <item>DALMATINKA j.d.o.o. za ugostiteljstvo i trgovinu, Vukosavljevica, OIB 85409049861</item>
    </izvorni_sadrzaj>
    <derivirana_varijabla naziv="DomainObject.Predmet.StrankaListNazivFormatedOIB_1">
      <item>DALMATINKA j.d.o.o. za ugostiteljstvo i trgovinu, Vukosavljevica, OIB 85409049861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Stpn-44/2015-3</izvorni_sadrzaj>
    <derivirana_varijabla naziv="DomainObject.PoslovniBrojDokumenta_1">Stpn-44/2015-3</derivirana_varijabla>
  </DomainObject.PoslovniBrojDokumenta>
  <DomainObject.Predmet.StrankaIDrugi>
    <izvorni_sadrzaj>DALMATINKA j.d.o.o. za ugostiteljstvo i trgovinu, Vukosavljevica</izvorni_sadrzaj>
    <derivirana_varijabla naziv="DomainObject.Predmet.StrankaIDrugi_1">DALMATINKA j.d.o.o. za ugostiteljstvo i trgovinu, Vukosavljevica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DALMATINKA j.d.o.o. za ugostiteljstvo i trgovinu, Vukosavljevica, OIB 85409049861, Bilogorska 150, 33404 Vukosavljevica</izvorni_sadrzaj>
    <derivirana_varijabla naziv="DomainObject.Predmet.StrankaIDrugiAdressOIB_1">DALMATINKA j.d.o.o. za ugostiteljstvo i trgovinu, Vukosavljevica, OIB 85409049861, Bilogorska 150, 33404 Vukosavljevica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DALMATINKA j.d.o.o. za ugostiteljstvo i trgovinu, Vukosavljevica</item>
    </izvorni_sadrzaj>
    <derivirana_varijabla naziv="DomainObject.Predmet.SudioniciListNaziv_1">
      <item>DALMATINKA j.d.o.o. za ugostiteljstvo i trgovinu, Vukosavljevica</item>
    </derivirana_varijabla>
  </DomainObject.Predmet.SudioniciListNaziv>
  <DomainObject.Predmet.SudioniciListAdressOIB>
    <izvorni_sadrzaj>
      <item>DALMATINKA j.d.o.o. za ugostiteljstvo i trgovinu, Vukosavljevica, OIB 85409049861, Bilogorska 150,33404 Vukosavljevica</item>
    </izvorni_sadrzaj>
    <derivirana_varijabla naziv="DomainObject.Predmet.SudioniciListAdressOIB_1">
      <item>DALMATINKA j.d.o.o. za ugostiteljstvo i trgovinu, Vukosavljevica, OIB 85409049861, Bilogorska 150,33404 Vukosavljevica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100EB-5A1F-48E0-AD44-B10C0ABC4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77</properties:Words>
  <properties:Characters>450</properties:Characters>
  <properties:Lines>39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2015-12-09T08:00:00Z</cp:lastPrinted>
  <dcterms:modified xmlns:xsi="http://www.w3.org/2001/XMLSchema-instance" xsi:type="dcterms:W3CDTF">2015-12-09T08:00:00Z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Stpn-44/2015-3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