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pct" w:w="5000"/>
        <w:tblLook w:val="04A0" w:noVBand="1" w:noHBand="0" w:lastColumn="0" w:firstColumn="1" w:lastRow="0" w:firstRow="1"/>
      </w:tblPr>
      <w:tblGrid>
        <w:gridCol w:w="481"/>
        <w:gridCol w:w="5771"/>
        <w:gridCol w:w="4826"/>
        <w:gridCol w:w="978"/>
        <w:gridCol w:w="2164"/>
      </w:tblGrid>
      <w:tr w:rsidTr="00E13CFB" w:rsidR="00E13CFB" w:rsidRPr="00E13CFB">
        <w:trPr>
          <w:trHeight w:val="315"/>
        </w:trPr>
        <w:tc>
          <w:tcPr>
            <w:tcW w:type="pct" w:w="39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bookmarkStart w:name="_GoBack" w:id="0"/>
            <w:bookmarkEnd w:id="0"/>
            <w:r w:rsidRPr="00E13CFB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 xml:space="preserve">TEMPO d.d. u stečaju </w:t>
            </w: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39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Zagreb, Strojarska 12/B</w:t>
            </w: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39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OIB: 16001962270</w:t>
            </w: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39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Stečajni upravitelj:</w:t>
            </w: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39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Iva Petanjek, dipl.oec</w:t>
            </w: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20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17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b/>
                <w:bCs/>
                <w:szCs w:val="24"/>
                <w:lang w:eastAsia="hr-HR"/>
              </w:rPr>
              <w:t>REPUBLIKA HRVATSKA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20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17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b/>
                <w:bCs/>
                <w:szCs w:val="24"/>
                <w:lang w:eastAsia="hr-HR"/>
              </w:rPr>
              <w:t>TRGOVAČKI SUD U ZAGREBU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20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17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b/>
                <w:bCs/>
                <w:szCs w:val="24"/>
                <w:lang w:eastAsia="hr-HR"/>
              </w:rPr>
              <w:t>Posl.br. 3 St-2050/13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20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17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75"/>
        </w:trPr>
        <w:tc>
          <w:tcPr>
            <w:tcW w:type="pct" w:w="1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20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17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E13CFB">
              <w:rPr>
                <w:rFonts w:cs="Times New Roman" w:eastAsia="Times New Roman"/>
                <w:b/>
                <w:bCs/>
                <w:color w:val="000000"/>
                <w:sz w:val="28"/>
                <w:szCs w:val="28"/>
                <w:lang w:eastAsia="hr-HR"/>
              </w:rPr>
              <w:t>DIOBNI POPIS</w:t>
            </w: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20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17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vjerovnici prvog višeg isplatnog reda na temlju čl. 174. stavak 1 Stečajnog zakona</w:t>
            </w: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75"/>
        </w:trPr>
        <w:tc>
          <w:tcPr>
            <w:tcW w:type="pct" w:w="1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20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17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E13CFB">
              <w:rPr>
                <w:rFonts w:cs="Times New Roman" w:eastAsia="Times New Roman"/>
                <w:b/>
                <w:bCs/>
                <w:color w:val="000000"/>
                <w:sz w:val="28"/>
                <w:szCs w:val="28"/>
                <w:lang w:eastAsia="hr-HR"/>
              </w:rPr>
              <w:t>II djelomična dioba</w:t>
            </w: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75"/>
        </w:trPr>
        <w:tc>
          <w:tcPr>
            <w:tcW w:type="pct" w:w="1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20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17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630"/>
        </w:trPr>
        <w:tc>
          <w:tcPr>
            <w:tcW w:type="pct" w:w="1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RB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D9D9D9" w:color="000000" w:val="clear"/>
            <w:noWrap/>
            <w:vAlign w:val="center"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Vjerovnik</w:t>
            </w:r>
          </w:p>
        </w:tc>
        <w:tc>
          <w:tcPr>
            <w:tcW w:type="pct" w:w="3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Priznato</w:t>
            </w:r>
          </w:p>
        </w:tc>
        <w:tc>
          <w:tcPr>
            <w:tcW w:type="pct" w:w="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Za drugu diobu 10%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ABRAMOVIĆ ŽELJKO, Popovača, Mišićka 30A, OIB: 38736951412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27.084,51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2.708,45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 3218850733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AHLIN BRANKO, Samovor Mala Jazbina 56, OIB: 56148338858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28.307,11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2.830,71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Privredna  banka d.d.   TEKUĆI RN  3206599720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ANTOLIĆ MARIJAN, ZAGREB, GREDICE12, OIB: 52440091433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10.723,74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1.072,37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 3211045595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BABIĆ ANDRIJA, OROSLAVLJE ,STUBIČKA C.96, OIB: 18098395619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10.064,15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1.006,42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3201400209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BAN JOSIP. Zagreb, Lastovska 13, OIB: 67418325645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55.709,80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5.570,98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 3212580353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BANOVIĆ SNJEŽANA, Zagreb, Trnsko 4c. OIB: 28750090056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15.233,50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1.523,35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TEKUĆI RN 3233141974, ZAŠTIĆEN račun RN 3510999108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BADANJAK MARIO, Zagreb, Siget 22a, OIB:  02090901002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106.987,09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10.698,71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ERSTE &amp; STEIERMARKISCHE BANK ,    TEKUĆI  RN  3206867638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BAN BOŽIDAR, Razvor, Razvor 71, OIB:  75684736269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24.363,70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2.436,37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 3213973217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BARIŠIĆ ŠIME, Zagreb, Burićev odvojak 2, OIB: 90069555859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33.048,85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3.304,89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 3211406363, Zaštićen račun br. 3511709533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BARTOL ZDRAVKO, Zaprešić, Vjekoslava Babukića 18A, OIB: 40473196621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27.068,36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2.706,84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 3211226485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BAŠIĆ MARIJANA, Zagreb, Trg Hrvatskih Pavlina 7, OIB: 43619658002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28.882,49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2.888,25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 3211290722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BELLO ĐURO, Zagreb, Ribnjak 24, OIB: 05673604469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42.451,30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4.245,13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3215108398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BENKO SLAVKO, ZAGREB, JOVINOVAČKA 19, OIB: 56047010887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18.686,17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1.868,62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 3213375160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BEŠENIĆ VLADIMIR, Dugo Selo, Rugvička 79, OIB:  88758763710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13.764,09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1.376,41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 3237223925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BEŠIĆ MIHRO, Dugo Selo, Rugvička 199, OIB:  34564789512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14.559,18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1.455,92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 3210209253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BEŠIĆ SAKIB, Zagreb, Republike Austrije 36, OIB:  38489144317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36.883,81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3.688,38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 3212957987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BILIĆ BRANKO, Zagreb, Kombolova 3, OIB: 67773857031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37.343,63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3.734,36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3221694987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BILIĆ IVICA, V.Gorica, Velika Kosnica 61, OIB: 90268187121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24.497,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03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2.449,70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 3222084761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19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BILIĆ MIRKO, ZAGREB, HORVATOV PUT, OIB: 21708122144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17.054,77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1.705,48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 3215172093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Blažinić Drago,Zagreb,Peuranska 14,OIB:97223075371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28.730,64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2.873,06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3210433425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BOBOLINSKI RATKO, Jakovlje, Zagrebačka 178, OIB: 92738019454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30.249,85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3.024,99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 3210432354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BOGADI RUŽA, Zagreb, Sigetje 14, OIB: 46001463929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54.931,93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5.493,19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 3211827336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BOGOVIĆ DRAŽEN, Zagreb, Sarajevska 2, OIB: 17146968554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24.477,54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2.447,75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 3201408145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BOJKOVIĆ SRETKO, ZAGREB, DRŽIĆEVA 107, OIB: 67951851698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28.310,42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2.831,04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3212606462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BOLARIĆ ROBERT, Sopot, Sopot 3, OIB: 22408391821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13.411,50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1.341,15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3214600731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BOROJEVIĆ DRAŽEN, Dvor, Ljubina 34, OIB: 93435249503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13.046,13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1.304,61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3234888404, zaštićen račun RN 3511723318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BOROJEVIĆ SVETO, Dvor, DvorfLjubina 14, OIB: 50781400898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14.999,98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1.500,00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3234888365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BOŠNJAK BRANKO, Nuštar,Dvanaest redearstvenika 38, OIB: 17263631998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52.175,89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5.217,59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 3215536077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BOŠNJAK IVO, Zagreb, Ivo Politea 35, OIB: 90797536439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37.544,13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3.754,41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3211530925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BOŠNJAK MARIO, Zagreb, Ivo Politea 35, OIB: 89529779565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24.086,41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2.408,64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3213888543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BOŽIČKO SREČKO, Strmac Samoborski, Savska 40, OIB: 79336060261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32.793,83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3.279,38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3211028979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32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BRAČUN BOŽIDAR, Kumrovec, Dugnjevec 24, OIB: 50752374811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11.922,51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1.192,25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3214618516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BRKIĆ NADA, Zagreb, Meršićeva 4, OIB: 77472284710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726,55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72,66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3216006569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BRLAS NEVEN, Zaprešić, Zagorska 6, OIB: 26670745743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80.581,39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8.058,14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3215206882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BUHA MARINKO, Sisak, Marijana Celjaka 59, OIB: 80235513590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27.067,08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2.706,71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3210501122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BULAT MIRKO, Samobor, V. Ruždjaka 12, OIB: 33978678065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5.742,52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574,25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3211223193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BURIĆ  BRANKICA, Rakov Potok, Horvatinčićev put 12, OIB: 26786803184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33.482,83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3.348,28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3212364598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BURIĆ VLAJKO, Rakov Potok, Horvatinčićev put 12, OIB: 57938780792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38.179,12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3.817,91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3216452585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BUTINA JOSO, Donji Nikšić, Cerovac 89, OIB: 45145617700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35.662,35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3.566,24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3213188168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CAR DARKO, Zagreb, Marice Barić 21, OIB: 99434064848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151.446,86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15.144,69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3223306804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CESAREC LJUBICA, Zagreb, Ilica 44, OIB: 40383253840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20.853,47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2.085,35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3210091737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CESAREC FRANJO, ZAGREB, ILICA 44, OIB: 72831025277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25.861,62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2.586,16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  3234641090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CIRKVENČIĆ SLAVENKO, Zagreb, Vajdin vijenac 20, OIB: 48145114806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24.934,29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2.493,43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3210318944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CVOLIĆ BEĆIR, Zagreb, Beethovenova 3, OIB :63115689518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52.086,84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5.208,68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3216629371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ČANČAR PEJO,  ZAGREB, TREĆI KOZARI PUT 37, OIB: 22906503649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1.216,2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121,62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RAIFFEISENBANK AUSTRIA D.D.    TEKUĆI RN 3216094253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46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ČAVLOVIĆ MILE, KABJANOVCI, SLAVONSKA 21, OIB: 06743667085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35.048,29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3.504,83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3210535689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ČAVLOVIĆ TADIJA, ZAGREB, 3. KOZARI PUT 2.ODV 43, OIB: 41321636013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31.274,15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3.127,42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3216431918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ČEHIĆ KADIR, Rakitje, Zagrebačka 33, OIB: 16406275814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2.852,97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285,30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3234888687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ČELAREVIĆ RANKO, Zagreb, Hrvatskog sokola 53, OIB: 37453930856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5.436,16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543,62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8354071795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ČEPURAN ŽELJKO, Dekanići, III. Odvojak 9, OIB: 932431677445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16.785,07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1.678,51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3212058370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ČIČAK MARKO ,ZAGREB, MIKULINI 16 G , OIB:33573588033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25.986,10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2.598,61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 TEKUĆI RN 3210188363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ČIŽMEŠIJA VLADO,Kerestinec,Čižmešijeva 14, OIB 25317691439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37.730,70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3.773,07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d.d., Tekući račun RN 3210152165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ČOLAK MILOSLAV, ZAGREB, FROUDOVA 1, OIB: 36765779680                              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453.047,79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45.304,78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d.d., Tekući račun RN 3211336882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ČEJVANOVIĆ EJUB, Rakitje, Zagrebačka 33, OIB 00692764933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25.547,78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2.554,78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3239513103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ČORALIĆ IZET,Karlovac, Turanj 26 C, OIB: 55884518502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32.340,56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3.234,06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3204106706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DELAČ DRAGAN, Padež 10, OIB: 67902407839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36.878,61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3.687,86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3215014032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DELAČ MARKO, Slunj, Videkić selo 66C, OIB: 64444943091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31.069,41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3.106,94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3210556636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DEVEDŽIĆ IBRAHIM, Rakitje, Zagrebačka 3, OIB: 17296850540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26.260,00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2.626,00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3212134053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59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DOBRANIĆ BRANIMIR, Zagreb, Zelengorska 2, OIB: 56965652839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44.835,62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4.483,56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3214823435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DELIŠIMUNOVIĆ ŽELJKO, ZAGREB, ŠTEFANIĆEVA 3, OIB: 61712785005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40.746,05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4.074,61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3212600369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DOBREČEVIĆ DEJAN, sisak, Hrvatskih domobrana 48, OIB: 56139792108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14.799,93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1.479,99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3234665562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DOBROTNIK SLAVKO, ZAGREB, RUDE 190, OIB: 67115436162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12.092,11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1.209,21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3212473719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DRAMALIĆ DANIJEL, Đeletovci, MATIJE GUBCA 30, OIB: 34980342146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13.298,00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1.329,80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3222375896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DRENČEVIĆ DRAŽEN, Zagreb, Bolnička 94, OIB: 27259027185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66.334,50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6.633,45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3212786892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DREZGIĆ ĐOKO, ZAGREB, Ferkovići 8., OIB: 34859172434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44.152,49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4.415,25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3210012645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DUBIĆ MLADEN, Dugi put 32, OIB: 86694259776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18.326,96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1.832,70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3211383836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DUDIĆ TOMISLAV, Biškupci, Antunovac 28, OIB: 02956929527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2.319,87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231,99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3219744181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DUSPARA PERO, Brdovec, Matije Gupca 29 b OIB: 44806773195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36.173,72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3.617,37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3210676188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ĐERIĆ RATKO, Zaprešić Ferde Livadića 4, OIB: 27053948844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32.873,05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3.287,31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3215028752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ĐURAS SREĆKO , GORNJA KUPČINA, GORNJA KUPČINA 43 , OIB:25724903284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32.240,85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3.224,09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3216584008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ĐUMLIJA ANTUN, Zagreb, Šetalište 150.brigade 6, OIB: 12252621756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34.769,31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3.476,93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3214554253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ĐUMLIJA DRAGANA, Zagreb, Šetalište 150. brigade 6., OIB: 86017017049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24.729,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70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2.472,97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3211696982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73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FAZLIJU FLJORIM, Zagreb, Nova Ves 77 B, OIB: 49710727648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23.019,85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2.301,99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3213640261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FELIĆ ANICA, Rakitje, Selišće 10, OIB: 12079601440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18.374,11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1.837,41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3210213426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FILIPOVIĆ IVAN, Struga Nartska, Kurekova ulica 5, OIB: 11664653467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31.917,47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3.191,75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3211164560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FRKETIĆ ŽELJKO, Netretić, Frketić selo 12 A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22.848,40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2.284,84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 RN 3221182284, Zaštićen račun RN 3510822482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FUISZ MLADEN, ZAGREB, MESTINSKI PUT 30, OIB: 90546688820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45.352,03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4.535,20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3214575596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FURUNDŽIJA PAVO, SVETI JURAJ U TRNJU, SV.JURAJ U TRNJU 33, OIB: 56584106333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33.174,19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3.317,42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3210022461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GABUD NEVENKA, Marija Bistrica, Laz Bistrički 274, OIB: 59122363026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16.887,94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1.688,79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3211113096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GALUNIĆ DAMIR, Velika Petrovagorska, Velika Petrovagorska 13, OIB: 32864975246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17.925,63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1.792,56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3215388281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GELEMANOVIĆ IVICA, DAVOR, STJEPANA RADIĆA 29, OIB: 71336078115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29.851,37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2.985,14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3215578978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GLAMOČIĆ DUŠAN, SVETA NEDELJA, STILINOVIĆEVA 14, OIB: 30972947238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32.731,17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3.273,12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3211149251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GLAVAŠ MARIJA, Zagreb, Poldina 9, OIB: 44815582831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100.634,16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10.063,42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3210773247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GLUHAKOVIĆ IVO, OTOK, KOLODVORSKA 5, OIB: 68864529453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28.147,61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2.814,76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3211356644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GLUŠAC BOŽO, ZAGREB, MALEŠNICA 33, OIB: 77060041410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37.339,09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3.733,91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3210174686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86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GOJKOVIĆ MILANKO, SESVETE, DON FRANE BULIĆA 3, OIB: 57533607011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34.745,21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3.474,52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HYPO ALPE-ADRIA-BANK D.D.Tekući račun RN 3200278334 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GOLUB STJEPAN, DUBRAVEC, DUBRAVEC 50, OIB: 67024429824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26.873,63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2.687,36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3221364634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GOLUBIĆ IVAN, ZARGEB, VIDEKOVIĆEVA 30, OIB: 83491189930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37.376,92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3.737,69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3213023040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GORIČAN VLATKO, PRESEKA, VINKOVEC 153, OIB: 21063951974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24.157,90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2.415,79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3210295272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GRDIĆ JOSO, ZAGREB, KRŠKA 11, OIB: 49802439560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36.737,30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3.673,73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3215019594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GRGIĆ  JOZO, JALŠEVEC NARTSKI, DUGOSELSKA 6, OIB: 78070475722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36.421,63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3.642,16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3210546503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GRILEC BRANIMIR, Pregrada, Sopot 143, OIB: 34017645861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6.389,77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638,98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3212410763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GRIVIĆ DRAGICA, ZAGREB, PETROVA 15, OIB: 98236187365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38.404,90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3.840,49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3212101704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GRLADINOVIĆ ANDRIJA, GORNJI VAROŠ 27, OIB: 94803843592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18.288,38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1.828,84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3211621156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HABAJEC MILJENKO, JAREK HABEKOV, JAREK HABEKOV 7 ,OIB :97939879205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29.345,16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2.934,52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3210549774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HALAPIR  MIRKO , JAREK HABEKOV, JAREK HABEKOV 7 , OIB:97939879205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22.129,80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2.212,98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3222093133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HANDAKOVIĆ KASIM, Rakitje, Zagrebačka 33, OIB: 08437778944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2.166,13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216,61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3237474043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HASAN IVANKA , ZAGREB, DUGORATSKA 16 ,OIB: 27899651472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58.833,21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5.883,32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3212764352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HATIĆ HAZIM , RAKITJE, ZAGREBAČKA 3 , OIB: 62447926901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26.125,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26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2.612,53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3610033217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100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HEĆIMOVIĆ BERNARDICA,  ZAGREB, BOŽIDARA MAGOVCA 14 B , OIB: 12535463535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51.295,96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5.129,60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3210033568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HERNES DAVOR , ZAGREB, BEETHOVENOVA 1 , OIB: 92531617010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84.440,97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8.444,10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3222104449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HIDIĆ HUSEIN, V. Gorica, Seljine brigade 55h, OIB: 34993898734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5.072,74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507,27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3210096854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HODŽIĆ MUHAREM ,ZAGREB, PODSUSEDSKO DOLJE 13 , OIB: 31731971431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39.126,48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3.912,65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3210137727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HORVAT DARKO , ZAGREB, DOLEC 37 , OIB:  78274417536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15.626,12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1.562,61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3210221065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HORVAT ŽELJKO, ZAGREB, DOLEC 37, OIB: 25191491986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15.626,12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1.562,61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3212265510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HOTNJAN DAMIR, GLINA, KNINSKA 13, OIB: 39062316921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10.412,27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1.041,23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3240110920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HOTNJAN DRAŽEN, ZAGREB, KNINSKA 13, OIB: 87919044473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2.152,67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215,27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3234362143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HOTNJAN SINIŠA, ZAGREB, SELKOVAC 6, OIB: 68434935419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2.109,77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210,98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3235144977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HOTNJAN SLAVKO, GLINA, KNINSKA ULICA 13, OIB: 41952506598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34.775,13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3.477,51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3215203093 , Zaštićen račun RN 3511690669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HRDLIČKA NADICA, KLINČA SELA, KARLOVAČKA 1, OIB: 82000501823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45.137,13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4.513,71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3213701872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HUSAREK DARKO, RADOBOJ, BREGI RADOBOJSKI 86, OIB: 60536418752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14.685,36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1.468,54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3221255316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IKANOVIĆ UZEJIR, RAKITJE, ZAGREBAČKA 3, OIB: 28058638580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17.434,82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1.743,48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3610010498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113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ILOVAČA STJEPAN, TUŠILOVIĆ, TUŠILOVIĆ 14 B, OIB: 04046430242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16.661,48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1.666,15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3201414168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IVANOVIĆ NIKOLA, KARLOVAC, NEHAJEVA 2, OIB: 38170853633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18.078,37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1.807,84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3201408555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IVČEK DARKO, ZAGREB, III KOZARI PUT II.ODV. 82, OIB: 47735419829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9.290,95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929,10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3236932356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IVIĆ MIJO, Zagreb, Ilica 280, OIB: 49786098612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3.450,92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345,09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3212695183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JAGEČIĆ MLADEN, Oroslavlje, Mokrice 138, OIB: 16079073943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11.220,73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1.122,07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3213418369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JAHUD ŽELJKO, ZAGREB, OSTROGOVIĆEVA 2, OIB: 93491063292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73.907,34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7.390,73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3210410149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JAKI FERDINAND, ZAGREB, KNEŽIJA 9, OIB: 91770016308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15.361,37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1.536,14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3223811291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JAKŠIĆ IVAN, GORNJA STUBICA, OREHOVA GORICA 31 A, OIB: 77502835828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22.687,25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2.268,73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3210254346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JAKUPOVIĆ KASIM, ZAGREB, ČEPINSKI PUT 24 1, OIB: 26478084467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35.559,01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3.555,90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3210026796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JAMBROVIĆ JADRANKA, JASTREBARSKO, PAVLOVČANI 67, OIB: 62975398912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57.173,72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5.717,37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3240311262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JANKOVIĆ JOZO, ZAGREB, REMETSKA 1C, OIB: 06877572214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14.161,37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1.416,14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3210920264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JANKOVIĆ MARKO , ZAGREB, CVIJETE ZUZORIĆ 43 , OIB: 65839513887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12.237,26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1.223,73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 3206287279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JANKULOVSKI CVETAN, Zagreb, Siget 7/XVII, OIB: 33521397159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5.290,46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529,05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3210218844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JELENIĆ DRAGO, Zagrebačka 3, OIB: 41179092781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24.292,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80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2.429,28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3212211799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127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JELIĆ PEJO, ZAGREB, III.KOZARI PUT II. OD 40, OIB: 34555572804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10.545,73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1.054,57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3217008807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JOVANOVIĆ BRANKO, ZAGREB, BRATSTVO I br.6, OIB: 53485704477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20.114,71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2.011,47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3214689398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JUKIĆ KATA, VELIKA GORICA, SLAVKA KOLARA 8A, OIB: 63685702233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43.657,78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4.365,78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3216193701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JURAKIĆ MARIJA, ZAGREB, KALENIČKI PUT 10, OIB: 55604513000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81.605,49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8.160,55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3238851866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JUREŠA BOŽIDAR, KRAPINSKE TOPLICE, SELNO 49, OIB: 32093704568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33.141,44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3.314,14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3212843163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JURIČIĆ IVAN, Zagreb, Trg Kralja Tomislava 16/1, OIB: 15125978456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3.220,56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322,06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3221459865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JURIĆ MIJAT, ZAGREB, OTONA ZUPANČIĆA 18, OIB: 10242802418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27.766,47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2.776,65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3216012932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JURKIĆ NIKOLA, N. Čiče, Sportska ulica 22, OIB:90391839848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995,54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99,55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3239363205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KAPETANOVIĆ ENIDA, SESVETE, MODRUŠKA 7, OIB: 66446719398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46.575,20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4.657,52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3215113041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KARIĆ FARUK, ZAGREB, ILICA 44, OIB: 15785319741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28.093,21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2.809,32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3210891613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KATALENIĆ KATA, ZAGREB, BRAZILSKA 2, OIB: 60221572918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23.366,48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2.336,65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3214153961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KATALENIĆ STJEPAN, VARAŽDINSKE TOPLICE, DRENOVEC 147, OIB: 28353247952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38.957,76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3.895,78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3211174139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KATAVIĆ ANTO, LUČKO, JEŽDOVEC, MIKULINI 16E , OIB: 53580112783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32.116,98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3.211,70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3210597079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140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KATIĆ ILIJA, RAKITJE, RAKITJE,ZAGREBAČKA 33, OIB: 01209119632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25.617,05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2.561,71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3218614831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KATIĆ MARICA, ZAGREB, DOBRIŠE CESARIĆA 14, OIB: 05481200738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10.435,61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1.043,56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3205312692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KATIĆ MARIJAN, ZAGREB, 1. SAVICA 102, OIB: 71245689318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34.866,56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3.486,66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3216751273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KATIĆ MIJO, DUGA RESA, DOBRIŠE CESARIĆA 14, OIB: 70095367022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6.696,96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669,70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3215922817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KAUČIĆ TONI, ZAGREB, JAGIĆEVA 29, OIB: 94590050273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11.998,08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1.199,81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3236663676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KEKIĆ NIKOLA, Bestovje, Braće Ribar 1A, OIB: 86724595626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29.356,68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2.935,67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3211343023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KLEPO ANTUN, ZAGREB, JANKOMIR 10, OIB: 85350133801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34.078,66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3.407,87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3211397765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KNEŽEVIĆ SNEŽANA, ZAGREB, SUTINSKA VRELA 10, OIB: 89194508286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28.921,25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2.892,13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3213172240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KOKIĆ KRASNODAR, ZAGREB, VLADIMIRA RUŽDJAKA 9 C, OIB: 01713947934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10.441,13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1.044,11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3215175657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KOS FRANJO, SAMOBOR, BLASLOVLJE 73, OIB: 24416755626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22.767,02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2.276,70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3210017911, Zaštićen račun,RN 3511216352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KOSTIĆ JAKOV, NOVAKI OBOROVSKI, HARABAJSOVA 13, OIB: 63173668065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21.294,01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2.129,40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3215665313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KOVAČ GORAN, ZAGREB, Kikičeva 17, OIB: 23458896345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23.712,56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2.371,26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3212771920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KOVAČEVIĆ HUSO, ZAGREB, BERNARDA VUKASA 55 , OIB: 51000101130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88.658,31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8.865,83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3212200910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 xml:space="preserve">KOVAČEVIĆ IVICA, BOBOVAC, BOBOVAC 106, OIB: 71106812809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14.668,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00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1.466,80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3219896491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154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KOVAČEVIĆ PETAR, ZAGREB, POTOČNA 10, OIB: 34901898638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100.246,12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10.024,61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3215732384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KOVAČIĆ BRANKA, ZAGREB, D. GERVAISA 50, OIB: 32196571288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60.658,88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6.065,89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3216277024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KRAKAN TOMO, ZAGREB, DEKLEŠANEC 34, OIB: 44586026735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11.442,78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1.144,28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3213690252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KRAMARIĆ MIRKO, SESVETE, IVE POLITEA 56, OIB: 96000262730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38.078,20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3.807,82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3211696433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KREČ IVAN, ZAGREB, TREBEŽ 9 A, OIB: 52689259643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37.127,88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3.712,79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3210705141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KRIŠKOVIĆ MARIJA, ZAGREB, DRVINJE 16, OIB: 66364557592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26.332,77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2.633,28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3211645255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160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KRIZMANIĆ ZDRAVKO, B. JANČIĆA 10, OIB: 08429838663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26.051,33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2.605,13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3214910246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161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KRSNIK BRANKO, GORNJA PLEMENŠČINA 33, OIB: 13917192208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14.156,38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1.415,64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3212414839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162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KUJADIN VINKO , ČEPIN, E.KVATERNIKA 10 , OIB: 59369028086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20.585,07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2.058,51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3211900572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163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KUBASEK ANTON , ZAGREB, VIRIUSA MIRKA 1, OIB: 82554016223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27.867,84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2.786,78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3212429556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164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KUKOLJA ŽELJKO , ZAGREB, VIDA DOŠENA 29 , OIB: 16594626804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29.222,22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2.922,22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3212467840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165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KUNKERA LUKA , ZAGREB, DUŽICE 23 , OIB: 42414122302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14.501,95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1.450,20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3222366170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166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KUŠEVIĆ KREŠIMIR, DONJI LADUČ, AUGUSTA ŠENOE 4, OIB: 31452499919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31.340,51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3.134,05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3212786972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167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LEMIĆ TOMISLAV , KARLOVAC, SARAJEVSKA 8 , OIB: 86984139418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62.051,21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6.205,12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3205569024, Zaštićen račun RN 3506796131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168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LEVAK MIJO , ZAGREB, AVENIJA M.DRŽIĆA 107 , OIB: 67145846105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23.955,82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2.395,58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3211617937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169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LEŠIĆ FABO , ŠTITAR, MATIJE GUPCA 45 , OIB: 81751137628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14.958,50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1.495,85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3216735626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LIPOVAC LJUPKO, ULICA GRADA VUKOVARA 24, OIB: 39988965759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27.968,46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2.796,85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3217473601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LISJAK IVAN , PODTUREN, NOVAKOVEC  MURSKA 19 , OIB: 31188181729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32.544,00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3.254,40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3210648262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LJEVAR ANICA , ZAGREB, ČEPINSKI PUT 42 A , OIB: 23050997219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41.699,81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4.169,98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3210044714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LJEVAR JAKOV , ZAGREB, ČEPINSKI PUT 42 A , OIB: 96976237697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21.381,70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2.138,17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 3210044538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LONČAR DRAŽEN, PALMOTIĆEVA 80, OIB: 60056884932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5.936,33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593,63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3213043928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LONČAR VILIM, Kumrovec, Razvor 28, OIB: 62642933226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5.572,73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557,27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3237453508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LONČARIĆ MILAN , ĐURIN POTOK, ĐURIN POTOK 204 , OIB: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32.024,21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3.202,42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 3206286698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LOVRIČIĆ DRAGO, 1. SVIBNJA1995 89, OIB: 95556406147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41.586,79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4.158,68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3214004386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LUKAČEVIĆ ANA, VLAHA BUKOVCA 1, OIB: 65005749574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36.928,61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3.692,86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3212712334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LULIĆ TOMO , SESVETE, EMANUELLA VIDOVIĆA 3B , OIB:10933700740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21.741,07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2.174,11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Zaštićen račun RN 3511224762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18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MAKEK IVAN, Zagreb, Križanjićeva 7, OIB: 09508344189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5.238,8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523,89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3237818230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181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MALBAŠA MARKO, Zagreb, Sitnice 11, OIB: 08126797298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23.035,42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2.303,54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3215552404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182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MARKOVIĆ PETAR, Đulovac, Batinjani 6, OIB: 31369264528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25.882,60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2.588,26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3216594452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183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MARKULIN JOSIP, LOBOR, VINIPOTOK 109 D, OIB: 36196137834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70.241,04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7.024,10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3216468543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184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MARKULIN ZLATKO, ZAGREB, MATIJEVIČKA 12, OIB: 56466097430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58.984,48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5.898,45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3211257256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185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MARKULINIĆ BOŽICA, ZAGREB, NOVAKA GRGE 15, OIB: 53033550455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45.223,71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4.522,37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RAIFFEISENBANK AUSTRIA D.D.  Tekući račun RN  3200747690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186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MARTEK DRAGUTIN, BREZJE, BREZJE 6, OIB: 42170214450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27.830,76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2.783,08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3211455751, Zaštićen račun RN 3510844451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187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MARTINOVIĆ JOZO, V. Gorica, Matice Hrvatske 34, OIB: 95225025785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700,41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70,04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 3222386479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188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MARUŠIĆ ANTO, DUGO SELO, LAZNICE 3, OIB: 34319871663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18.533,14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1.853,31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3217365163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189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MATIĆ ANTO, SAMOBOR, SLAVONSKA 1, OIB: 11685052075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31.000,76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3.100,08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3215563138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190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MATOŠ IVAN, DUGO SELO, RUGVIČKA 247, OIB: 60347179007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36.694,42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3.669,44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3210210608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191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MEDAK ŽELJKO, NOVA KRIVAJA, NOVA KRIVAJA 25, OIB: 82092482738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27.442,72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2.744,27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3215945319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192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MEDVEDEC BRANKO, ZAGREB, JARUN 075, OIB: 50667816667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62.339,19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6.233,92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3221025289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193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MEDVIDOVIĆ DINKO, Zagreb, Hrv. Sokola 75, OIB: 50052354112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9.674,97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967,50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3223637762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194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MESIC ŽELJKO, Zagreb, Vajdin vijenac 20, OIB: 10138427150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8.000,00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800,00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3211777989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195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MESIĆ DAMIR, RAKITJE, STARI HRAST 19 , OIB: 15695257005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34.968,41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3.496,84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3211154315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196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MIKAC KRISTINA, ZAGREB, J. PUPAČIĆA 5, OIB: 76187858085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43.631,19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4.363,12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3221759431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197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MIKIČIĆ PERO, ZAMLAČA, ZAMLAČA 38, OIB: 83352340607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28.495,81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2.849,58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3201411502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198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MIKULIĆ ZDENKA, Zagreb, Bukovačka C 37, OIB: 65260291785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3.024,00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302,40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3235815531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199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MIKLEŽ ROBERT, NOVAKI SAMOBORSKI, VOJVODIĆI 35, OIB: 22581342136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28.512,12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2.851,21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3211644872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200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MIKŠIĆ MARKO, ZAGREB, VINIČKA 4, OIB: 12477995905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25.389,58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2.538,96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3217347956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201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MIKULIĆ MARINKO, ZAGREB, TURININA 4, OIB: 93907949366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42.339,14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4.233,91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3214017486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202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MILADIĆ SRETKO, ZAGREB, ŠTEFANIĆEVA 4, OIB: 59403908275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51.025,03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5.102,50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3214774767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203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MILARDOVIĆ MARIO, DONJA PETRIČKA, DONJA PETRIČKA 47, OIB: 42971544637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20.166,31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2.016,63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3219471874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204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MILARDOVIĆ ZDENKO, DONJA PETRIČKA, DONJA PETRIČKA 47, OIB: 40538956272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34.295,21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3.429,52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3215464391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205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MILIČEVIĆ MILORAD, DVOR, GAGE 53, OIB: 16107789338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9.917,85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991,79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3234888390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206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MILIĆ DRAGAN, JAVNICA, JAVNICA 50, OIB: 33057871412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11.699,06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1.169,91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3232741083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20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 xml:space="preserve">MILJAN DARKO, STRUŽEC, SREDNJE SELO 118,STRUŽEC, OIB: 02880059354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26.194,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76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2.619,48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3211252496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208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MIŠAK MARIO, ZAGREB, KRALJA TOMISLAVA 13, OIB: 78646473930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3.971,91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397,19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3232017338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209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MLIKOTA MILENKO, ZAGREB, DVOJKOVIĆEV PUT 25/1, OIB: 21749974813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30.207,48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3.020,75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3211163833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MLINARIĆ ZLATKO, OROSLAVJE, MILANA PRPIĆA 72, OIB: 87575648365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17.194,65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1.719,47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3218770223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MRGIĆ ŽELJKO, KARLOVAC, SARAJEVSKA 4, OIB: 90235338116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33.561,36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3.356,14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3201412267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MUHERINA HADO, ZAGREB, JOSIPA LONČARA 2, OIB: 99831054553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24.851,23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2.485,12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3212706866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MUJKANOVIĆ REĐO, RAKITJE, ZAGREBAČKA 3, OIB:16426472935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41.940,93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4.194,09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3210032586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MUJKANOVIĆ ŠEFIK, RAKITJE, ZAGREBAČKA 33, OIB: 61361938400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17.419,82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1.741,98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3210898515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MUMINOVIĆ MUJO, Hromec 80, OIB: 79029567227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17.825,90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1.782,59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32111582186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MURK STJEPAN, PODGORA KRAPINSKA, PODGORA KRAPINSKA 49, OIB: 71674258427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32.104,74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3.210,47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3215950512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MUŽAR STJEPAN, RAKITJE, Selišće 5, OIB: 53518905505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36.437,52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3.643,75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3235670662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NIKOLIĆ IVKA, ZAGREB, DRAGE GERVAISA 21, OIB: 54591422762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26.847,45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2.684,75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3212817052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NOVOSEL ZDRAVKO, OROSLAVJE, ZAGREBAČKA 4, OIB: 43513355578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29.974,14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2.997,41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3221972020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220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NUKIĆ FAJIK, DUGO SELO, RUGVIĆKA 226, OIB: 56240415724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17.129,54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1.712,95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3223573473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221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OGRIĆ ADEM, Kolodvorska 60, OIB: 88330382668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20.029,92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2.002,99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3610010844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222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OKANOVIĆ AVDO, RAKITJE, ZAGREBAČKA 3, OIB: 49283978078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38.365,89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3.836,59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3610014056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223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OSMANOVIĆ SENADA, SESVETE, LJ.POSAVSKOG 25/A, OIB: 33691635821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18.395,03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1.839,50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3210353308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224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OVČAR JOSIP, SVEDRUŽA, SVEDRUZA 92, OIB: 70432059565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27.286,59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2.728,66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3210115914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225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PADOLSKI DRAGUTIN, RAKITJE, ZAGREBAČKA 33, OIB: 74023313399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21.381,70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2.138,17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3210182784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226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PAĐEN ZDRAVKO, ZAGREB, Đ.DEŽELIĆA 40, OIB: 64663574089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543.612,71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54.361,27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20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3212760735</w:t>
            </w:r>
          </w:p>
        </w:tc>
        <w:tc>
          <w:tcPr>
            <w:tcW w:type="pct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227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PANTALER GABRIEL, DRENOVEC, DRENOVEC 84, OIB: 16979982185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29.338,89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2.933,89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3210014825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228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PANTALER SLAVKO, Drenovec, Drenovec 82, OIB: 00009111665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14.116,39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1.411,64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3232622193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229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PAŠALIĆ MILAN, ZAGREB, DUBRAVA 256 H, OIB: 00268758086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67.344,90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6.734,49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3210099140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230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PAVIĆ DUBRAVKO, ZAGREB, SIDE KOŠUTIĆ 4, OIB: 21941989173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26.850,20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2.685,02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3210902402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231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PAVKOVIĆ SLAVKO, OREŠJE, SAVSKA 33, OIB: 50819665441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13.994,55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1.399,46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3233557211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232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PAVLAK BRANKO, DONJI STUPNIK, DONJOSTUPNIČKA 17, OIB: 36250447202 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14.822,09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1.482,21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3237146315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233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PAVLEK TOMISLAV, ZAGREB, ZEMLJAKOVA 007, OIB: 76673616675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27.623,56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2.762,36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3219721067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23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 xml:space="preserve">PEREŠIN LUKA, GORNJA STUBICA, SAMCI 71, OIB: 82240760520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4.417,8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441,78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Tekući račun RN 3222371000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235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PERIČEVIĆ IVICA, DVOR, HRV.BRANITELJA 20, OIB: 65805335032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33.623,76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3.362,38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3216078518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236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PERKUŠIĆ ANTE, ZAGREB, ŠTEFANIĆEVA 1, OIB: 24912305879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54.193,80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5.419,38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3221363800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237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PETEK LJUBA, ZAGREB, BUNIĆEVA 22, OIB: 01048661452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126.769,55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12.676,96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3215115238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238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PETEK VLADO, TURNIŠĆE DESINIĆKO, TURNIŠĆE DESINIĆKO 31, OIB: 85377250743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30.729,86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3.072,99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3213330813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239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PETRAŠ ŽELJKO , ZAGREB, BOLNIĆKA CESTA 97 , OIB: 40723180776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37.741,70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3.774,17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3214994633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PILJIĆ IVO, KLARINA 12, OIB: 34798762063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16.598,20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1.659,82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3213766083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PIPIĆ FILIP, ZAGREB, PUŠKARIĆEVA 47, OIB: 06512461952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8.450,13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845,01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3236983516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PODNAR ANĐELA, ZAGREB, GERVATSOVA 1, OIB: 17836326568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42.921,89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4.292,19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3214200914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POGAČIĆ ZVONIMIR, KARLOVAC, DREŽNIK 145, OIB: 14366883008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664.387,93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66.438,79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20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3216446216</w:t>
            </w:r>
          </w:p>
        </w:tc>
        <w:tc>
          <w:tcPr>
            <w:tcW w:type="pct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POLJAK MARIJANA, ZAGREB, HRGOVIĆI 83, OIB: 72117807524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7.813,93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781,39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3214443472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POŽEGA DRAGAN, PODMELNICA, NOVO SELO 95, OIB: 26908226584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35.255,44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3.525,54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3202359296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POŽEGA FRANJE, DONJI NIKŠIĆ 29, OIB: 3210427875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1.208,81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120,88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3210908225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POŽEGA MARIJAN, KARLOVAC, JANA MASARYKA 7/2, OIB: 70276798122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31.905,93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3.190,59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3206702241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248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POŽEGA NIKOLA, SLUNJ, GORNJI NIKŠIĆ 29, OIB: 26776502640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30.978,90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3.097,89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3201408977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PRGOMET ANTO, SESVETE, SVETOG MARTINA 28, OIB: 15503411635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24.314,27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2.431,43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3219558833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PRNJAK MAJA, ZAGREB, KUZMINEČKA 1, OIB: 10421918200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836,88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83,69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SPLITSKA BANKA, Tekući račun RN 3243347313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PUNTAREC DRAGO, ZAGREB, LUČKA 31, OIB: 11791979970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49.217,33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4.921,73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3210290806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RADENIĆ SMILJKA, Lukavec, Turopoljska 48, OIB: 85983507617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25.221,56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2.522,16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3235614402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RANOGAJEC VILIM, ZAGREB, HINKA WURTA 2, OIB: 82887786811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6.386,12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638,61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 RN 8540063121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RAPAIĆ DUŠKO, ZAGREB, SLAVONSKA 11, OIB: 08821009650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49.316,79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4.931,68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3214231165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RAZUM JOSIP, SAMOBOR, KONŠĆICA, OIB: 21331001468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1.764,83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176,48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3210173851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REKIĆ FEHIM, RAKITJE, ZAGREBAČKA 3, OIB: 05053653409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42.690,48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4.269,05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3212514442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ROGINA IVAN, POLJANICA BISTRANSKA, POLJANICA SEVERSKA 35, OIB: 89764288532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50.037,65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5.003,77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3210154267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ROMIĆ DRAGO, RAKITJE, ZAGREBAČKA 3, OIB: 10465049834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32.196,34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3.219,63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32113873125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RONČEVIĆ BRANKO, SESVETE, KAŠTELANA JURE 10, OIB: 10468961775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32.325,41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3.232,54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3210157878, Zaštićen račun RN 3511881741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RONČEVIĆ MATO, DUGO SELO, RUGVIČKA 247, OIB: 84304292045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35.598,21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3.559,82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3212238759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ROSO STANKO , ZAGREB, TRNSKO 3 A , OIB: 23573055392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45.819,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49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4.581,95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3210239167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262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RUBINIĆ MARINA, GOSPODSKA 61 A, OIB: 38203685993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7.781,79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778,18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3238322281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RUŽIĆ  MIRKO , KERESTINEC, PURGARIJA 31 , OIB: 16685590196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40.920,67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4.092,07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3212150422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RUŽNIĆ SADIK, VELIKA GORICA, ISTARSKA 13, OIB: 70040753850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3.972,44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397,24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3214505876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SALOPEK JURE, FARKAŠEVAC, BOLČ 74, OIB: 15472463970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6.717,82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671,78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3216782844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SAMARDŽIJA BORIS , KARLOVAC, LUŠČIĆ 22 , OIB: 83321206767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13.741,42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1.374,14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3206718423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SEČAN  VJEKOSLAV, Marina Tartaglije 14, OIB; 98851933722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138.877,57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13.887,76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3211256753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SERDAR PETAR, VELIKA GORICA, VELIKA KOSNICA 36 H, OIB: 09886391050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51.163,18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5.116,32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3216802648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SALATOVIĆ MARTIN, KRAPINSKE TOPLICE,MIHANOVIĆ ANTUNA 22A, OIB: 68688273538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16.992,04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1.699,20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3236813637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SEVER DAMIR, VIČA SELA,VIČA SELA 34 A, OIB: 95508097357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12.603,15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1.260,32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3219985271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SIMIĆ ANTUN, DAVOR, SAVSKA 45, OIB: 07043648225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26.791,33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2.679,13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3214206438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SIMIĆ JOSIP, DAVOR, SAVSKA 45, OIB: 47264766969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35.928,93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3.592,89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3216188097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SKUKAN  VESNA, ZAGREB, SIGET 20 B, OIB: 71463086147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49.586,82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4.958,68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3215005232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SLIVAK MARA, ZAGREB,S. BATUŠIĆA 37 OIB: 01881468561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8.355,24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835,52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3216763775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275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SLUNJSKI MARTA, Zagreb, H. Sokola 77, OIB: 46898121977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20.395,00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2.039,50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3214779682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SLUNJSKI TOMO, ZAGREB, HRVATSKOG SOKOLA 77, OIB: 28349353449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30.913,24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3.091,32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3214242384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SOBO MIRSAD, RAKITJE,ZAGREBAČKA 33 ,OIB: 83335843648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36.140,67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3.614,07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3216594389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SOLTAR SANJA, ZAGREB, PODZMIŠ 7, OIB: 45327989239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3.394,53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339,45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3232956373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SPAHIĆ LATIF, ZAGREB, Janka Matka 6, OIB: 72302845474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38.810,40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3.881,04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3216853146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SPREČO  MEVLUDIN, BESTOVJE, ZAGREBAČKA 3, OIB:66755599765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33.869,98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3.387,00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3223196879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STANOJČIĆ JELENA, ZAGREB, DRAGE GERVAISA 31, OIB: 08934979183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91.160,51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9.116,05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3213199910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STEFANOVIĆ  JOVO, ZAGREB, DUBRAVA 256, OIB: 34663107215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87.040,85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8.704,09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3210688157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STEFANOVIĆ  RENATA, ZAGREB, DUBRAVA 256, OIB: 27680433691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56.962,67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5.696,27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3215654128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STIĆ BRANKO, TRG KRALJA PETRA SVAČIĆA 15, OIB: 77168001872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19.750,09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1.975,01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3201414248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STIĆ TOMO, StrmabPribički, Strmac Pribički 1b, OIB: 62693230089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19.056,78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1.905,68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3212777148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STIPIĆ NIKO, DRAGOŠIČKA, LAZI 4, OIB: 15939812820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36.452,47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3.645,25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3212325581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STOJKOVIĆ SLOBODAN, ZDENCI, KOLODVORSKA 25, OIB: 02989287546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30.800,89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3.080,09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Zagrebačka banka d.d. Tekući račun RN 02989287546 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STUBLA REMZI, RAKITJE, ZAGREBAČKA 33, OIB: 73465406406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19.229,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64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1.922,96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3212155387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289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SULIĆ  IVICA, ZAGREB, VITASOVIĆEVA POLJANA 11, OIB: 62761780268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170.257,25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17.025,73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3214413901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290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ŠAINOVIĆ ANĐELKO, Hrv. Leskovac, Tratinska 2, OIB: 70706420651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17.066,92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1.706,69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3236056041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291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ŠANTIĆ ZDENKO, ZAGREB, ILICA 173, OIB: 52259836657                                                 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321.306,67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32.130,67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Erste bank d.d. Tekući račun RN 3204565290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292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ŠARAVANJA VLADIMIR, Zagreb, Rudeška cesta 156, OIB: 83303459858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31.616,73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3.161,67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3213968096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293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ŠEĆIBOVIĆ  MUNEVERA, HRVATSKOG SOKOLA 71, OIB: 42341597592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48.719,34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4.871,93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3210113929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294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ŠEPČEVIĆ MIRA, ZAGREB, LASTOVSKA 5, OIB; 47888726686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86.280,37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8.628,04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3210929987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295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ŠILIĆ RADMILA, SAMOBOR, KARDINALA F.KUHARIĆA 14 B, OIB: 40925463444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49.669,57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4.966,96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OTPBANKA d.d. TEKUĆI RAČUN 3205631216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296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ŠIMIĆ MATO, ZAGREB, TURIĆA JURE 5, OIB: 53906171939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15.340,16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1.534,02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3213361849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297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ŠIMUNOVIĆ EMILIJA, Zagreb, Ivanićgradska 58, OIB: 79174419243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22.097,04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2.209,70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3218519706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298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ŠIMUNIĆ MILENKO, OROSLAVJE, ZAGREBAČKA 66, OIB: 63601447300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28.393,70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2.839,37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3213214365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299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ŠIKANIĆ RADOVAN, Zagreb, Turinina 4, OIB: 18579807103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28.329,29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2.832,93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3212288132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300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ŠINTIĆ MILKA, KLJUČ BRDOVEČKI, MOKRIČKA 23, OIB: 70829525059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67.286,93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6.728,69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3215064520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301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ŠKOT IVICA, KARLOVAC, VARAZDINSKA 15, OIB: 00260228814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31.194,06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3.119,41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3206702811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302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ŠKREBLIN DRAGO, RAZVOR, RAZVOR 044, OIB: 97465650283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33.517,26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3.351,73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3215455246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303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ŠLAT MIJO, ERDELJ, ERDELJ 12 B, OIB: 32285751511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33.033,33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3.303,33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3201408483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304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ŠPOLJARIĆ SNJEŽANA ZAGREB, BOŽIDARA MAGOVCA 159, OIB: 30334074167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52.202,32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5.220,23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3220993207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305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ŠTEFANAC JOŽICA, Duga Resa, Belaj 26, OIB: 94284330903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7.507,19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750,72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3240050477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306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ŠTEFANIĆ  JOŽEF, ŽABNIK, ZAVRTNA 9, OIB: 23030077437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32.058,74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3.205,87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3222474794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307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ŠTETIĆ BUDE, ZAGREB, PERUANSKA 14, OIB: 65857538618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40.052,58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4.005,26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3210045563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308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ŠTIMAC DANE, PARUŽEVINA, KRALJŠČAK 9, OIB: 94024345786 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38.213,88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3.821,39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3213201762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309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ŠVAGELJ FRANJO, ZAGREB, KOTORIPSKA 31, OIB: 58540351122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15.938,68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1.593,87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3210281532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ŠVAST DAMIR, Zagreb, Domitrovićeva 16, OIB: 64070038966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37.065,77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3.706,58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3210417492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TABAKOVIĆ ESADA, HUM ZABOČKI, HUM ZABOČKI 67 D, OIB: 12942781496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24.722,89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2.472,29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3217222637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TALETOVIĆ NUSRET,  LUČKO, IVIČEKI 17, OIB: 06700764961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11.647,70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1.164,77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3223300203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TIKVIĆ VLADO, Zaprešić, Antuna Mihanovića 39, OIB: 04744391321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8.000,00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800,00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3211677125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TOMAŠKO TOMISLAV, SVETA NEDJELJA, KERESTINEC, V. NAZORA 1, OIB: 4582831355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5.558,58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555,86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3218457522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TOMIĆ BOGDAN, Puhovo, 2. Puhovskiodv. 5, OIB: 53636094310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19.462,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25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1.946,23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3210638507, Zaštićen račun RN 3511873889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316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TOKIĆ SLAVKO, Zagreb,I. Kozari put 14. odv. bb, OIB: 03512771688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8.940,93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894,09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3217758254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TOMLJANOVIĆ DUBRAVKA, KARLOVAC, M. DRŽIĆA 11, OIB: 89673363683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54.861,08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5.486,11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3201402446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TRBOJEVIĆ  ĐURO, ZAGREB, GORNJA MOČILA 102, OIB: 98243344298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14.457,49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1.445,75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3210098212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TRUPKOVIĆ MLADEN, DUGA RESA, MREŽNIČKI BRIG 8, OIB: 01213805639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22.445,45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2.244,55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3201413251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TURKALJ JOSIP, ZAGREB, KLEKOVA 13, OIB: 25150398121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4.510,22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451,02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3212041378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UDOVČIĆ IVO, Ivanec Bistranski, Stubička 55, OIB: 12353835454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35.495,15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3.549,52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Zaštićen račun RN 3510557512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TUŠEK SLAVKO, JAZVINE, JAZVINE 41, OIB: 14324796550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22.210,35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2.221,04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3211233206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UZUN  MILJENKO, ZAGREB, SENJSKA 9, OIB: 39246074138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15.580,49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1.558,05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3211112479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VALENTIĆ MARKO, KRUŠKOVAČA, KRUŠKOVAČA 43, OIB: 78883090233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27.762,48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2.776,25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3204115539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VARGA DAMIR, MAČE, MAČE 160 A, OIB: 01763370311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5.753,24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575,32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3240980841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VARJAČIĆ MILAN, ĐURMANEC, HROMEC 27, OIB: 82366887887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2.764,22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276,42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3219680070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VELA  STIPO, ZAGREB, LJUDEVITA GAJA 4, OIB; 95735328927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31.100,36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3.110,04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3210869216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VELIĆ OSMAN, PRIJEBOJ, PRIJEBOJ 10, OIB: 37884802022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12.527,54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1.252,75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3236950068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329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VELIĆ RASIM, RAKITJE, ZAGREBAČKA 33, OIB: 97550672951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27.801,94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2.780,19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3235238596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VOBNER DAMIR, Zagreb, Hrastova 8, OIB: 70911607676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66.335,70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6.633,57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3213287434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VORIH IVAN, Strmec Samoborski, Savska 21, OIB: 07166927948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7.329,53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732,95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3220409234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VRATARIĆ MILE,KARLOVAC, TURAN 37 A, OIB: 50528485737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38.202,91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3.820,29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KARLOVAČKA banka d.d. Tekući račun RN 3201406248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VRČKOVIĆ JOSIP, RAKITJE, RAKITSKA CESTA 59, OIB: 98044593435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35.712,54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3.571,25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3213610219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VUGRIN MARIJAN, SAMOBOR, CERJE SAMOBORSKO 84, OIB: 26116763580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961,7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96,17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3215213509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VUGLAČ KSENIJA, Zagreb, Lastovska 2, OIB: 76222402007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42.439,68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4.243,97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3211757856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VUJASINOVIĆ TIHOMIR, ZAGREB, HANAMANOVA 3, OIB: 12254515598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797,48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79,75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3212648986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VUKAŠINOVIĆ MIJODRAG, BESTOVJE, ZAGREBAČKA 3, OIB: 41699135660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36.717,15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3.671,72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3212593692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VUKELIĆ DINKO, ZAGREB, KOSOROVA 19, OIB: 53594813168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817,13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81,71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3217313108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339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VURNEK ANKA, ZAGREB, ODAKOVA 1, OIB: 20309993215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45.487,42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4.548,74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3215373041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ZAHIROVIĆ SEJAD, MIRKOVEC, MIRKOVEC 25 A, OIB: 58586270537 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28.295,88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2.829,59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3213073198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ZRINJAN GROZDA, ZAGREB, PULJSKA 67, OIB: 19456632271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20.934,68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2.093,47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3212611677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ZULIĆ ADEM, RAKITJE, ZAGREBAČKA 3, OIB: 82015411371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30.078,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62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3.007,86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3610011267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343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ŽABEC MARIJAN, Zagreb, Vrapčanska 23, OIB: 33914211482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25.358,18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2.535,82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3215042700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ŽAGAR  MILAN, VELIKI POTOK 21, OIB: 98374689036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42.877,09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4.287,71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3216221957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ŽALAC VLADO, ZAGREB, STARČA 16, OIB: 77267543367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21.399,20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2.139,92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3210206206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ŽIVKOVIĆ PAVO, VELIKA MLAKA, ZAGREBAČKA 14, OIB: 28045938111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32.568,84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3.256,88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3212656084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ŽUGEC JOSIP, ZAGREB, GRGE NOVAKA 13, OIB: 99676789669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53.547,98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5.354,80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3214825998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SEDLAR ANKICA , Zagreb,Vajdina 20, Oib: 33181659540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48.719,16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4.871,92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349a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ELKASOVIĆI , zastupani po odvjetniku J.Mimica ,OIB: 25893115825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98.000,00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0,00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2360000-1100756434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349b</w:t>
            </w:r>
          </w:p>
        </w:tc>
        <w:tc>
          <w:tcPr>
            <w:tcW w:type="pct" w:w="20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DŽEMAL ELKASOVIĆ, OIB: 49921183416, zastupan po odvjetniku Jozi Mimica, Ozaljska 87, Zagreb </w:t>
            </w:r>
          </w:p>
        </w:tc>
        <w:tc>
          <w:tcPr>
            <w:tcW w:type="pct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12.500,00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1.250,00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350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BJELOBRK JOZO, Ratkovica,Ratkovica 81,Oib: 77664822203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43.580,77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4.358,08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351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OVČAR VIKTOR, Đurmanca,Macelj Gornji 57 Oib: 14744017616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515.678,16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51.567,82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352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SEKULIĆ MIODRAG, Omarske,Prijedor BiH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121.680,16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12.168,02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353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DELAČ MARKO, Slunj, Videkić 66 C, Oib: 64444943091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119.355,69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11.935,57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Zagrebačka banka d.d. Tekući račun RN 3210556636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354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DIZDAREVIĆ NURIJA, Bužim, Čava 23 BiH Oib: 00258717244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2.192.622,24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219.262,22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355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DELIMAR STJEPAN, Samobor, Svetonedeljsksa 5, Oib: 70420022888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14.524,93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1.452,49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356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ANĐELKOVIĆ  RADOMIR, Zagreb, Travanjska  16 Oib: 75456149174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11.915,14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1.191,51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357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ĆOSIĆ MIĆO, Rakitje Zagrebačka 33 ,Oib: 09049299592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7.726,50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772,65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358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RUBČIĆ JOSIP, Zagreb,Pančićeva 4 Oib: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31.711,18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3.171,12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359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VUKOVIĆ IVAN, Zagreb Gospodarska 32, Oib: 95937376662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11.560,62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1.156,06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360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JANKOVIĆ JOZO, Zaprešić , Ivana Bistrički,Stubička 55 a, Oib: 94682091762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49.483,17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4.948,32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361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BEKIĆ MARKO, Zagrb,Škrlčeva 45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18.910,00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1.891,00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362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GRABOVAC MARIO, Imotski,Glavine Donje 53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196.059,03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19.605,90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363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JAGIĆ DRAŽEN, Tuhelj, Trsteno 10, Oib: 12654873569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103.143,18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10.314,32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364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HORVAT AMALIJA, Varaždinske toplice, Drenovec 98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39.033,98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3.903,40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365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HATLAK STJEPAN, Zagreb, Vitasovićeva poljana 10 , Oib: 27457297719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23.341,14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2.334,11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366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JAČMENJAK DRAGUTIN, Gornja Rijeka,Radnička 1 , Oib: 98531171521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17.291,65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1.729,17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367</w:t>
            </w:r>
          </w:p>
        </w:tc>
        <w:tc>
          <w:tcPr>
            <w:tcW w:type="pct" w:w="20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BALAŠ ZVONKO, Zagreb, Ivana Šibla 8 , Oib: 56244490318</w:t>
            </w:r>
          </w:p>
        </w:tc>
        <w:tc>
          <w:tcPr>
            <w:tcW w:type="pct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111.427,03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11.142,70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8</w:t>
            </w:r>
          </w:p>
        </w:tc>
        <w:tc>
          <w:tcPr>
            <w:tcW w:type="pct" w:w="20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 xml:space="preserve">VUČKOVIĆ ESAD, Zagreb, Tita Strozzija 27, OIB: 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30684005185</w:t>
            </w:r>
          </w:p>
        </w:tc>
        <w:tc>
          <w:tcPr>
            <w:tcW w:type="pct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402.23</w:t>
            </w: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9,31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40.223,93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369</w:t>
            </w:r>
          </w:p>
        </w:tc>
        <w:tc>
          <w:tcPr>
            <w:tcW w:type="pct" w:w="20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RADOVAC IVAN, Sesvete, III Savski odvojak 13 , Oib: </w:t>
            </w:r>
          </w:p>
        </w:tc>
        <w:tc>
          <w:tcPr>
            <w:tcW w:type="pct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555.480,00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55.548,00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370</w:t>
            </w:r>
          </w:p>
        </w:tc>
        <w:tc>
          <w:tcPr>
            <w:tcW w:type="pct" w:w="20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Pejo Mrkonjić iz Zagreba, Stružečki put 26</w:t>
            </w:r>
          </w:p>
        </w:tc>
        <w:tc>
          <w:tcPr>
            <w:tcW w:type="pct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134.599,65</w:t>
            </w:r>
          </w:p>
        </w:tc>
        <w:tc>
          <w:tcPr>
            <w:tcW w:type="pct" w:w="73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13.459,97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79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UKUPNO</w:t>
            </w:r>
          </w:p>
        </w:tc>
        <w:tc>
          <w:tcPr>
            <w:tcW w:type="pct" w:w="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17.104.719,87</w:t>
            </w:r>
          </w:p>
        </w:tc>
        <w:tc>
          <w:tcPr>
            <w:tcW w:type="pct" w:w="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E13CFB" w:rsidP="00E13CFB" w:rsidR="00E13CFB" w:rsidRPr="00E13CFB">
            <w:pPr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1.700.671,99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20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17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720"/>
        </w:trPr>
        <w:tc>
          <w:tcPr>
            <w:tcW w:type="pct" w:w="500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Napomena: Tražbina pod rednim brojem 349a u cijelosti je namirena prodajom nekretnine stečajnog dužnika u ovršnom postupku vođenom kod Općinskog građanskog suda u Zagrebu pod brojem Ovr-2385/09 (Rješenje Trgovačkog suda u Zagrebu broj 3.St-2050/13-302)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20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17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20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17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20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17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10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Stečajni upravitelj:</w:t>
            </w:r>
          </w:p>
        </w:tc>
      </w:tr>
      <w:tr w:rsidTr="00E13CFB" w:rsidR="00E13CFB" w:rsidRPr="00E13CFB">
        <w:trPr>
          <w:trHeight w:val="315"/>
        </w:trPr>
        <w:tc>
          <w:tcPr>
            <w:tcW w:type="pct" w:w="1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20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17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</w:p>
        </w:tc>
        <w:tc>
          <w:tcPr>
            <w:tcW w:type="pct" w:w="10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3CFB" w:rsidP="00E13CFB" w:rsidR="00E13CFB" w:rsidRPr="00E13CFB">
            <w:pPr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E13CFB">
              <w:rPr>
                <w:rFonts w:cs="Times New Roman" w:eastAsia="Times New Roman"/>
                <w:color w:val="000000"/>
                <w:szCs w:val="24"/>
                <w:lang w:eastAsia="hr-HR"/>
              </w:rPr>
              <w:t>Iva Petanjek, dipl.oec</w:t>
            </w:r>
          </w:p>
        </w:tc>
      </w:tr>
    </w:tbl>
    <w:p w14:textId="cf16811" w14:paraId="cf16811" w:rsidRDefault="000C1DD8" w:rsidR="002E4167">
      <w:pPr>
        <w15:collapsed w:val="false"/>
      </w:pPr>
    </w:p>
    <w:sectPr w:rsidSect="00E13CFB" w:rsidR="002E4167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3CFB"/>
    <w:rsid w:val="000C1DD8"/>
    <w:rsid w:val="00821998"/>
    <w:rsid w:val="00BA483C"/>
    <w:rsid w:val="00E1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483C"/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E13CFB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13CFB"/>
    <w:rPr>
      <w:color w:val="800080"/>
      <w:u w:val="single"/>
    </w:rPr>
  </w:style>
  <w:style w:customStyle="true" w:styleId="xl65" w:type="paragraph">
    <w:name w:val="xl65"/>
    <w:basedOn w:val="Normal"/>
    <w:rsid w:val="00E13CFB"/>
    <w:pPr>
      <w:spacing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66" w:type="paragraph">
    <w:name w:val="xl66"/>
    <w:basedOn w:val="Normal"/>
    <w:rsid w:val="00E13CFB"/>
    <w:pPr>
      <w:spacing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67" w:type="paragraph">
    <w:name w:val="xl67"/>
    <w:basedOn w:val="Normal"/>
    <w:rsid w:val="00E13CFB"/>
    <w:pPr>
      <w:spacing w:afterAutospacing="true" w:after="100" w:beforeAutospacing="true" w:before="100"/>
      <w:jc w:val="right"/>
    </w:pPr>
    <w:rPr>
      <w:rFonts w:cs="Times New Roman" w:eastAsia="Times New Roman"/>
      <w:szCs w:val="24"/>
      <w:lang w:eastAsia="hr-HR"/>
    </w:rPr>
  </w:style>
  <w:style w:customStyle="true" w:styleId="xl68" w:type="paragraph">
    <w:name w:val="xl68"/>
    <w:basedOn w:val="Normal"/>
    <w:rsid w:val="00E13CFB"/>
    <w:pP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/>
    </w:rPr>
  </w:style>
  <w:style w:customStyle="true" w:styleId="xl69" w:type="paragraph">
    <w:name w:val="xl69"/>
    <w:basedOn w:val="Normal"/>
    <w:rsid w:val="00E13CFB"/>
    <w:pP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/>
    </w:rPr>
  </w:style>
  <w:style w:customStyle="true" w:styleId="xl70" w:type="paragraph">
    <w:name w:val="xl70"/>
    <w:basedOn w:val="Normal"/>
    <w:rsid w:val="00E13CFB"/>
    <w:pPr>
      <w:spacing w:afterAutospacing="true" w:after="100" w:beforeAutospacing="true" w:before="100"/>
      <w:jc w:val="center"/>
    </w:pPr>
    <w:rPr>
      <w:rFonts w:cs="Times New Roman" w:eastAsia="Times New Roman"/>
      <w:b/>
      <w:bCs/>
      <w:sz w:val="28"/>
      <w:szCs w:val="28"/>
      <w:lang w:eastAsia="hr-HR"/>
    </w:rPr>
  </w:style>
  <w:style w:customStyle="true" w:styleId="xl71" w:type="paragraph">
    <w:name w:val="xl71"/>
    <w:basedOn w:val="Normal"/>
    <w:rsid w:val="00E13CFB"/>
    <w:pPr>
      <w:spacing w:afterAutospacing="true" w:after="100" w:beforeAutospacing="true" w:before="100"/>
      <w:jc w:val="right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true" w:styleId="xl72" w:type="paragraph">
    <w:name w:val="xl72"/>
    <w:basedOn w:val="Normal"/>
    <w:rsid w:val="00E13CFB"/>
    <w:pPr>
      <w:spacing w:afterAutospacing="true" w:after="100" w:beforeAutospacing="true" w:before="100"/>
      <w:jc w:val="right"/>
      <w:textAlignment w:val="center"/>
    </w:pPr>
    <w:rPr>
      <w:rFonts w:cs="Times New Roman" w:eastAsia="Times New Roman"/>
      <w:szCs w:val="24"/>
      <w:lang w:eastAsia="hr-HR"/>
    </w:rPr>
  </w:style>
  <w:style w:customStyle="true" w:styleId="xl73" w:type="paragraph">
    <w:name w:val="xl73"/>
    <w:basedOn w:val="Normal"/>
    <w:rsid w:val="00E13CF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cs="Times New Roman" w:eastAsia="Times New Roman"/>
      <w:szCs w:val="24"/>
      <w:lang w:eastAsia="hr-HR"/>
    </w:rPr>
  </w:style>
  <w:style w:customStyle="true" w:styleId="xl74" w:type="paragraph">
    <w:name w:val="xl74"/>
    <w:basedOn w:val="Normal"/>
    <w:rsid w:val="00E13CF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cs="Times New Roman" w:eastAsia="Times New Roman"/>
      <w:szCs w:val="24"/>
      <w:lang w:eastAsia="hr-HR"/>
    </w:rPr>
  </w:style>
  <w:style w:customStyle="true" w:styleId="xl75" w:type="paragraph">
    <w:name w:val="xl75"/>
    <w:basedOn w:val="Normal"/>
    <w:rsid w:val="00E13CF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76" w:type="paragraph">
    <w:name w:val="xl76"/>
    <w:basedOn w:val="Normal"/>
    <w:rsid w:val="00E13CF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77" w:type="paragraph">
    <w:name w:val="xl77"/>
    <w:basedOn w:val="Normal"/>
    <w:rsid w:val="00E13CF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78" w:type="paragraph">
    <w:name w:val="xl78"/>
    <w:basedOn w:val="Normal"/>
    <w:rsid w:val="00E13CF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true" w:styleId="xl79" w:type="paragraph">
    <w:name w:val="xl79"/>
    <w:basedOn w:val="Normal"/>
    <w:rsid w:val="00E13CF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80" w:type="paragraph">
    <w:name w:val="xl80"/>
    <w:basedOn w:val="Normal"/>
    <w:rsid w:val="00E13CF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81" w:type="paragraph">
    <w:name w:val="xl81"/>
    <w:basedOn w:val="Normal"/>
    <w:rsid w:val="00E13CF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true" w:styleId="xl82" w:type="paragraph">
    <w:name w:val="xl82"/>
    <w:basedOn w:val="Normal"/>
    <w:rsid w:val="00E13CF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true" w:styleId="xl83" w:type="paragraph">
    <w:name w:val="xl83"/>
    <w:basedOn w:val="Normal"/>
    <w:rsid w:val="00E13CF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szCs w:val="24"/>
      <w:lang w:eastAsia="hr-HR"/>
    </w:rPr>
  </w:style>
  <w:style w:customStyle="true" w:styleId="xl84" w:type="paragraph">
    <w:name w:val="xl84"/>
    <w:basedOn w:val="Normal"/>
    <w:rsid w:val="00E13CFB"/>
    <w:pPr>
      <w:spacing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85" w:type="paragraph">
    <w:name w:val="xl85"/>
    <w:basedOn w:val="Normal"/>
    <w:rsid w:val="00E13CFB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/>
    </w:rPr>
  </w:style>
  <w:style w:customStyle="true" w:styleId="xl86" w:type="paragraph">
    <w:name w:val="xl86"/>
    <w:basedOn w:val="Normal"/>
    <w:rsid w:val="00E13CFB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/>
    </w:rPr>
  </w:style>
  <w:style w:customStyle="true" w:styleId="xl87" w:type="paragraph">
    <w:name w:val="xl87"/>
    <w:basedOn w:val="Normal"/>
    <w:rsid w:val="00E13CFB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Times New Roman" w:eastAsia="Times New Roman"/>
      <w:szCs w:val="24"/>
      <w:lang w:eastAsia="hr-HR"/>
    </w:rPr>
  </w:style>
  <w:style w:customStyle="true" w:styleId="xl88" w:type="paragraph">
    <w:name w:val="xl88"/>
    <w:basedOn w:val="Normal"/>
    <w:rsid w:val="00E13CFB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Times New Roman" w:eastAsia="Times New Roman"/>
      <w:szCs w:val="24"/>
      <w:lang w:eastAsia="hr-HR"/>
    </w:rPr>
  </w:style>
  <w:style w:customStyle="true" w:styleId="xl89" w:type="paragraph">
    <w:name w:val="xl89"/>
    <w:basedOn w:val="Normal"/>
    <w:rsid w:val="00E13CF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90" w:type="paragraph">
    <w:name w:val="xl90"/>
    <w:basedOn w:val="Normal"/>
    <w:rsid w:val="00E13CFB"/>
    <w:pPr>
      <w:pBdr>
        <w:top w:space="0" w:sz="4" w:color="auto" w:val="single"/>
        <w:left w:space="0" w:sz="4" w:color="auto" w:val="single"/>
        <w:bottom w:space="0" w:sz="4" w:color="auto" w:val="single"/>
      </w:pBdr>
      <w:shd w:fill="D9D9D9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true" w:styleId="xl91" w:type="paragraph">
    <w:name w:val="xl91"/>
    <w:basedOn w:val="Normal"/>
    <w:rsid w:val="00E13CFB"/>
    <w:pPr>
      <w:pBdr>
        <w:top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true" w:styleId="xl92" w:type="paragraph">
    <w:name w:val="xl92"/>
    <w:basedOn w:val="Normal"/>
    <w:rsid w:val="00E13CF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Times New Roman" w:eastAsia="Times New Roman"/>
      <w:szCs w:val="24"/>
      <w:lang w:eastAsia="hr-HR"/>
    </w:rPr>
  </w:style>
  <w:style w:customStyle="true" w:styleId="xl93" w:type="paragraph">
    <w:name w:val="xl93"/>
    <w:basedOn w:val="Normal"/>
    <w:rsid w:val="00E13CF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94" w:type="paragraph">
    <w:name w:val="xl94"/>
    <w:basedOn w:val="Normal"/>
    <w:rsid w:val="00E13CF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Times New Roman" w:eastAsia="Times New Roman"/>
      <w:szCs w:val="24"/>
      <w:lang w:eastAsia="hr-HR"/>
    </w:rPr>
  </w:style>
  <w:style w:customStyle="true" w:styleId="xl95" w:type="paragraph">
    <w:name w:val="xl95"/>
    <w:basedOn w:val="Normal"/>
    <w:rsid w:val="00E13CF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1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DD8"/>
    <w:rPr>
      <w:rFonts w:cs="Times New Roman" w:eastAsia="Times New Roman" w:hAnsi="Times New Roman" w:ascii="Times New Roman"/>
      <w:b/>
      <w:bCs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1DD8"/>
    <w:rPr>
      <w:rFonts w:cs="Times New Roman" w:eastAsia="Times New Roman"/>
      <w:b/>
      <w:bCs/>
      <w:color w:val="000000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1DD8"/>
    <w:rPr>
      <w:rFonts w:cs="Times New Roman" w:eastAsia="Times New Roman" w:hAnsi="Times New Roman" w:ascii="Times New Roman"/>
      <w:b w:val="false"/>
      <w:bCs w:val="false"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1DD8"/>
    <w:rPr>
      <w:rFonts w:cs="Times New Roman" w:eastAsia="Times New Roman" w:hAnsi="Times New Roman" w:ascii="Times New Roman"/>
      <w:b w:val="false"/>
      <w:bCs w:val="false"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483C"/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E13CFB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13CFB"/>
    <w:rPr>
      <w:color w:val="800080"/>
      <w:u w:val="single"/>
    </w:rPr>
  </w:style>
  <w:style w:customStyle="1" w:styleId="xl65" w:type="paragraph">
    <w:name w:val="xl65"/>
    <w:basedOn w:val="Normal"/>
    <w:rsid w:val="00E13CFB"/>
    <w:pPr>
      <w:spacing w:after="100" w:afterAutospacing="1" w:before="100" w:beforeAutospacing="1"/>
    </w:pPr>
    <w:rPr>
      <w:rFonts w:cs="Times New Roman" w:eastAsia="Times New Roman"/>
      <w:szCs w:val="24"/>
      <w:lang w:eastAsia="hr-HR"/>
    </w:rPr>
  </w:style>
  <w:style w:customStyle="1" w:styleId="xl66" w:type="paragraph">
    <w:name w:val="xl66"/>
    <w:basedOn w:val="Normal"/>
    <w:rsid w:val="00E13CFB"/>
    <w:pPr>
      <w:spacing w:after="100" w:afterAutospacing="1" w:before="100" w:beforeAutospacing="1"/>
    </w:pPr>
    <w:rPr>
      <w:rFonts w:cs="Times New Roman" w:eastAsia="Times New Roman"/>
      <w:szCs w:val="24"/>
      <w:lang w:eastAsia="hr-HR"/>
    </w:rPr>
  </w:style>
  <w:style w:customStyle="1" w:styleId="xl67" w:type="paragraph">
    <w:name w:val="xl67"/>
    <w:basedOn w:val="Normal"/>
    <w:rsid w:val="00E13CFB"/>
    <w:pPr>
      <w:spacing w:after="100" w:afterAutospacing="1" w:before="100" w:beforeAutospacing="1"/>
      <w:jc w:val="right"/>
    </w:pPr>
    <w:rPr>
      <w:rFonts w:cs="Times New Roman" w:eastAsia="Times New Roman"/>
      <w:szCs w:val="24"/>
      <w:lang w:eastAsia="hr-HR"/>
    </w:rPr>
  </w:style>
  <w:style w:customStyle="1" w:styleId="xl68" w:type="paragraph">
    <w:name w:val="xl68"/>
    <w:basedOn w:val="Normal"/>
    <w:rsid w:val="00E13CFB"/>
    <w:pP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/>
    </w:rPr>
  </w:style>
  <w:style w:customStyle="1" w:styleId="xl69" w:type="paragraph">
    <w:name w:val="xl69"/>
    <w:basedOn w:val="Normal"/>
    <w:rsid w:val="00E13CFB"/>
    <w:pP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/>
    </w:rPr>
  </w:style>
  <w:style w:customStyle="1" w:styleId="xl70" w:type="paragraph">
    <w:name w:val="xl70"/>
    <w:basedOn w:val="Normal"/>
    <w:rsid w:val="00E13CFB"/>
    <w:pPr>
      <w:spacing w:after="100" w:afterAutospacing="1" w:before="100" w:beforeAutospacing="1"/>
      <w:jc w:val="center"/>
    </w:pPr>
    <w:rPr>
      <w:rFonts w:cs="Times New Roman" w:eastAsia="Times New Roman"/>
      <w:b/>
      <w:bCs/>
      <w:sz w:val="28"/>
      <w:szCs w:val="28"/>
      <w:lang w:eastAsia="hr-HR"/>
    </w:rPr>
  </w:style>
  <w:style w:customStyle="1" w:styleId="xl71" w:type="paragraph">
    <w:name w:val="xl71"/>
    <w:basedOn w:val="Normal"/>
    <w:rsid w:val="00E13CFB"/>
    <w:pPr>
      <w:spacing w:after="100" w:afterAutospacing="1" w:before="100" w:beforeAutospacing="1"/>
      <w:jc w:val="right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1" w:styleId="xl72" w:type="paragraph">
    <w:name w:val="xl72"/>
    <w:basedOn w:val="Normal"/>
    <w:rsid w:val="00E13CFB"/>
    <w:pPr>
      <w:spacing w:after="100" w:afterAutospacing="1" w:before="100" w:beforeAutospacing="1"/>
      <w:jc w:val="right"/>
      <w:textAlignment w:val="center"/>
    </w:pPr>
    <w:rPr>
      <w:rFonts w:cs="Times New Roman" w:eastAsia="Times New Roman"/>
      <w:szCs w:val="24"/>
      <w:lang w:eastAsia="hr-HR"/>
    </w:rPr>
  </w:style>
  <w:style w:customStyle="1" w:styleId="xl73" w:type="paragraph">
    <w:name w:val="xl73"/>
    <w:basedOn w:val="Normal"/>
    <w:rsid w:val="00E13CF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cs="Times New Roman" w:eastAsia="Times New Roman"/>
      <w:szCs w:val="24"/>
      <w:lang w:eastAsia="hr-HR"/>
    </w:rPr>
  </w:style>
  <w:style w:customStyle="1" w:styleId="xl74" w:type="paragraph">
    <w:name w:val="xl74"/>
    <w:basedOn w:val="Normal"/>
    <w:rsid w:val="00E13CF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cs="Times New Roman" w:eastAsia="Times New Roman"/>
      <w:szCs w:val="24"/>
      <w:lang w:eastAsia="hr-HR"/>
    </w:rPr>
  </w:style>
  <w:style w:customStyle="1" w:styleId="xl75" w:type="paragraph">
    <w:name w:val="xl75"/>
    <w:basedOn w:val="Normal"/>
    <w:rsid w:val="00E13CF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/>
    </w:rPr>
  </w:style>
  <w:style w:customStyle="1" w:styleId="xl76" w:type="paragraph">
    <w:name w:val="xl76"/>
    <w:basedOn w:val="Normal"/>
    <w:rsid w:val="00E13CF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/>
    </w:rPr>
  </w:style>
  <w:style w:customStyle="1" w:styleId="xl77" w:type="paragraph">
    <w:name w:val="xl77"/>
    <w:basedOn w:val="Normal"/>
    <w:rsid w:val="00E13CF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/>
    </w:rPr>
  </w:style>
  <w:style w:customStyle="1" w:styleId="xl78" w:type="paragraph">
    <w:name w:val="xl78"/>
    <w:basedOn w:val="Normal"/>
    <w:rsid w:val="00E13CF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1" w:styleId="xl79" w:type="paragraph">
    <w:name w:val="xl79"/>
    <w:basedOn w:val="Normal"/>
    <w:rsid w:val="00E13CF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</w:pPr>
    <w:rPr>
      <w:rFonts w:cs="Times New Roman" w:eastAsia="Times New Roman"/>
      <w:szCs w:val="24"/>
      <w:lang w:eastAsia="hr-HR"/>
    </w:rPr>
  </w:style>
  <w:style w:customStyle="1" w:styleId="xl80" w:type="paragraph">
    <w:name w:val="xl80"/>
    <w:basedOn w:val="Normal"/>
    <w:rsid w:val="00E13CF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</w:pPr>
    <w:rPr>
      <w:rFonts w:cs="Times New Roman" w:eastAsia="Times New Roman"/>
      <w:szCs w:val="24"/>
      <w:lang w:eastAsia="hr-HR"/>
    </w:rPr>
  </w:style>
  <w:style w:customStyle="1" w:styleId="xl81" w:type="paragraph">
    <w:name w:val="xl81"/>
    <w:basedOn w:val="Normal"/>
    <w:rsid w:val="00E13CF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1" w:styleId="xl82" w:type="paragraph">
    <w:name w:val="xl82"/>
    <w:basedOn w:val="Normal"/>
    <w:rsid w:val="00E13CF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1" w:styleId="xl83" w:type="paragraph">
    <w:name w:val="xl83"/>
    <w:basedOn w:val="Normal"/>
    <w:rsid w:val="00E13CF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Cs w:val="24"/>
      <w:lang w:eastAsia="hr-HR"/>
    </w:rPr>
  </w:style>
  <w:style w:customStyle="1" w:styleId="xl84" w:type="paragraph">
    <w:name w:val="xl84"/>
    <w:basedOn w:val="Normal"/>
    <w:rsid w:val="00E13CFB"/>
    <w:pPr>
      <w:spacing w:after="100" w:afterAutospacing="1" w:before="100" w:beforeAutospacing="1"/>
    </w:pPr>
    <w:rPr>
      <w:rFonts w:cs="Times New Roman" w:eastAsia="Times New Roman"/>
      <w:szCs w:val="24"/>
      <w:lang w:eastAsia="hr-HR"/>
    </w:rPr>
  </w:style>
  <w:style w:customStyle="1" w:styleId="xl85" w:type="paragraph">
    <w:name w:val="xl85"/>
    <w:basedOn w:val="Normal"/>
    <w:rsid w:val="00E13CF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/>
    </w:rPr>
  </w:style>
  <w:style w:customStyle="1" w:styleId="xl86" w:type="paragraph">
    <w:name w:val="xl86"/>
    <w:basedOn w:val="Normal"/>
    <w:rsid w:val="00E13CFB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/>
    </w:rPr>
  </w:style>
  <w:style w:customStyle="1" w:styleId="xl87" w:type="paragraph">
    <w:name w:val="xl87"/>
    <w:basedOn w:val="Normal"/>
    <w:rsid w:val="00E13CF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cs="Times New Roman" w:eastAsia="Times New Roman"/>
      <w:szCs w:val="24"/>
      <w:lang w:eastAsia="hr-HR"/>
    </w:rPr>
  </w:style>
  <w:style w:customStyle="1" w:styleId="xl88" w:type="paragraph">
    <w:name w:val="xl88"/>
    <w:basedOn w:val="Normal"/>
    <w:rsid w:val="00E13CF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cs="Times New Roman" w:eastAsia="Times New Roman"/>
      <w:szCs w:val="24"/>
      <w:lang w:eastAsia="hr-HR"/>
    </w:rPr>
  </w:style>
  <w:style w:customStyle="1" w:styleId="xl89" w:type="paragraph">
    <w:name w:val="xl89"/>
    <w:basedOn w:val="Normal"/>
    <w:rsid w:val="00E13CF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</w:pPr>
    <w:rPr>
      <w:rFonts w:cs="Times New Roman" w:eastAsia="Times New Roman"/>
      <w:szCs w:val="24"/>
      <w:lang w:eastAsia="hr-HR"/>
    </w:rPr>
  </w:style>
  <w:style w:customStyle="1" w:styleId="xl90" w:type="paragraph">
    <w:name w:val="xl90"/>
    <w:basedOn w:val="Normal"/>
    <w:rsid w:val="00E13CFB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D9D9D9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1" w:styleId="xl91" w:type="paragraph">
    <w:name w:val="xl91"/>
    <w:basedOn w:val="Normal"/>
    <w:rsid w:val="00E13CFB"/>
    <w:pPr>
      <w:pBdr>
        <w:top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1" w:styleId="xl92" w:type="paragraph">
    <w:name w:val="xl92"/>
    <w:basedOn w:val="Normal"/>
    <w:rsid w:val="00E13CF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cs="Times New Roman" w:eastAsia="Times New Roman"/>
      <w:szCs w:val="24"/>
      <w:lang w:eastAsia="hr-HR"/>
    </w:rPr>
  </w:style>
  <w:style w:customStyle="1" w:styleId="xl93" w:type="paragraph">
    <w:name w:val="xl93"/>
    <w:basedOn w:val="Normal"/>
    <w:rsid w:val="00E13CF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/>
    </w:rPr>
  </w:style>
  <w:style w:customStyle="1" w:styleId="xl94" w:type="paragraph">
    <w:name w:val="xl94"/>
    <w:basedOn w:val="Normal"/>
    <w:rsid w:val="00E13CF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cs="Times New Roman" w:eastAsia="Times New Roman"/>
      <w:szCs w:val="24"/>
      <w:lang w:eastAsia="hr-HR"/>
    </w:rPr>
  </w:style>
  <w:style w:customStyle="1" w:styleId="xl95" w:type="paragraph">
    <w:name w:val="xl95"/>
    <w:basedOn w:val="Normal"/>
    <w:rsid w:val="00E13CF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1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DD8"/>
    <w:rPr>
      <w:rFonts w:ascii="Times New Roman" w:cs="Times New Roman" w:eastAsia="Times New Roman" w:hAnsi="Times New Roman"/>
      <w:b/>
      <w:bCs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1DD8"/>
    <w:rPr>
      <w:rFonts w:cs="Times New Roman" w:eastAsia="Times New Roman"/>
      <w:b/>
      <w:bCs/>
      <w:color w:val="00000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1DD8"/>
    <w:rPr>
      <w:rFonts w:ascii="Times New Roman" w:cs="Times New Roman" w:eastAsia="Times New Roman" w:hAnsi="Times New Roman"/>
      <w:b w:val="0"/>
      <w:bCs w:val="0"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1DD8"/>
    <w:rPr>
      <w:rFonts w:ascii="Times New Roman" w:cs="Times New Roman" w:eastAsia="Times New Roman" w:hAnsi="Times New Roman"/>
      <w:b w:val="0"/>
      <w:bCs w:val="0"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357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29</properties:Pages>
  <properties:Words>6468</properties:Words>
  <properties:Characters>40677</properties:Characters>
  <properties:Lines>3711</properties:Lines>
  <properties:Paragraphs>1854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2018-09-04T07:58:00Z</dcterms:created>
  <dc:creator>Sonja Pilić</dc:creator>
  <cp:lastModifiedBy>Sonja Pilić</cp:lastModifiedBy>
  <dcterms:modified xmlns:xsi="http://www.w3.org/2001/XMLSchema-instance" xsi:type="dcterms:W3CDTF">2018-09-04T08:02:00Z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(TEMPO diobeni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29</vt:i4>
  </prop:property>
</prop:Properties>
</file>