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42e1" w14:paraId="ad742e1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</w:t>
      </w:r>
      <w:r>
        <w:t>200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E11425" w:rsidRPr="00E11425">
        <w:rPr>
          <w:lang w:val="hr-HR"/>
        </w:rPr>
        <w:t>MARTEL, društvo s ograničenom odgovornošću za trgovinu na veliko i posredovanje u trgovini</w:t>
      </w:r>
      <w:r w:rsidR="00F0111A">
        <w:rPr>
          <w:lang w:val="hr-HR"/>
        </w:rPr>
        <w:t>,</w:t>
      </w:r>
      <w:r w:rsidR="00E11425">
        <w:rPr>
          <w:lang w:val="hr-HR"/>
        </w:rPr>
        <w:t xml:space="preserve"> Žrnovnica, Put Vrila 9., OIB: </w:t>
      </w:r>
      <w:r w:rsidR="00E11425" w:rsidRPr="00E11425">
        <w:rPr>
          <w:lang w:val="hr-HR"/>
        </w:rPr>
        <w:t>58291829356</w:t>
      </w:r>
      <w:r w:rsidR="00E11425">
        <w:rPr>
          <w:lang w:val="hr-HR"/>
        </w:rPr>
        <w:t>,</w:t>
      </w:r>
      <w:r w:rsidR="00F0111A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1425">
        <w:rPr>
          <w:lang w:val="hr-HR"/>
        </w:rPr>
        <w:t xml:space="preserve">  </w:t>
      </w:r>
      <w:r w:rsidR="00E11425" w:rsidRPr="00E11425">
        <w:rPr>
          <w:lang w:val="hr-HR"/>
        </w:rPr>
        <w:t>MARTEL, društvo s ograničenom odgovornošću za trgovinu na veliko i posredovanje u trgovini</w:t>
      </w:r>
      <w:r w:rsidR="00E11425">
        <w:rPr>
          <w:lang w:val="hr-HR"/>
        </w:rPr>
        <w:t xml:space="preserve">, Žrnovnica, Put Vrila 9., OIB: </w:t>
      </w:r>
      <w:r w:rsidR="00E11425" w:rsidRPr="00E11425">
        <w:rPr>
          <w:lang w:val="hr-HR"/>
        </w:rPr>
        <w:t>58291829356</w:t>
      </w:r>
      <w:r w:rsidR="00C63AB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BC02F8">
        <w:rPr>
          <w:lang w:val="hr-HR"/>
        </w:rPr>
        <w:t>1</w:t>
      </w:r>
      <w:r w:rsidR="00F0111A">
        <w:rPr>
          <w:lang w:val="hr-HR"/>
        </w:rPr>
        <w:t>2</w:t>
      </w:r>
      <w:r w:rsidR="00BC02F8">
        <w:rPr>
          <w:lang w:val="hr-HR"/>
        </w:rPr>
        <w:t>,</w:t>
      </w:r>
      <w:r w:rsidR="00E11425">
        <w:rPr>
          <w:lang w:val="hr-HR"/>
        </w:rPr>
        <w:t>40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E11425" w:rsidRPr="00E11425">
        <w:rPr>
          <w:lang w:val="hr-HR"/>
        </w:rPr>
        <w:t>Nada Mikulandra, dipl.pravnica, Bilice, Stubalj 238., OIB:</w:t>
      </w:r>
      <w:r w:rsidR="00E11425" w:rsidRPr="00E11425">
        <w:rPr>
          <w:rFonts w:eastAsiaTheme="minorHAnsi"/>
          <w:lang w:val="hr-HR"/>
        </w:rPr>
        <w:t xml:space="preserve"> 01343352417</w:t>
      </w:r>
      <w:r w:rsidR="00E11425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E11425" w:rsidRPr="00E11425">
        <w:rPr>
          <w:lang w:val="hr-HR"/>
        </w:rPr>
        <w:t>MARTEL, društvo s ograničenom odgovornošću za trgovinu na veliko i posredovanje u trgovini</w:t>
      </w:r>
      <w:r w:rsidR="00E11425">
        <w:rPr>
          <w:lang w:val="hr-HR"/>
        </w:rPr>
        <w:t xml:space="preserve">, Žrnovnica, Put Vrila 9., OIB: </w:t>
      </w:r>
      <w:r w:rsidR="00E11425" w:rsidRPr="00E11425">
        <w:rPr>
          <w:lang w:val="hr-HR"/>
        </w:rPr>
        <w:t>58291829356</w:t>
      </w:r>
      <w:r w:rsidR="00E11425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02.11.2015.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E11425" w:rsidRPr="00E11425">
        <w:rPr>
          <w:lang w:val="hr-HR"/>
        </w:rPr>
        <w:t>MARTEL, društvo s ograničenom odgovornošću za trgovinu na veliko i posredovanje u trgovini</w:t>
      </w:r>
      <w:r w:rsidR="00E11425">
        <w:rPr>
          <w:lang w:val="hr-HR"/>
        </w:rPr>
        <w:t xml:space="preserve">, Žrnovnica, Put Vrila 9., OIB: </w:t>
      </w:r>
      <w:r w:rsidR="00E11425" w:rsidRPr="00E11425">
        <w:rPr>
          <w:lang w:val="hr-HR"/>
        </w:rPr>
        <w:t>58291829356</w:t>
      </w:r>
      <w:r w:rsidR="00E1142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7F4C05">
        <w:rPr>
          <w:lang w:val="hr-HR"/>
        </w:rPr>
        <w:t>01.09.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E11425">
        <w:rPr>
          <w:lang w:val="hr-HR"/>
        </w:rPr>
        <w:t>1626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112.199,28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E11425" w:rsidP="00CE6F44" w:rsidR="00E11425">
      <w:pPr>
        <w:ind w:firstLine="708"/>
        <w:jc w:val="both"/>
        <w:rPr>
          <w:lang w:val="hr-HR"/>
        </w:rPr>
      </w:pPr>
    </w:p>
    <w:p w:rsidRDefault="00E11425" w:rsidP="00E11425" w:rsidR="00E1142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11425" w:rsidP="00E11425" w:rsidR="00E11425">
      <w:pPr>
        <w:jc w:val="both"/>
        <w:rPr>
          <w:lang w:val="hr-HR"/>
        </w:rPr>
      </w:pPr>
      <w:r>
        <w:rPr>
          <w:lang w:val="hr-HR"/>
        </w:rPr>
        <w:lastRenderedPageBreak/>
        <w:tab/>
      </w:r>
    </w:p>
    <w:p w:rsidRDefault="00E11425" w:rsidP="00E11425" w:rsidR="00E11425" w:rsidRPr="00CB5DD1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>
        <w:rPr>
          <w:b/>
          <w:lang w:val="hr-HR"/>
        </w:rPr>
        <w:t>1200/2015</w:t>
      </w:r>
    </w:p>
    <w:p w:rsidRDefault="00E11425" w:rsidP="00E11425" w:rsidR="00E11425">
      <w:pPr>
        <w:jc w:val="both"/>
        <w:rPr>
          <w:lang w:val="hr-HR"/>
        </w:rPr>
      </w:pPr>
    </w:p>
    <w:p w:rsidRDefault="009812C9" w:rsidP="00EB7DEF" w:rsidR="00F0111A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C02F8">
        <w:rPr>
          <w:lang w:val="hr-HR"/>
        </w:rPr>
        <w:t>1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 w:rsidRPr="00E1142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11425"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 w:rsidR="007F4C05">
        <w:t xml:space="preserve"> 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307A5F"/>
    <w:rsid w:val="00317494"/>
    <w:rsid w:val="003A481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7F4C05"/>
    <w:rsid w:val="0085080C"/>
    <w:rsid w:val="008B4AA8"/>
    <w:rsid w:val="008E756C"/>
    <w:rsid w:val="00977268"/>
    <w:rsid w:val="009812C9"/>
    <w:rsid w:val="009D58F4"/>
    <w:rsid w:val="00A234AA"/>
    <w:rsid w:val="00A64824"/>
    <w:rsid w:val="00A80C0F"/>
    <w:rsid w:val="00AB6E49"/>
    <w:rsid w:val="00AC09D9"/>
    <w:rsid w:val="00B01348"/>
    <w:rsid w:val="00B12127"/>
    <w:rsid w:val="00B256B1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3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4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4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4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3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4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4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4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St-1200/2015-7</izvorni_sadrzaj>
    <derivirana_varijabla naziv="DomainObject.Oznaka_1">St-1200/2015-7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MARTEL, društvo s ograničenom odgovornošću za trgovinu na veliko i posredovanje u trgovini</izvorni_sadrzaj>
    <derivirana_varijabla naziv="DomainObject.Predmet.ProtustrankaFormated_1">  MARTEL, društvo s ograničenom odgovornošću za trgovinu na veliko i posredovanje u trgovini</derivirana_varijabla>
  </DomainObject.Predmet.ProtustrankaFormated>
  <DomainObject.Predmet.ProtustrankaFormatedOIB>
    <izvorni_sadrzaj>  MARTEL, društvo s ograničenom odgovornošću za trgovinu na veliko i posredovanje u trgovini, OIB 58291829356</izvorni_sadrzaj>
    <derivirana_varijabla naziv="DomainObject.Predmet.ProtustrankaFormatedOIB_1">  MARTEL, društvo s ograničenom odgovornošću za trgovinu na veliko i posredovanje u trgovini, OIB 58291829356</derivirana_varijabla>
  </DomainObject.Predmet.ProtustrankaFormatedOIB>
  <DomainObject.Predmet.ProtustrankaFormatedWithAdress>
    <izvorni_sadrzaj> MARTEL, društvo s ograničenom odgovornošću za trgovinu na veliko i posredovanje u trgovini, Put Vrila 9, 21311 Žrnovnica</izvorni_sadrzaj>
    <derivirana_varijabla naziv="DomainObject.Predmet.ProtustrankaFormatedWithAdress_1"> MARTEL, društvo s ograničenom odgovornošću za trgovinu na veliko i posredovanje u trgovini, Put Vrila 9, 21311 Žrnovnica</derivirana_varijabla>
  </DomainObject.Predmet.ProtustrankaFormatedWithAdress>
  <DomainObject.Predmet.ProtustrankaFormatedWithAdressOIB>
    <izvorni_sadrzaj> MARTEL, društvo s ograničenom odgovornošću za trgovinu na veliko i posredovanje u trgovini, OIB 58291829356, Put Vrila 9, 21311 Žrnovnica</izvorni_sadrzaj>
    <derivirana_varijabla naziv="DomainObject.Predmet.ProtustrankaFormatedWithAdressOIB_1"> MARTEL, društvo s ograničenom odgovornošću za trgovinu na veliko i posredovanje u trgovini, OIB 58291829356, Put Vrila 9, 21311 Žrnovnica</derivirana_varijabla>
  </DomainObject.Predmet.ProtustrankaFormatedWithAdressOIB>
  <DomainObject.Predmet.ProtustrankaWithAdress>
    <izvorni_sadrzaj>MARTEL, društvo s ograničenom odgovornošću za trgovinu na veliko i posredovanje u trgovini Put Vrila 9, 21311 Žrnovnica</izvorni_sadrzaj>
    <derivirana_varijabla naziv="DomainObject.Predmet.ProtustrankaWithAdress_1">MARTEL, društvo s ograničenom odgovornošću za trgovinu na veliko i posredovanje u trgovini Put Vrila 9, 21311 Žrnovnica</derivirana_varijabla>
  </DomainObject.Predmet.ProtustrankaWithAdress>
  <DomainObject.Predmet.ProtustrankaWithAdressOIB>
    <izvorni_sadrzaj>MARTEL, društvo s ograničenom odgovornošću za trgovinu na veliko i posredovanje u trgovini, OIB 58291829356, Put Vrila 9, 21311 Žrnovnica</izvorni_sadrzaj>
    <derivirana_varijabla naziv="DomainObject.Predmet.ProtustrankaWithAdressOIB_1">MARTEL, društvo s ograničenom odgovornošću za trgovinu na veliko i posredovanje u trgovini, OIB 58291829356, Put Vrila 9, 21311 Žrnovnica</derivirana_varijabla>
  </DomainObject.Predmet.ProtustrankaWithAdressOIB>
  <DomainObject.Predmet.ProtustrankaNazivFormated>
    <izvorni_sadrzaj>MARTEL, društvo s ograničenom odgovornošću za trgovinu na veliko i posredovanje u trgovini</izvorni_sadrzaj>
    <derivirana_varijabla naziv="DomainObject.Predmet.ProtustrankaNazivFormated_1">MARTEL, društvo s ograničenom odgovornošću za trgovinu na veliko i posredovanje u trgovini</derivirana_varijabla>
  </DomainObject.Predmet.ProtustrankaNazivFormated>
  <DomainObject.Predmet.ProtustrankaNazivFormatedOIB>
    <izvorni_sadrzaj>MARTEL, društvo s ograničenom odgovornošću za trgovinu na veliko i posredovanje u trgovini, OIB 58291829356</izvorni_sadrzaj>
    <derivirana_varijabla naziv="DomainObject.Predmet.ProtustrankaNazivFormatedOIB_1">MARTEL, društvo s ograničenom odgovornošću za trgovinu na veliko i posredovanje u trgovini, OIB 58291829356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112199.28</izvorni_sadrzaj>
    <derivirana_varijabla naziv="DomainObject.Predmet.TrenutnaVrijednost_1">112199.28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MARTEL, društvo s ograničenom odgovornošću za trgovinu na veliko i posredovanje u trgovini</item>
    </izvorni_sadrzaj>
    <derivirana_varijabla naziv="DomainObject.Predmet.ProtuStrankaListFormated_1">
      <item>MARTEL, društvo s ograničenom odgovornošću za trgovinu na veliko i posredovanje u trgovini</item>
    </derivirana_varijabla>
  </DomainObject.Predmet.ProtuStrankaListFormated>
  <DomainObject.Predmet.ProtuStrankaListFormatedOIB>
    <izvorni_sadrzaj>
      <item>MARTEL, društvo s ograničenom odgovornošću za trgovinu na veliko i posredovanje u trgovini, OIB 58291829356</item>
    </izvorni_sadrzaj>
    <derivirana_varijabla naziv="DomainObject.Predmet.ProtuStrankaListFormatedOIB_1">
      <item>MARTEL, društvo s ograničenom odgovornošću za trgovinu na veliko i posredovanje u trgovini, OIB 58291829356</item>
    </derivirana_varijabla>
  </DomainObject.Predmet.ProtuStrankaListFormatedOIB>
  <DomainObject.Predmet.ProtuStrankaListFormatedWithAdress>
    <izvorni_sadrzaj>
      <item>MARTEL, društvo s ograničenom odgovornošću za trgovinu na veliko i posredovanje u trgovini, Put Vrila 9, 21311 Žrnovnica</item>
    </izvorni_sadrzaj>
    <derivirana_varijabla naziv="DomainObject.Predmet.ProtuStrankaListFormatedWithAdress_1">
      <item>MARTEL, društvo s ograničenom odgovornošću za trgovinu na veliko i posredovanje u trgovini, Put Vrila 9, 21311 Žrnovnica</item>
    </derivirana_varijabla>
  </DomainObject.Predmet.ProtuStrankaListFormatedWithAdress>
  <DomainObject.Predmet.ProtuStrankaListFormatedWithAdressOIB>
    <izvorni_sadrzaj>
      <item>MARTEL, društvo s ograničenom odgovornošću za trgovinu na veliko i posredovanje u trgovini, OIB 58291829356, Put Vrila 9, 21311 Žrnovnica</item>
    </izvorni_sadrzaj>
    <derivirana_varijabla naziv="DomainObject.Predmet.ProtuStrankaListFormatedWithAdressOIB_1">
      <item>MARTEL, društvo s ograničenom odgovornošću za trgovinu na veliko i posredovanje u trgovini, OIB 58291829356, Put Vrila 9, 21311 Žrnovnica</item>
    </derivirana_varijabla>
  </DomainObject.Predmet.ProtuStrankaListFormatedWithAdressOIB>
  <DomainObject.Predmet.ProtuStrankaListNazivFormated>
    <izvorni_sadrzaj>
      <item>MARTEL, društvo s ograničenom odgovornošću za trgovinu na veliko i posredovanje u trgovini</item>
    </izvorni_sadrzaj>
    <derivirana_varijabla naziv="DomainObject.Predmet.ProtuStrankaListNazivFormated_1">
      <item>MARTEL, društvo s ograničenom odgovornošću za trgovinu na veliko i posredovanje u trgovini</item>
    </derivirana_varijabla>
  </DomainObject.Predmet.ProtuStrankaListNazivFormated>
  <DomainObject.Predmet.ProtuStrankaListNazivFormatedOIB>
    <izvorni_sadrzaj>
      <item>MARTEL, društvo s ograničenom odgovornošću za trgovinu na veliko i posredovanje u trgovini, OIB 58291829356</item>
    </izvorni_sadrzaj>
    <derivirana_varijabla naziv="DomainObject.Predmet.ProtuStrankaListNazivFormatedOIB_1">
      <item>MARTEL, društvo s ograničenom odgovornošću za trgovinu na veliko i posredovanje u trgovini, OIB 58291829356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St-1200/2015-7</izvorni_sadrzaj>
    <derivirana_varijabla naziv="DomainObject.PoslovniBrojDokumenta_1">St-1200/2015-7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MARTEL, društvo s ograničenom odgovornošću za trgovinu na veliko i posredovanje u trgovini</izvorni_sadrzaj>
    <derivirana_varijabla naziv="DomainObject.Predmet.ProtustrankaIDrugi_1">MARTEL, društvo s ograničenom odgovornošću za trgovinu na veliko i posredovanje u trgovini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MARTEL, društvo s ograničenom odgovornošću za trgovinu na veliko i posredovanje u trgovini, OIB 58291829356, Put Vrila 9, 21311 Žrnovnica</izvorni_sadrzaj>
    <derivirana_varijabla naziv="DomainObject.Predmet.ProtustrankaIDrugiAdressOIB_1">MARTEL, društvo s ograničenom odgovornošću za trgovinu na veliko i posredovanje u trgovini, OIB 58291829356, Put Vrila 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MARTEL, društvo s ograničenom odgovornošću za trgovinu na veliko i posredovanje u trgovini</item>
      <item>FINANCIJSKA AGENCIJA RC SPLIT</item>
    </izvorni_sadrzaj>
    <derivirana_varijabla naziv="DomainObject.Predmet.SudioniciListNaziv_1">
      <item>MARTEL, društvo s ograničenom odgovornošću za trgovinu na veliko i posredovanje u trgovini</item>
      <item>FINANCIJSKA AGENCIJA RC SPLIT</item>
    </derivirana_varijabla>
  </DomainObject.Predmet.SudioniciListNaziv>
  <DomainObject.Predmet.SudioniciListAdressOIB>
    <izvorni_sadrzaj>
      <item>MARTEL, društvo s ograničenom odgovornošću za trgovinu na veliko i posredovanje u trgovini, OIB 58291829356, Put Vrila 9,21311 Žrnovnica</item>
      <item>FINANCIJSKA AGENCIJA RC SPLIT, OIB 85821130368, Mažuranićevo šetalište 24b,21000 Split</item>
    </izvorni_sadrzaj>
    <derivirana_varijabla naziv="DomainObject.Predmet.SudioniciListAdressOIB_1">
      <item>MARTEL, društvo s ograničenom odgovornošću za trgovinu na veliko i posredovanje u trgovini, OIB 58291829356, Put Vrila 9,21311 Žrnovnica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58291829356</item>
      <item>, OIB 85821130368</item>
    </izvorni_sadrzaj>
    <derivirana_varijabla naziv="DomainObject.Predmet.SudioniciListNazivOIB_1">
      <item>, OIB 58291829356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DCBED-7D83-4CEA-8E9A-AE8E8B359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796</properties:Words>
  <properties:Characters>4299</properties:Characters>
  <properties:Lines>106</properties:Lines>
  <properties:Paragraphs>38</properties:Paragraphs>
  <properties:TotalTime>344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1.St-1200/2015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2016-09-14T10:39:00Z</cp:lastPrinted>
  <dcterms:modified xmlns:xsi="http://www.w3.org/2001/XMLSchema-instance" xsi:type="dcterms:W3CDTF">2016-09-14T10:40:00Z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