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d98f95b" w14:paraId="d98f95b"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B05954">
        <w:rPr>
          <w:lang w:val="pt-BR"/>
        </w:rPr>
        <w:t>-123</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8A621B">
        <w:t>13</w:t>
      </w:r>
      <w:r>
        <w:t>.</w:t>
      </w:r>
      <w:r w:rsidR="008A621B">
        <w:t xml:space="preserve"> listopada</w:t>
      </w:r>
      <w:r>
        <w:t xml:space="preserve"> 2016.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8A621B">
        <w:t>deseta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770635">
        <w:t>3</w:t>
      </w:r>
      <w:r w:rsidR="00A15322">
        <w:t>.</w:t>
      </w:r>
      <w:r w:rsidR="00D96F86">
        <w:t>5</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770635">
        <w:rPr>
          <w:b/>
        </w:rPr>
        <w:t>1</w:t>
      </w:r>
      <w:r w:rsidR="008A621B">
        <w:rPr>
          <w:b/>
        </w:rPr>
        <w:t>7</w:t>
      </w:r>
      <w:r w:rsidRPr="000528A8">
        <w:rPr>
          <w:b/>
        </w:rPr>
        <w:t>.</w:t>
      </w:r>
      <w:r w:rsidR="008A621B">
        <w:rPr>
          <w:b/>
        </w:rPr>
        <w:t xml:space="preserve"> studenoga</w:t>
      </w:r>
      <w:r>
        <w:rPr>
          <w:b/>
        </w:rPr>
        <w:t xml:space="preserve"> 2016</w:t>
      </w:r>
      <w:r w:rsidRPr="000528A8">
        <w:rPr>
          <w:b/>
        </w:rPr>
        <w:t xml:space="preserve">. u </w:t>
      </w:r>
      <w:r w:rsidR="008A621B">
        <w:rPr>
          <w:b/>
        </w:rPr>
        <w:t>9,45</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8A621B" w:rsidP="00003948" w:rsidR="00003948" w:rsidRPr="000528A8">
      <w:pPr>
        <w:jc w:val="center"/>
      </w:pPr>
      <w:r>
        <w:t>Zagreb,13. listopada</w:t>
      </w:r>
      <w:r w:rsidR="00003948" w:rsidRPr="000528A8">
        <w:t xml:space="preserve"> 201</w:t>
      </w:r>
      <w:r w:rsidR="00003948">
        <w:t>6</w:t>
      </w:r>
      <w:r w:rsidR="00003948" w:rsidRPr="000528A8">
        <w:t>.</w:t>
      </w:r>
    </w:p>
    <w:p w:rsidRDefault="00415728" w:rsidP="00E91121" w:rsidR="00AD43BA">
      <w:pPr>
        <w:pStyle w:val="Podnaslov"/>
        <w:ind w:firstLine="708" w:left="4956"/>
        <w:rPr>
          <w:rFonts w:hAnsi="Times New Roman" w:ascii="Times New Roman"/>
          <w:b w:val="false"/>
          <w:color w:val="auto"/>
          <w:szCs w:val="24"/>
        </w:rPr>
      </w:pPr>
      <w:r>
        <w:t xml:space="preserve"> </w:t>
      </w:r>
      <w:r w:rsidR="00003948" w:rsidRPr="000528A8">
        <w:tab/>
      </w:r>
      <w:r w:rsidR="00003948" w:rsidRPr="000528A8">
        <w:tab/>
      </w:r>
      <w:r w:rsidR="00003948" w:rsidRPr="000528A8">
        <w:tab/>
      </w:r>
      <w:r w:rsidR="00003948" w:rsidRPr="000528A8">
        <w:tab/>
      </w:r>
      <w:r w:rsidR="00003948" w:rsidRPr="000528A8">
        <w:tab/>
      </w:r>
      <w:r w:rsidR="00003948" w:rsidRPr="000528A8">
        <w:tab/>
      </w:r>
      <w:r w:rsidR="00003948" w:rsidRPr="000528A8">
        <w:tab/>
      </w:r>
      <w:r w:rsidR="00003948" w:rsidRPr="000528A8">
        <w:tab/>
      </w:r>
      <w:r w:rsidR="00AD43BA">
        <w:rPr>
          <w:rFonts w:hAnsi="Times New Roman" w:ascii="Times New Roman"/>
          <w:b w:val="false"/>
          <w:color w:val="auto"/>
          <w:szCs w:val="24"/>
        </w:rPr>
        <w:t>Stečajni sudac:</w:t>
      </w:r>
    </w:p>
    <w:p w:rsidRDefault="00AD43BA" w:rsidP="00E91121" w:rsidR="00AD43B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D43BA" w:rsidP="00E91121" w:rsidR="00AD43BA">
      <w:pPr>
        <w:pStyle w:val="Podnaslov"/>
        <w:ind w:firstLine="720" w:left="4320"/>
        <w:rPr>
          <w:rFonts w:hAnsi="Times New Roman" w:ascii="Times New Roman"/>
          <w:b w:val="false"/>
          <w:color w:val="auto"/>
          <w:szCs w:val="24"/>
        </w:rPr>
      </w:pPr>
    </w:p>
    <w:p w:rsidRDefault="00AD43BA" w:rsidP="00E91121" w:rsidR="00AD43B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D43BA" w:rsidP="00E91121" w:rsidR="00AD43B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57FBD" w:rsidP="00AD43BA"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072EAC" w:rsidP="00003948" w:rsidR="00072EAC"/>
    <w:p w:rsidRDefault="00072EAC" w:rsidP="00003948" w:rsidR="00072EAC"/>
    <w:p w:rsidRDefault="00B05954" w:rsidP="00003948" w:rsidR="00B05954"/>
    <w:p w:rsidRDefault="00B05954" w:rsidP="00003948" w:rsidR="00B05954"/>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D43BA"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AD43BA">
      <w:rPr>
        <w:rStyle w:val="Brojstranice"/>
        <w:noProof/>
      </w:rPr>
      <w:t>4</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5736C"/>
    <w:rsid w:val="00072EAC"/>
    <w:rsid w:val="000D1153"/>
    <w:rsid w:val="00105290"/>
    <w:rsid w:val="00164BE5"/>
    <w:rsid w:val="003C3FF1"/>
    <w:rsid w:val="00415728"/>
    <w:rsid w:val="00457FBD"/>
    <w:rsid w:val="00493E9A"/>
    <w:rsid w:val="004F4D44"/>
    <w:rsid w:val="006A21F9"/>
    <w:rsid w:val="00770635"/>
    <w:rsid w:val="007A792F"/>
    <w:rsid w:val="008470EB"/>
    <w:rsid w:val="008A621B"/>
    <w:rsid w:val="00936D3A"/>
    <w:rsid w:val="00A15322"/>
    <w:rsid w:val="00AD43BA"/>
    <w:rsid w:val="00B05954"/>
    <w:rsid w:val="00D96F86"/>
    <w:rsid w:val="00E147DC"/>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D43BA"/>
    <w:rPr>
      <w:color w:val="808080"/>
      <w:bdr w:space="0" w:sz="0" w:color="auto" w:val="none"/>
      <w:shd w:fill="auto" w:color="auto" w:val="clear"/>
    </w:rPr>
  </w:style>
  <w:style w:customStyle="true" w:styleId="eSPISCCParagraphDefaultFont" w:type="character">
    <w:name w:val="eSPIS_CC_Paragraph Default Font"/>
    <w:basedOn w:val="Zadanifontodlomka"/>
    <w:rsid w:val="00AD43B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D43BA"/>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43B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43B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D43BA"/>
    <w:rPr>
      <w:color w:val="808080"/>
      <w:bdr w:color="auto" w:space="0" w:sz="0" w:val="none"/>
      <w:shd w:color="auto" w:fill="auto" w:val="clear"/>
    </w:rPr>
  </w:style>
  <w:style w:customStyle="1" w:styleId="eSPISCCParagraphDefaultFont" w:type="character">
    <w:name w:val="eSPIS_CC_Paragraph Default Font"/>
    <w:basedOn w:val="Zadanifontodlomka"/>
    <w:rsid w:val="00AD43B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D43BA"/>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43B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43B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1304</properties:Words>
  <properties:Characters>7170</properties:Characters>
  <properties:Lines>176</properties:Lines>
  <properties:Paragraphs>64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2016-10-13T08:38:00Z</dcterms:created>
  <dc:creator>Nikola Ribarić</dc:creator>
  <cp:lastModifiedBy>Jadranka Zelić</cp:lastModifiedBy>
  <cp:lastPrinted>2016-10-13T08:35:00Z</cp:lastPrinted>
  <dcterms:modified xmlns:xsi="http://www.w3.org/2001/XMLSchema-instance" xsi:type="dcterms:W3CDTF">2016-10-13T08:39:00Z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