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908d" w14:paraId="589908d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D80D7F">
        <w:t>5849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D80D7F">
        <w:rPr>
          <w:rFonts w:cs="Times New Roman" w:eastAsia="Times New Roman"/>
          <w:szCs w:val="20"/>
          <w:lang w:eastAsia="hr-HR"/>
        </w:rPr>
        <w:t>SSANN USLUGE j.d.o.o., Sisak, Posavska 28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D80D7F">
        <w:rPr>
          <w:rFonts w:cs="Times New Roman" w:eastAsia="Times New Roman"/>
          <w:szCs w:val="20"/>
          <w:lang w:eastAsia="hr-HR"/>
        </w:rPr>
        <w:t>849960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D80D7F">
        <w:rPr>
          <w:rFonts w:cs="Times New Roman" w:eastAsia="Times New Roman"/>
          <w:szCs w:val="20"/>
          <w:lang w:eastAsia="hr-HR"/>
        </w:rPr>
        <w:t>11325651835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D80D7F">
        <w:rPr>
          <w:rFonts w:cs="Times New Roman" w:eastAsia="Times New Roman"/>
          <w:szCs w:val="20"/>
          <w:lang w:eastAsia="hr-HR"/>
        </w:rPr>
        <w:t xml:space="preserve">SSANN USLUGE j.d.o.o., Sisak, Posavska 28, MBS: 080849960, OIB: 11325651835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D80D7F">
        <w:rPr>
          <w:rFonts w:cs="Times New Roman" w:eastAsia="Times New Roman"/>
          <w:szCs w:val="20"/>
          <w:lang w:eastAsia="hr-HR"/>
        </w:rPr>
        <w:t>SSANN USLUGE j.d.o.o., Sisak, Posavska 28, MBS: 080849960, OIB: 11325651835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2F9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2972F9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4418E"/>
    <w:rsid w:val="00BF02FF"/>
    <w:rsid w:val="00C5122F"/>
    <w:rsid w:val="00C52E65"/>
    <w:rsid w:val="00CA63C1"/>
    <w:rsid w:val="00CE0768"/>
    <w:rsid w:val="00D05353"/>
    <w:rsid w:val="00D33F38"/>
    <w:rsid w:val="00D80D7F"/>
    <w:rsid w:val="00D90085"/>
    <w:rsid w:val="00D910B7"/>
    <w:rsid w:val="00D95BC5"/>
    <w:rsid w:val="00DA0F22"/>
    <w:rsid w:val="00E45506"/>
    <w:rsid w:val="00EB2D95"/>
    <w:rsid w:val="00EC5F98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97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97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152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St-5849/2015</izvorni_sadrzaj>
    <derivirana_varijabla naziv="DomainObject.Predmet.OznakaBroj_1">St-5849/2015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SSANN USLUGE j.d.o.o. zastupanog po punomoćniku Nedžad Nadarević</izvorni_sadrzaj>
    <derivirana_varijabla naziv="DomainObject.Predmet.ProtustrankaFormated_1">  SSANN USLUGE j.d.o.o. zastupanog po punomoćniku Nedžad Nadarević</derivirana_varijabla>
  </DomainObject.Predmet.ProtustrankaFormated>
  <DomainObject.Predmet.ProtustrankaFormatedOIB>
    <izvorni_sadrzaj>  SSANN USLUGE j.d.o.o., OIB 11325651835 zastupanog po punomoćniku Nedžad Nadarević</izvorni_sadrzaj>
    <derivirana_varijabla naziv="DomainObject.Predmet.ProtustrankaFormatedOIB_1">  SSANN USLUGE j.d.o.o., OIB 11325651835 zastupanog po punomoćniku Nedžad Nadarević</derivirana_varijabla>
  </DomainObject.Predmet.ProtustrankaFormatedOIB>
  <DomainObject.Predmet.ProtustrankaFormatedWithAdress>
    <izvorni_sadrzaj> SSANN USLUGE j.d.o.o., Posavska 28, 44000 Sisak zastupanog po punomoćniku Nedžad Nadarević</izvorni_sadrzaj>
    <derivirana_varijabla naziv="DomainObject.Predmet.ProtustrankaFormatedWithAdress_1"> SSANN USLUGE j.d.o.o., Posavska 28, 44000 Sisak zastupanog po punomoćniku Nedžad Nadarević</derivirana_varijabla>
  </DomainObject.Predmet.ProtustrankaFormatedWithAdress>
  <DomainObject.Predmet.ProtustrankaFormatedWithAdressOIB>
    <izvorni_sadrzaj> SSANN USLUGE j.d.o.o., OIB 11325651835, Posavska 28, 44000 Sisak zastupanog po punomoćniku Nedžad Nadarević</izvorni_sadrzaj>
    <derivirana_varijabla naziv="DomainObject.Predmet.ProtustrankaFormatedWithAdressOIB_1"> SSANN USLUGE j.d.o.o., OIB 11325651835, Posavska 28, 44000 Sisak zastupanog po punomoćniku Nedžad Nadarević</derivirana_varijabla>
  </DomainObject.Predmet.ProtustrankaFormatedWithAdressOIB>
  <DomainObject.Predmet.ProtustrankaWithAdress>
    <izvorni_sadrzaj>SSANN USLUGE j.d.o.o. Posavska 28, 44000 Sisak</izvorni_sadrzaj>
    <derivirana_varijabla naziv="DomainObject.Predmet.ProtustrankaWithAdress_1">SSANN USLUGE j.d.o.o. Posavska 28, 44000 Sisak</derivirana_varijabla>
  </DomainObject.Predmet.ProtustrankaWithAdress>
  <DomainObject.Predmet.ProtustrankaWithAdressOIB>
    <izvorni_sadrzaj>SSANN USLUGE j.d.o.o., OIB 11325651835, Posavska 28, 44000 Sisak</izvorni_sadrzaj>
    <derivirana_varijabla naziv="DomainObject.Predmet.ProtustrankaWithAdressOIB_1">SSANN USLUGE j.d.o.o., OIB 11325651835, Posavska 28, 44000 Sisak</derivirana_varijabla>
  </DomainObject.Predmet.ProtustrankaWithAdressOIB>
  <DomainObject.Predmet.ProtustrankaNazivFormated>
    <izvorni_sadrzaj>SSANN USLUGE j.d.o.o.</izvorni_sadrzaj>
    <derivirana_varijabla naziv="DomainObject.Predmet.ProtustrankaNazivFormated_1">SSANN USLUGE j.d.o.o.</derivirana_varijabla>
  </DomainObject.Predmet.ProtustrankaNazivFormated>
  <DomainObject.Predmet.ProtustrankaNazivFormatedOIB>
    <izvorni_sadrzaj>SSANN USLUGE j.d.o.o., OIB 11325651835</izvorni_sadrzaj>
    <derivirana_varijabla naziv="DomainObject.Predmet.ProtustrankaNazivFormatedOIB_1">SSANN USLUGE j.d.o.o., OIB 11325651835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SSANN USLUGE j.d.o.o. zastupanog po punomoćniku Nedžad Nadarević</item>
    </izvorni_sadrzaj>
    <derivirana_varijabla naziv="DomainObject.Predmet.ProtuStrankaListFormated_1">
      <item>SSANN USLUGE j.d.o.o. zastupanog po punomoćniku Nedžad Nadarević</item>
    </derivirana_varijabla>
  </DomainObject.Predmet.ProtuStrankaListFormated>
  <DomainObject.Predmet.ProtuStrankaListFormatedOIB>
    <izvorni_sadrzaj>
      <item>SSANN USLUGE j.d.o.o., OIB 11325651835 zastupanog po punomoćniku Nedžad Nadarević</item>
    </izvorni_sadrzaj>
    <derivirana_varijabla naziv="DomainObject.Predmet.ProtuStrankaListFormatedOIB_1">
      <item>SSANN USLUGE j.d.o.o., OIB 11325651835 zastupanog po punomoćniku Nedžad Nadarević</item>
    </derivirana_varijabla>
  </DomainObject.Predmet.ProtuStrankaListFormatedOIB>
  <DomainObject.Predmet.ProtuStrankaListFormatedWithAdress>
    <izvorni_sadrzaj>
      <item>SSANN USLUGE j.d.o.o., Posavska 28, 44000 Sisak zastupanog po punomoćniku Nedžad Nadarević</item>
    </izvorni_sadrzaj>
    <derivirana_varijabla naziv="DomainObject.Predmet.ProtuStrankaListFormatedWithAdress_1">
      <item>SSANN USLUGE j.d.o.o., Posavska 28, 44000 Sisak zastupanog po punomoćniku Nedžad Nadarević</item>
    </derivirana_varijabla>
  </DomainObject.Predmet.ProtuStrankaListFormatedWithAdress>
  <DomainObject.Predmet.ProtuStrankaListFormatedWithAdressOIB>
    <izvorni_sadrzaj>
      <item>SSANN USLUGE j.d.o.o., OIB 11325651835, Posavska 28, 44000 Sisak zastupanog po punomoćniku Nedžad Nadarević</item>
    </izvorni_sadrzaj>
    <derivirana_varijabla naziv="DomainObject.Predmet.ProtuStrankaListFormatedWithAdressOIB_1">
      <item>SSANN USLUGE j.d.o.o., OIB 11325651835, Posavska 28, 44000 Sisak zastupanog po punomoćniku Nedžad Nadarević</item>
    </derivirana_varijabla>
  </DomainObject.Predmet.ProtuStrankaListFormatedWithAdressOIB>
  <DomainObject.Predmet.ProtuStrankaListNazivFormated>
    <izvorni_sadrzaj>
      <item>SSANN USLUGE j.d.o.o.</item>
    </izvorni_sadrzaj>
    <derivirana_varijabla naziv="DomainObject.Predmet.ProtuStrankaListNazivFormated_1">
      <item>SSANN USLUGE j.d.o.o.</item>
    </derivirana_varijabla>
  </DomainObject.Predmet.ProtuStrankaListNazivFormated>
  <DomainObject.Predmet.ProtuStrankaListNazivFormatedOIB>
    <izvorni_sadrzaj>
      <item>SSANN USLUGE j.d.o.o., OIB 11325651835</item>
    </izvorni_sadrzaj>
    <derivirana_varijabla naziv="DomainObject.Predmet.ProtuStrankaListNazivFormatedOIB_1">
      <item>SSANN USLUGE j.d.o.o., OIB 11325651835</item>
    </derivirana_varijabla>
  </DomainObject.Predmet.ProtuStrankaListNazivFormatedOIB>
  <DomainObject.Predmet.OstaliListFormated>
    <izvorni_sadrzaj>
      <item>Nedžad Nadarević punomoćnik sudionika u postupku SSANN USLUGE j.d.o.o.</item>
    </izvorni_sadrzaj>
    <derivirana_varijabla naziv="DomainObject.Predmet.OstaliListFormated_1">
      <item>Nedžad Nadarević punomoćnik sudionika u postupku SSANN USLUGE j.d.o.o.</item>
    </derivirana_varijabla>
  </DomainObject.Predmet.OstaliListFormated>
  <DomainObject.Predmet.OstaliListFormatedOIB>
    <izvorni_sadrzaj>
      <item>Nedžad Nadarević, OIB 53617744872 punomoćnik sudionika u postupku SSANN USLUGE j.d.o.o.</item>
    </izvorni_sadrzaj>
    <derivirana_varijabla naziv="DomainObject.Predmet.OstaliListFormatedOIB_1">
      <item>Nedžad Nadarević, OIB 53617744872 punomoćnik sudionika u postupku SSANN USLUGE j.d.o.o.</item>
    </derivirana_varijabla>
  </DomainObject.Predmet.OstaliListFormatedOIB>
  <DomainObject.Predmet.OstaliListFormatedWithAdress>
    <izvorni_sadrzaj>
      <item>Nedžad Nadarević, Posavska Ulica 28, 44000 Sisak punomoćnik sudionika u postupku SSANN USLUGE j.d.o.o.</item>
    </izvorni_sadrzaj>
    <derivirana_varijabla naziv="DomainObject.Predmet.OstaliListFormatedWithAdress_1">
      <item>Nedžad Nadarević, Posavska Ulica 28, 44000 Sisak punomoćnik sudionika u postupku SSANN USLUGE j.d.o.o.</item>
    </derivirana_varijabla>
  </DomainObject.Predmet.OstaliListFormatedWithAdress>
  <DomainObject.Predmet.OstaliListFormatedWithAdressOIB>
    <izvorni_sadrzaj>
      <item>Nedžad Nadarević, OIB 53617744872, Posavska Ulica 28, 44000 Sisak punomoćnik sudionika u postupku SSANN USLUGE j.d.o.o.</item>
    </izvorni_sadrzaj>
    <derivirana_varijabla naziv="DomainObject.Predmet.OstaliListFormatedWithAdressOIB_1">
      <item>Nedžad Nadarević, OIB 53617744872, Posavska Ulica 28, 44000 Sisak punomoćnik sudionika u postupku SSANN USLUGE j.d.o.o.</item>
    </derivirana_varijabla>
  </DomainObject.Predmet.OstaliListFormatedWithAdressOIB>
  <DomainObject.Predmet.OstaliListNazivFormated>
    <izvorni_sadrzaj>
      <item>Nedžad Nadarević</item>
    </izvorni_sadrzaj>
    <derivirana_varijabla naziv="DomainObject.Predmet.OstaliListNazivFormated_1">
      <item>Nedžad Nadarević</item>
    </derivirana_varijabla>
  </DomainObject.Predmet.OstaliListNazivFormated>
  <DomainObject.Predmet.OstaliListNazivFormatedOIB>
    <izvorni_sadrzaj>
      <item>Nedžad Nadarević, OIB 53617744872</item>
    </izvorni_sadrzaj>
    <derivirana_varijabla naziv="DomainObject.Predmet.OstaliListNazivFormatedOIB_1">
      <item>Nedžad Nadarević, OIB 53617744872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SSANN USLUGE j.d.o.o.</izvorni_sadrzaj>
    <derivirana_varijabla naziv="DomainObject.Predmet.ProtustrankaIDrugi_1">SSANN USLUGE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SSANN USLUGE j.d.o.o., OIB 11325651835, Posavska 28, 44000 Sisak</izvorni_sadrzaj>
    <derivirana_varijabla naziv="DomainObject.Predmet.ProtustrankaIDrugiAdressOIB_1">SSANN USLUGE j.d.o.o., OIB 11325651835, Posavska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SSANN USLUGE j.d.o.o.</item>
      <item>Nedžad Nadarević</item>
    </izvorni_sadrzaj>
    <derivirana_varijabla naziv="DomainObject.Predmet.SudioniciListNaziv_1">
      <item>FINA Regionalni centar Zagreb</item>
      <item>SSANN USLUGE j.d.o.o.</item>
      <item>Nedžad Nadarević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SSANN USLUGE j.d.o.o., OIB 11325651835, Posavska 28,44000 Sisak</item>
      <item>Nedžad Nadarević, OIB 53617744872, Posavska Ulica 28,44000 Sisak</item>
    </izvorni_sadrzaj>
    <derivirana_varijabla naziv="DomainObject.Predmet.SudioniciListAdressOIB_1">
      <item>FINA Regionalni centar Zagreb, OIB 85821130368, Trg svibanjskih žrtava 1995. br.1,10000 Zagreb</item>
      <item>SSANN USLUGE j.d.o.o., OIB 11325651835, Posavska 28,44000 Sisak</item>
      <item>Nedžad Nadarević, OIB 53617744872, Posavska Ulica 28,44000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11325651835</item>
      <item>, OIB 53617744872</item>
    </izvorni_sadrzaj>
    <derivirana_varijabla naziv="DomainObject.Predmet.SudioniciListNazivOIB_1">
      <item>, OIB 85821130368</item>
      <item>, OIB 11325651835</item>
      <item>, OIB 53617744872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2016-02-17T12:37:00Z</dcterms:created>
  <dc:creator>Ivana Manestar</dc:creator>
  <cp:lastModifiedBy>Ksenija Nol</cp:lastModifiedBy>
  <cp:lastPrinted>2016-02-18T09:46:00Z</cp:lastPrinted>
  <dcterms:modified xmlns:xsi="http://www.w3.org/2001/XMLSchema-instance" xsi:type="dcterms:W3CDTF">2016-02-18T09:46:00Z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