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720f" w14:paraId="db1720f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9F1C9E">
        <w:t>532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9F1C9E" w:rsidRPr="009F1C9E">
        <w:t>NATUREA HEIDELBERG d.o.o. za trgovinu, zastupanja i usluge</w:t>
      </w:r>
      <w:r w:rsidR="009F1C9E">
        <w:t xml:space="preserve"> Osijek, Jablanova 36</w:t>
      </w:r>
      <w:r w:rsidR="00935FE4">
        <w:t xml:space="preserve">, </w:t>
      </w:r>
      <w:r w:rsidR="005953D8">
        <w:t xml:space="preserve">MBS </w:t>
      </w:r>
      <w:r w:rsidR="009F1C9E" w:rsidRPr="009F1C9E">
        <w:t>030111275</w:t>
      </w:r>
      <w:r w:rsidR="005953D8">
        <w:t xml:space="preserve">, OIB </w:t>
      </w:r>
      <w:r w:rsidR="009F1C9E" w:rsidRPr="009F1C9E">
        <w:t>84161907701</w:t>
      </w:r>
      <w:r w:rsidR="0072710A">
        <w:t xml:space="preserve">, </w:t>
      </w:r>
      <w:r w:rsidR="003B4C28">
        <w:t xml:space="preserve">dana </w:t>
      </w:r>
      <w:r w:rsidR="009F1C9E">
        <w:t>08</w:t>
      </w:r>
      <w:r w:rsidR="00015125">
        <w:t xml:space="preserve">. </w:t>
      </w:r>
      <w:r w:rsidR="0066402D">
        <w:t>lipnja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9F1C9E">
        <w:t xml:space="preserve">Mijo Vidaković, Osijek, Jablanova 36, </w:t>
      </w:r>
      <w:r w:rsidR="00935FE4">
        <w:t xml:space="preserve">OIB: </w:t>
      </w:r>
      <w:r w:rsidR="009F1C9E">
        <w:t>08838031510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9F1C9E">
        <w:t>532</w:t>
      </w:r>
      <w:r w:rsidR="00935FE4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9F1C9E" w:rsidRPr="009F1C9E">
        <w:t>NATUREA HEIDELBERG d.o.o. za trgovinu, zastupanja i usluge</w:t>
      </w:r>
      <w:r w:rsidR="009F1C9E">
        <w:t xml:space="preserve"> Osijek, Jablanova 36, MBS </w:t>
      </w:r>
      <w:r w:rsidR="009F1C9E" w:rsidRPr="009F1C9E">
        <w:t>030111275</w:t>
      </w:r>
      <w:r w:rsidR="009F1C9E">
        <w:t xml:space="preserve">, OIB </w:t>
      </w:r>
      <w:r w:rsidR="009F1C9E" w:rsidRPr="009F1C9E">
        <w:t>84161907701</w:t>
      </w:r>
      <w:r w:rsidR="009F1C9E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9F1C9E">
        <w:t>Mijo Vidaković, Osijek, Jablanova 36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9F1C9E">
        <w:t>Mijo Vidaković, Osijek, Jablanova 36</w:t>
      </w:r>
      <w:r w:rsidR="00866CBB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z.z. dužnika </w:t>
      </w:r>
      <w:r w:rsidR="009F1C9E">
        <w:t xml:space="preserve">Mijo Vidaković, Osijek, Jablanova 36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lastRenderedPageBreak/>
        <w:t>Broj: St</w:t>
      </w:r>
      <w:r w:rsidR="005953D8">
        <w:t>-</w:t>
      </w:r>
      <w:r w:rsidR="009F1C9E">
        <w:t>532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9F1C9E">
        <w:t>Mijo Vidaković, Osijek, Jablanova 36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F1C9E">
        <w:t>08</w:t>
      </w:r>
      <w:r w:rsidR="005E5D90">
        <w:t xml:space="preserve"> </w:t>
      </w:r>
      <w:r w:rsidR="00A66093">
        <w:t xml:space="preserve">. </w:t>
      </w:r>
      <w:r w:rsidR="0066402D">
        <w:t>lipnja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9F1C9E" w:rsidP="0066402D" w:rsidR="005953D8">
      <w:pPr>
        <w:numPr>
          <w:ilvl w:val="0"/>
          <w:numId w:val="6"/>
        </w:numPr>
        <w:jc w:val="both"/>
      </w:pPr>
      <w:r w:rsidRPr="009F1C9E">
        <w:t xml:space="preserve"> </w:t>
      </w:r>
      <w:r>
        <w:t>Mijo Vidaković, Osijek, Jablanova 36</w:t>
      </w:r>
      <w:r w:rsidR="0066402D" w:rsidRPr="0066402D">
        <w:t xml:space="preserve"> </w:t>
      </w:r>
      <w:r w:rsidR="00866CBB">
        <w:t xml:space="preserve"> </w:t>
      </w:r>
      <w:r w:rsidR="00A66093" w:rsidRPr="00A66093">
        <w:t xml:space="preserve"> </w:t>
      </w:r>
      <w:r w:rsidR="005953D8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F1C9E">
        <w:t>8</w:t>
      </w:r>
      <w:r w:rsidR="00A66093">
        <w:t>/</w:t>
      </w:r>
      <w:r w:rsidR="0066402D">
        <w:t>7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A66" w:rsidR="00641A66">
      <w:r>
        <w:separator/>
      </w:r>
    </w:p>
  </w:endnote>
  <w:endnote w:id="0" w:type="continuationSeparator">
    <w:p w:rsidRDefault="00641A66" w:rsidR="00641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A66" w:rsidR="00641A66">
      <w:r>
        <w:separator/>
      </w:r>
    </w:p>
  </w:footnote>
  <w:footnote w:id="0" w:type="continuationSeparator">
    <w:p w:rsidRDefault="00641A66" w:rsidR="00641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1206"/>
    <w:rsid w:val="00641A66"/>
    <w:rsid w:val="0066402D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8D5F47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C13EB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5F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5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5F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5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St-532/2017</izvorni_sadrzaj>
    <derivirana_varijabla naziv="DomainObject.Predmet.OznakaBroj_1">St-532/2017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NATUREA HEIDELBERG d.o.o. za trgovinu, zastupanja i usluge</izvorni_sadrzaj>
    <derivirana_varijabla naziv="DomainObject.Predmet.ProtustrankaFormated_1">  NATUREA HEIDELBERG d.o.o. za trgovinu, zastupanja i usluge</derivirana_varijabla>
  </DomainObject.Predmet.ProtustrankaFormated>
  <DomainObject.Predmet.ProtustrankaFormatedOIB>
    <izvorni_sadrzaj>  NATUREA HEIDELBERG d.o.o. za trgovinu, zastupanja i usluge, OIB 84161907701</izvorni_sadrzaj>
    <derivirana_varijabla naziv="DomainObject.Predmet.ProtustrankaFormatedOIB_1">  NATUREA HEIDELBERG d.o.o. za trgovinu, zastupanja i usluge, OIB 84161907701</derivirana_varijabla>
  </DomainObject.Predmet.ProtustrankaFormatedOIB>
  <DomainObject.Predmet.ProtustrankaFormatedWithAdress>
    <izvorni_sadrzaj> NATUREA HEIDELBERG d.o.o. za trgovinu, zastupanja i usluge, Jablanova 36, 31000 Osijek</izvorni_sadrzaj>
    <derivirana_varijabla naziv="DomainObject.Predmet.ProtustrankaFormatedWithAdress_1"> NATUREA HEIDELBERG d.o.o. za trgovinu, zastupanja i usluge, Jablanova 36, 31000 Osijek</derivirana_varijabla>
  </DomainObject.Predmet.ProtustrankaFormatedWithAdress>
  <DomainObject.Predmet.ProtustrankaFormatedWithAdressOIB>
    <izvorni_sadrzaj> NATUREA HEIDELBERG d.o.o. za trgovinu, zastupanja i usluge, OIB 84161907701, Jablanova 36, 31000 Osijek</izvorni_sadrzaj>
    <derivirana_varijabla naziv="DomainObject.Predmet.ProtustrankaFormatedWithAdressOIB_1"> NATUREA HEIDELBERG d.o.o. za trgovinu, zastupanja i usluge, OIB 84161907701, Jablanova 36, 31000 Osijek</derivirana_varijabla>
  </DomainObject.Predmet.ProtustrankaFormatedWithAdressOIB>
  <DomainObject.Predmet.ProtustrankaWithAdress>
    <izvorni_sadrzaj>NATUREA HEIDELBERG d.o.o. za trgovinu, zastupanja i usluge Jablanova 36, 31000 Osijek</izvorni_sadrzaj>
    <derivirana_varijabla naziv="DomainObject.Predmet.ProtustrankaWithAdress_1">NATUREA HEIDELBERG d.o.o. za trgovinu, zastupanja i usluge Jablanova 36, 31000 Osijek</derivirana_varijabla>
  </DomainObject.Predmet.ProtustrankaWithAdress>
  <DomainObject.Predmet.ProtustrankaWithAdressOIB>
    <izvorni_sadrzaj>NATUREA HEIDELBERG d.o.o. za trgovinu, zastupanja i usluge, OIB 84161907701, Jablanova 36, 31000 Osijek</izvorni_sadrzaj>
    <derivirana_varijabla naziv="DomainObject.Predmet.ProtustrankaWithAdressOIB_1">NATUREA HEIDELBERG d.o.o. za trgovinu, zastupanja i usluge, OIB 84161907701, Jablanova 36, 31000 Osijek</derivirana_varijabla>
  </DomainObject.Predmet.ProtustrankaWithAdressOIB>
  <DomainObject.Predmet.ProtustrankaNazivFormated>
    <izvorni_sadrzaj>NATUREA HEIDELBERG d.o.o. za trgovinu, zastupanja i usluge</izvorni_sadrzaj>
    <derivirana_varijabla naziv="DomainObject.Predmet.ProtustrankaNazivFormated_1">NATUREA HEIDELBERG d.o.o. za trgovinu, zastupanja i usluge</derivirana_varijabla>
  </DomainObject.Predmet.ProtustrankaNazivFormated>
  <DomainObject.Predmet.ProtustrankaNazivFormatedOIB>
    <izvorni_sadrzaj>NATUREA HEIDELBERG d.o.o. za trgovinu, zastupanja i usluge, OIB 84161907701</izvorni_sadrzaj>
    <derivirana_varijabla naziv="DomainObject.Predmet.ProtustrankaNazivFormatedOIB_1">NATUREA HEIDELBERG d.o.o. za trgovinu, zastupanja i usluge, OIB 84161907701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NATUREA HEIDELBERG d.o.o. za trgovinu, zastupanja i usluge</item>
    </izvorni_sadrzaj>
    <derivirana_varijabla naziv="DomainObject.Predmet.ProtuStrankaListFormated_1">
      <item>NATUREA HEIDELBERG d.o.o. za trgovinu, zastupanja i usluge</item>
    </derivirana_varijabla>
  </DomainObject.Predmet.ProtuStrankaListFormated>
  <DomainObject.Predmet.ProtuStrankaListFormatedOIB>
    <izvorni_sadrzaj>
      <item>NATUREA HEIDELBERG d.o.o. za trgovinu, zastupanja i usluge, OIB 84161907701</item>
    </izvorni_sadrzaj>
    <derivirana_varijabla naziv="DomainObject.Predmet.ProtuStrankaListFormatedOIB_1">
      <item>NATUREA HEIDELBERG d.o.o. za trgovinu, zastupanja i usluge, OIB 84161907701</item>
    </derivirana_varijabla>
  </DomainObject.Predmet.ProtuStrankaListFormatedOIB>
  <DomainObject.Predmet.ProtuStrankaListFormatedWithAdress>
    <izvorni_sadrzaj>
      <item>NATUREA HEIDELBERG d.o.o. za trgovinu, zastupanja i usluge, Jablanova 36, 31000 Osijek</item>
    </izvorni_sadrzaj>
    <derivirana_varijabla naziv="DomainObject.Predmet.ProtuStrankaListFormatedWithAdress_1">
      <item>NATUREA HEIDELBERG d.o.o. za trgovinu, zastupanja i usluge, Jablanova 36, 31000 Osijek</item>
    </derivirana_varijabla>
  </DomainObject.Predmet.ProtuStrankaListFormatedWithAdress>
  <DomainObject.Predmet.ProtuStrankaListFormatedWithAdressOIB>
    <izvorni_sadrzaj>
      <item>NATUREA HEIDELBERG d.o.o. za trgovinu, zastupanja i usluge, OIB 84161907701, Jablanova 36, 31000 Osijek</item>
    </izvorni_sadrzaj>
    <derivirana_varijabla naziv="DomainObject.Predmet.ProtuStrankaListFormatedWithAdressOIB_1">
      <item>NATUREA HEIDELBERG d.o.o. za trgovinu, zastupanja i usluge, OIB 84161907701, Jablanova 36, 31000 Osijek</item>
    </derivirana_varijabla>
  </DomainObject.Predmet.ProtuStrankaListFormatedWithAdressOIB>
  <DomainObject.Predmet.ProtuStrankaListNazivFormated>
    <izvorni_sadrzaj>
      <item>NATUREA HEIDELBERG d.o.o. za trgovinu, zastupanja i usluge</item>
    </izvorni_sadrzaj>
    <derivirana_varijabla naziv="DomainObject.Predmet.ProtuStrankaListNazivFormated_1">
      <item>NATUREA HEIDELBERG d.o.o. za trgovinu, zastupanja i usluge</item>
    </derivirana_varijabla>
  </DomainObject.Predmet.ProtuStrankaListNazivFormated>
  <DomainObject.Predmet.ProtuStrankaListNazivFormatedOIB>
    <izvorni_sadrzaj>
      <item>NATUREA HEIDELBERG d.o.o. za trgovinu, zastupanja i usluge, OIB 84161907701</item>
    </izvorni_sadrzaj>
    <derivirana_varijabla naziv="DomainObject.Predmet.ProtuStrankaListNazivFormatedOIB_1">
      <item>NATUREA HEIDELBERG d.o.o. za trgovinu, zastupanja i usluge, OIB 84161907701</item>
    </derivirana_varijabla>
  </DomainObject.Predmet.ProtuStrankaListNazivFormatedOIB>
  <DomainObject.Predmet.OstaliListFormated>
    <izvorni_sadrzaj>
      <item>Mijo Vidaković</item>
    </izvorni_sadrzaj>
    <derivirana_varijabla naziv="DomainObject.Predmet.OstaliListFormated_1">
      <item>Mijo Vidaković</item>
    </derivirana_varijabla>
  </DomainObject.Predmet.OstaliListFormated>
  <DomainObject.Predmet.OstaliListFormatedOIB>
    <izvorni_sadrzaj>
      <item>Mijo Vidaković, OIB 08838031510</item>
    </izvorni_sadrzaj>
    <derivirana_varijabla naziv="DomainObject.Predmet.OstaliListFormatedOIB_1">
      <item>Mijo Vidaković, OIB 08838031510</item>
    </derivirana_varijabla>
  </DomainObject.Predmet.OstaliListFormatedOIB>
  <DomainObject.Predmet.OstaliListFormatedWithAdress>
    <izvorni_sadrzaj>
      <item>Mijo Vidaković, Ulica Jablanova 36, 31000 Osijek</item>
    </izvorni_sadrzaj>
    <derivirana_varijabla naziv="DomainObject.Predmet.OstaliListFormatedWithAdress_1">
      <item>Mijo Vidaković, Ulica Jablanova 36, 31000 Osijek</item>
    </derivirana_varijabla>
  </DomainObject.Predmet.OstaliListFormatedWithAdress>
  <DomainObject.Predmet.OstaliListFormatedWithAdressOIB>
    <izvorni_sadrzaj>
      <item>Mijo Vidaković, OIB 08838031510, Ulica Jablanova 36, 31000 Osijek</item>
    </izvorni_sadrzaj>
    <derivirana_varijabla naziv="DomainObject.Predmet.OstaliListFormatedWithAdressOIB_1">
      <item>Mijo Vidaković, OIB 08838031510, Ulica Jablanova 36, 31000 Osijek</item>
    </derivirana_varijabla>
  </DomainObject.Predmet.OstaliListFormatedWithAdressOIB>
  <DomainObject.Predmet.OstaliListNazivFormated>
    <izvorni_sadrzaj>
      <item>Mijo Vidaković</item>
    </izvorni_sadrzaj>
    <derivirana_varijabla naziv="DomainObject.Predmet.OstaliListNazivFormated_1">
      <item>Mijo Vidaković</item>
    </derivirana_varijabla>
  </DomainObject.Predmet.OstaliListNazivFormated>
  <DomainObject.Predmet.OstaliListNazivFormatedOIB>
    <izvorni_sadrzaj>
      <item>Mijo Vidaković, OIB 08838031510</item>
    </izvorni_sadrzaj>
    <derivirana_varijabla naziv="DomainObject.Predmet.OstaliListNazivFormatedOIB_1">
      <item>Mijo Vidaković, OIB 08838031510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NATUREA HEIDELBERG d.o.o. za trgovinu, zastupanja i usluge</izvorni_sadrzaj>
    <derivirana_varijabla naziv="DomainObject.Predmet.ProtustrankaIDrugi_1">NATUREA HEIDELBERG d.o.o. za trgovinu, zastupanja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NATUREA HEIDELBERG d.o.o. za trgovinu, zastupanja i usluge, OIB 84161907701, Jablanova 36, 31000 Osijek</izvorni_sadrzaj>
    <derivirana_varijabla naziv="DomainObject.Predmet.ProtustrankaIDrugiAdressOIB_1">NATUREA HEIDELBERG d.o.o. za trgovinu, zastupanja i usluge, OIB 84161907701, Jablanova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NATUREA HEIDELBERG d.o.o. za trgovinu, zastupanja i usluge</item>
      <item>Mijo Vidaković</item>
    </izvorni_sadrzaj>
    <derivirana_varijabla naziv="DomainObject.Predmet.SudioniciListNaziv_1">
      <item>FINA RC OSIJEK</item>
      <item>NATUREA HEIDELBERG d.o.o. za trgovinu, zastupanja i usluge</item>
      <item>Mijo Vidaković</item>
    </derivirana_varijabla>
  </DomainObject.Predmet.SudioniciListNaziv>
  <DomainObject.Predmet.SudioniciListAdressOIB>
    <izvorni_sadrzaj>
      <item>FINA RC OSIJEK, OIB 85821130368</item>
      <item>NATUREA HEIDELBERG d.o.o. za trgovinu, zastupanja i usluge, OIB 84161907701, Jablanova 36,31000 Osijek</item>
      <item>Mijo Vidaković, OIB 08838031510, Ulica Jablanova 36,31000 Osijek</item>
    </izvorni_sadrzaj>
    <derivirana_varijabla naziv="DomainObject.Predmet.SudioniciListAdressOIB_1">
      <item>FINA RC OSIJEK, OIB 85821130368</item>
      <item>NATUREA HEIDELBERG d.o.o. za trgovinu, zastupanja i usluge, OIB 84161907701, Jablanova 36,31000 Osijek</item>
      <item>Mijo Vidaković, OIB 08838031510, Ulica Jablanova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84161907701</item>
      <item>, OIB 08838031510</item>
    </izvorni_sadrzaj>
    <derivirana_varijabla naziv="DomainObject.Predmet.SudioniciListNazivOIB_1">
      <item>, OIB 85821130368</item>
      <item>, OIB 84161907701</item>
      <item>, OIB 08838031510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52AC4-C508-4441-BA6F-A1CA26F5C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2419</properties:Characters>
  <properties:Lines>87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2017-06-08T11:14:00Z</dcterms:created>
  <dc:creator>hermanj</dc:creator>
  <cp:lastModifiedBy>Snježana Markotić Jurić</cp:lastModifiedBy>
  <cp:lastPrinted>2017-06-08T11:14:00Z</cp:lastPrinted>
  <dcterms:modified xmlns:xsi="http://www.w3.org/2001/XMLSchema-instance" xsi:type="dcterms:W3CDTF">2017-06-08T11:16:00Z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