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ac56" w14:paraId="d9eac56" w:rsidRDefault="001D6A40" w:rsidP="001D6A40" w:rsidR="001D6A4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D6A40" w:rsidP="001D6A40" w:rsidR="001D6A40">
      <w:pPr>
        <w:spacing w:after="0"/>
        <w:jc w:val="both"/>
      </w:pPr>
      <w:r>
        <w:t xml:space="preserve">       REPUBLIKA HRVATSKA</w:t>
      </w:r>
    </w:p>
    <w:p w:rsidRDefault="001D6A40" w:rsidP="001D6A40" w:rsidR="001D6A4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D6A40" w:rsidP="001D6A40" w:rsidR="001D6A4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D6A40" w:rsidP="001D6A40" w:rsidR="001D6A40">
      <w:pPr>
        <w:spacing w:after="0"/>
        <w:ind w:left="5664"/>
      </w:pPr>
      <w:r>
        <w:t xml:space="preserve">     Poslovni broj: 3 St-637/16-9</w:t>
      </w:r>
    </w:p>
    <w:p w:rsidRDefault="001D6A40" w:rsidP="001D6A40" w:rsidR="001D6A40">
      <w:pPr>
        <w:spacing w:after="0"/>
        <w:rPr>
          <w:b/>
        </w:rPr>
      </w:pPr>
    </w:p>
    <w:p w:rsidRDefault="001D6A40" w:rsidP="001D6A40" w:rsidR="001D6A40">
      <w:pPr>
        <w:spacing w:after="0"/>
        <w:jc w:val="center"/>
      </w:pPr>
      <w:r>
        <w:t>R E P U B L I K A   H R V A T S K A</w:t>
      </w:r>
    </w:p>
    <w:p w:rsidRDefault="001D6A40" w:rsidP="001D6A40" w:rsidR="001D6A40">
      <w:pPr>
        <w:spacing w:after="0"/>
        <w:rPr>
          <w:b/>
        </w:rPr>
      </w:pPr>
    </w:p>
    <w:p w:rsidRDefault="001D6A40" w:rsidP="001D6A40" w:rsidR="001D6A40">
      <w:pPr>
        <w:spacing w:after="0"/>
        <w:jc w:val="center"/>
      </w:pPr>
      <w:r>
        <w:t>R J E Š E N J E</w:t>
      </w:r>
    </w:p>
    <w:p w:rsidRDefault="001D6A40" w:rsidP="001D6A40" w:rsidR="001D6A40">
      <w:pPr>
        <w:spacing w:after="0"/>
        <w:jc w:val="center"/>
      </w:pPr>
    </w:p>
    <w:p w:rsidRDefault="001D6A40" w:rsidP="001D6A40" w:rsidR="001D6A40">
      <w:pPr>
        <w:spacing w:after="0"/>
        <w:jc w:val="both"/>
        <w:rPr>
          <w:b/>
        </w:rPr>
      </w:pPr>
    </w:p>
    <w:p w:rsidRDefault="001D6A40" w:rsidP="001D6A40" w:rsidR="001D6A40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KAŠTEL-KLES društvo s ograničenom odgovornošću za proizvodnju i usluge, skraćena tvrtka KAŠTEL-KLES d.o.o. Pribislavec, Kaštelska 8, MBS: 070094161, OIB: 78174052443, radi otvaranja stečajnog postupka nad dužnikom, dana 05. rujna 2016. godine,  </w:t>
      </w:r>
    </w:p>
    <w:p w:rsidRDefault="001D6A40" w:rsidP="001D6A40" w:rsidR="001D6A40">
      <w:pPr>
        <w:spacing w:after="0"/>
        <w:jc w:val="both"/>
      </w:pPr>
    </w:p>
    <w:p w:rsidRDefault="001D6A40" w:rsidP="001D6A40" w:rsidR="001D6A40">
      <w:pPr>
        <w:spacing w:after="0"/>
        <w:jc w:val="both"/>
      </w:pPr>
    </w:p>
    <w:p w:rsidRDefault="001D6A40" w:rsidP="001D6A40" w:rsidR="001D6A40">
      <w:pPr>
        <w:spacing w:after="0"/>
        <w:jc w:val="center"/>
      </w:pPr>
      <w:r>
        <w:t>r i j e š i o     j e</w:t>
      </w:r>
    </w:p>
    <w:p w:rsidRDefault="001D6A40" w:rsidP="001D6A40" w:rsidR="001D6A40">
      <w:pPr>
        <w:spacing w:after="0"/>
        <w:jc w:val="center"/>
      </w:pPr>
    </w:p>
    <w:p w:rsidRDefault="001D6A40" w:rsidP="001D6A40" w:rsidR="001D6A40">
      <w:pPr>
        <w:spacing w:after="0"/>
      </w:pPr>
    </w:p>
    <w:p w:rsidRDefault="001D6A40" w:rsidP="001D6A40" w:rsidR="001D6A40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1D6A40" w:rsidP="001D6A40" w:rsidR="001D6A40">
      <w:pPr>
        <w:spacing w:after="0"/>
      </w:pPr>
    </w:p>
    <w:p w:rsidRDefault="001D6A40" w:rsidP="001D6A40" w:rsidR="001D6A40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13. listopada 2016. godine u 08,30 sati.</w:t>
      </w:r>
    </w:p>
    <w:p w:rsidRDefault="001D6A40" w:rsidP="001D6A40" w:rsidR="001D6A40">
      <w:pPr>
        <w:spacing w:after="0"/>
        <w:rPr>
          <w:b/>
          <w:i/>
          <w:u w:val="single"/>
        </w:rPr>
      </w:pPr>
    </w:p>
    <w:p w:rsidRDefault="001D6A40" w:rsidP="001D6A40" w:rsidR="001D6A40">
      <w:pPr>
        <w:spacing w:after="0"/>
      </w:pPr>
      <w:r>
        <w:tab/>
        <w:t>II/ Na ročište se poziva:</w:t>
      </w:r>
    </w:p>
    <w:p w:rsidRDefault="001D6A40" w:rsidP="001D6A40" w:rsidR="001D6A40">
      <w:pPr>
        <w:spacing w:after="0"/>
      </w:pPr>
    </w:p>
    <w:p w:rsidRDefault="001D6A40" w:rsidP="001D6A40" w:rsidR="001D6A40">
      <w:pPr>
        <w:numPr>
          <w:ilvl w:val="0"/>
          <w:numId w:val="47"/>
        </w:numPr>
        <w:spacing w:after="0"/>
        <w:jc w:val="both"/>
      </w:pPr>
      <w:r>
        <w:t>direktor dužnika Željko Ivačić iz Pribislavca, Kaštelska 8, Čakovec</w:t>
      </w:r>
    </w:p>
    <w:p w:rsidRDefault="001D6A40" w:rsidP="001D6A40" w:rsidR="001D6A40">
      <w:pPr>
        <w:spacing w:after="0"/>
        <w:jc w:val="both"/>
      </w:pPr>
    </w:p>
    <w:p w:rsidRDefault="001D6A40" w:rsidP="001D6A40" w:rsidR="001D6A40">
      <w:pPr>
        <w:spacing w:after="0"/>
        <w:ind w:firstLine="708"/>
        <w:jc w:val="both"/>
      </w:pPr>
      <w:r>
        <w:t xml:space="preserve">III/ Direktor dužnika Željko Ivačić dužan je dostaviti najkasnije do ročišta javnobilježnički ovjerovljen prokazni popis imovine.  </w:t>
      </w:r>
    </w:p>
    <w:p w:rsidRDefault="001D6A40" w:rsidP="001D6A40" w:rsidR="001D6A40">
      <w:pPr>
        <w:spacing w:after="0"/>
        <w:ind w:firstLine="708"/>
        <w:jc w:val="both"/>
      </w:pPr>
    </w:p>
    <w:p w:rsidRDefault="001D6A40" w:rsidP="001D6A40" w:rsidR="001D6A40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Željko Ivačić, da ukoliko se ne odazove pozivu, biti će prisilno doveden po djelatnicima Policijske uprave. </w:t>
      </w:r>
    </w:p>
    <w:p w:rsidRDefault="001D6A40" w:rsidP="001D6A40" w:rsidR="001D6A40">
      <w:pPr>
        <w:spacing w:after="0"/>
        <w:ind w:firstLine="708"/>
        <w:jc w:val="both"/>
      </w:pPr>
      <w:r>
        <w:t xml:space="preserve"> </w:t>
      </w:r>
    </w:p>
    <w:p w:rsidRDefault="001D6A40" w:rsidP="001D6A40" w:rsidR="001D6A40">
      <w:pPr>
        <w:spacing w:after="0"/>
        <w:jc w:val="both"/>
      </w:pPr>
    </w:p>
    <w:p w:rsidRDefault="001D6A40" w:rsidP="001D6A40" w:rsidR="001D6A40">
      <w:pPr>
        <w:spacing w:after="0"/>
      </w:pPr>
    </w:p>
    <w:p w:rsidRDefault="001D6A40" w:rsidP="001D6A40" w:rsidR="001D6A40">
      <w:pPr>
        <w:spacing w:after="0"/>
        <w:ind w:left="2832"/>
      </w:pPr>
      <w:r>
        <w:t>U  Varaždinu, 05. rujna 2016. godine</w:t>
      </w:r>
    </w:p>
    <w:p w:rsidRDefault="001D6A40" w:rsidP="001D6A40" w:rsidR="001D6A40">
      <w:pPr>
        <w:spacing w:after="0"/>
        <w:ind w:left="2832"/>
      </w:pPr>
    </w:p>
    <w:p w:rsidRDefault="001D6A40" w:rsidP="001D6A40" w:rsidR="001D6A40">
      <w:pPr>
        <w:spacing w:after="0"/>
      </w:pPr>
    </w:p>
    <w:p w:rsidRDefault="001D6A40" w:rsidP="001D6A40" w:rsidR="001D6A40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1D6A40" w:rsidP="001D6A40" w:rsidR="001D6A40">
      <w:pPr>
        <w:spacing w:after="0"/>
        <w:ind w:left="2832"/>
      </w:pPr>
    </w:p>
    <w:p w:rsidRDefault="001D6A40" w:rsidP="001D6A40" w:rsidR="001D6A40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1D6A40" w:rsidP="001D6A40" w:rsidR="001D6A40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1D6A40" w:rsidP="001D6A40" w:rsidR="001D6A40">
      <w:pPr>
        <w:spacing w:after="0"/>
      </w:pPr>
      <w:r>
        <w:tab/>
        <w:t>POUKA O PRAVNOM LIJEKU:</w:t>
      </w:r>
    </w:p>
    <w:p w:rsidRDefault="001D6A40" w:rsidP="001D6A40" w:rsidR="001D6A40">
      <w:pPr>
        <w:spacing w:after="0"/>
        <w:rPr>
          <w:b/>
        </w:rPr>
      </w:pPr>
    </w:p>
    <w:p w:rsidRDefault="001D6A40" w:rsidP="001D6A40" w:rsidR="001D6A40">
      <w:pPr>
        <w:spacing w:after="0"/>
      </w:pPr>
      <w:r>
        <w:tab/>
        <w:t>Protiv ovog rješenja žalba nije dopuštena.</w:t>
      </w:r>
    </w:p>
    <w:p w:rsidRDefault="001D6A40" w:rsidP="001D6A40" w:rsidR="001D6A40">
      <w:pPr>
        <w:spacing w:after="0"/>
      </w:pPr>
    </w:p>
    <w:p w:rsidRDefault="001D6A40" w:rsidP="001D6A40" w:rsidR="001D6A40">
      <w:pPr>
        <w:spacing w:after="0"/>
      </w:pPr>
    </w:p>
    <w:p w:rsidRDefault="001D6A40" w:rsidP="001D6A40" w:rsidR="001D6A40">
      <w:pPr>
        <w:spacing w:after="0"/>
      </w:pPr>
    </w:p>
    <w:p w:rsidRDefault="001D6A40" w:rsidP="001D6A40" w:rsidR="001D6A40">
      <w:pPr>
        <w:spacing w:after="0"/>
        <w:jc w:val="both"/>
      </w:pPr>
      <w:r>
        <w:t>DNA: 1. Direktor dužnika Željko Ivačić iz Pribislavca, Kaštelska 8, Čakovec</w:t>
      </w:r>
    </w:p>
    <w:p w:rsidRDefault="001D6A40" w:rsidP="001D6A40" w:rsidR="001D6A40">
      <w:pPr>
        <w:spacing w:after="0"/>
        <w:jc w:val="both"/>
      </w:pPr>
    </w:p>
    <w:p w:rsidRDefault="001D6A40" w:rsidP="001D6A40" w:rsidR="001D6A40">
      <w:pPr>
        <w:spacing w:after="0"/>
        <w:jc w:val="both"/>
      </w:pPr>
    </w:p>
    <w:p w:rsidRDefault="001D6A40" w:rsidP="001D6A40" w:rsidR="001D6A40">
      <w:pPr>
        <w:spacing w:after="0"/>
        <w:jc w:val="both"/>
      </w:pPr>
    </w:p>
    <w:p w:rsidRDefault="001D6A40" w:rsidP="001D6A40" w:rsidR="001D6A40">
      <w:pPr>
        <w:spacing w:after="0"/>
        <w:jc w:val="both"/>
      </w:pPr>
      <w:r>
        <w:t xml:space="preserve">          </w:t>
      </w:r>
    </w:p>
    <w:p w:rsidRDefault="001D6A40" w:rsidP="001D6A40" w:rsidR="001D6A40">
      <w:pPr>
        <w:spacing w:after="0"/>
        <w:jc w:val="both"/>
      </w:pPr>
      <w:r>
        <w:t xml:space="preserve">          </w:t>
      </w:r>
    </w:p>
    <w:p w:rsidRDefault="00AE649C" w:rsidP="001D6A40" w:rsidR="00AE649C" w:rsidRPr="00B76F3C">
      <w:pPr>
        <w:pStyle w:val="Naslov3"/>
        <w:spacing w:after="0"/>
      </w:pPr>
    </w:p>
    <w:p w:rsidRDefault="008A3FB2" w:rsidP="001D6A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D6A40" w:rsidR="00AE649C" w:rsidRPr="00B76F3C">
      <w:pPr>
        <w:pStyle w:val="SudSjedite"/>
      </w:pPr>
      <w:r>
        <w:tab/>
      </w:r>
    </w:p>
    <w:p w:rsidRDefault="00CB0EA4" w:rsidP="001D6A40" w:rsidR="00CB0EA4">
      <w:pPr>
        <w:pStyle w:val="Naslovdokumenta"/>
        <w:spacing w:after="0"/>
      </w:pPr>
    </w:p>
    <w:p w:rsidRDefault="0071688E" w:rsidP="001D6A40" w:rsidR="0071688E">
      <w:pPr>
        <w:pStyle w:val="Poetniodjeljak"/>
        <w:spacing w:after="0"/>
      </w:pPr>
    </w:p>
    <w:p w:rsidRDefault="00A21F0D" w:rsidP="001D6A40" w:rsidR="00A21F0D">
      <w:pPr>
        <w:pStyle w:val="NormaleSPIS"/>
        <w:spacing w:after="0"/>
        <w:rPr>
          <w:noProof/>
        </w:rPr>
      </w:pPr>
    </w:p>
    <w:p w:rsidRDefault="00DA0242" w:rsidP="001D6A4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FB2" w:rsidP="00537B78" w:rsidR="008A3FB2">
      <w:r>
        <w:separator/>
      </w:r>
    </w:p>
  </w:endnote>
  <w:endnote w:id="0" w:type="continuationSeparator">
    <w:p w:rsidRDefault="008A3FB2" w:rsidP="00537B78" w:rsidR="008A3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FB2" w:rsidP="00537B78" w:rsidR="008A3FB2">
      <w:r>
        <w:separator/>
      </w:r>
    </w:p>
  </w:footnote>
  <w:footnote w:id="0" w:type="continuationSeparator">
    <w:p w:rsidRDefault="008A3FB2" w:rsidP="00537B78" w:rsidR="008A3F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A40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A6F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3FB2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730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St-637/2016-9</izvorni_sadrzaj>
    <derivirana_varijabla naziv="DomainObject.Oznaka_1">St-637/2016-9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KAŠTEL-KLES društvo s ograničenom odgovornošću za proizvodnju i usluge</izvorni_sadrzaj>
    <derivirana_varijabla naziv="DomainObject.Predmet.ProtustrankaFormated_1">  KAŠTEL-KLES društvo s ograničenom odgovornošću za proizvodnju i usluge</derivirana_varijabla>
  </DomainObject.Predmet.ProtustrankaFormated>
  <DomainObject.Predmet.ProtustrankaFormatedOIB>
    <izvorni_sadrzaj>  KAŠTEL-KLES društvo s ograničenom odgovornošću za proizvodnju i usluge, OIB 78174052443</izvorni_sadrzaj>
    <derivirana_varijabla naziv="DomainObject.Predmet.ProtustrankaFormatedOIB_1">  KAŠTEL-KLES društvo s ograničenom odgovornošću za proizvodnju i usluge, OIB 78174052443</derivirana_varijabla>
  </DomainObject.Predmet.ProtustrankaFormatedOIB>
  <DomainObject.Predmet.ProtustrankaFormatedWithAdress>
    <izvorni_sadrzaj> KAŠTEL-KLES društvo s ograničenom odgovornošću za proizvodnju i usluge, Kaštelska 8, 40000 Pribislavec</izvorni_sadrzaj>
    <derivirana_varijabla naziv="DomainObject.Predmet.ProtustrankaFormatedWithAdress_1"> KAŠTEL-KLES društvo s ograničenom odgovornošću za proizvodnju i usluge, Kaštelska 8, 40000 Pribislavec</derivirana_varijabla>
  </DomainObject.Predmet.ProtustrankaFormatedWithAdress>
  <DomainObject.Predmet.ProtustrankaFormatedWithAdressOIB>
    <izvorni_sadrzaj> KAŠTEL-KLES društvo s ograničenom odgovornošću za proizvodnju i usluge, OIB 78174052443, Kaštelska 8, 40000 Pribislavec</izvorni_sadrzaj>
    <derivirana_varijabla naziv="DomainObject.Predmet.ProtustrankaFormatedWithAdressOIB_1"> KAŠTEL-KLES društvo s ograničenom odgovornošću za proizvodnju i usluge, OIB 78174052443, Kaštelska 8, 40000 Pribislavec</derivirana_varijabla>
  </DomainObject.Predmet.ProtustrankaFormatedWithAdressOIB>
  <DomainObject.Predmet.ProtustrankaWithAdress>
    <izvorni_sadrzaj>KAŠTEL-KLES društvo s ograničenom odgovornošću za proizvodnju i usluge Kaštelska 8, 40000 Pribislavec</izvorni_sadrzaj>
    <derivirana_varijabla naziv="DomainObject.Predmet.ProtustrankaWithAdress_1">KAŠTEL-KLES društvo s ograničenom odgovornošću za proizvodnju i usluge Kaštelska 8, 40000 Pribislavec</derivirana_varijabla>
  </DomainObject.Predmet.ProtustrankaWithAdress>
  <DomainObject.Predmet.ProtustrankaWithAdressOIB>
    <izvorni_sadrzaj>KAŠTEL-KLES društvo s ograničenom odgovornošću za proizvodnju i usluge, OIB 78174052443, Kaštelska 8, 40000 Pribislavec</izvorni_sadrzaj>
    <derivirana_varijabla naziv="DomainObject.Predmet.ProtustrankaWithAdressOIB_1">KAŠTEL-KLES društvo s ograničenom odgovornošću za proizvodnju i usluge, OIB 78174052443, Kaštelska 8, 40000 Pribislavec</derivirana_varijabla>
  </DomainObject.Predmet.ProtustrankaWithAdressOIB>
  <DomainObject.Predmet.ProtustrankaNazivFormated>
    <izvorni_sadrzaj>KAŠTEL-KLES društvo s ograničenom odgovornošću za proizvodnju i usluge</izvorni_sadrzaj>
    <derivirana_varijabla naziv="DomainObject.Predmet.ProtustrankaNazivFormated_1">KAŠTEL-KLES društvo s ograničenom odgovornošću za proizvodnju i usluge</derivirana_varijabla>
  </DomainObject.Predmet.ProtustrankaNazivFormated>
  <DomainObject.Predmet.ProtustrankaNazivFormatedOIB>
    <izvorni_sadrzaj>KAŠTEL-KLES društvo s ograničenom odgovornošću za proizvodnju i usluge, OIB 78174052443</izvorni_sadrzaj>
    <derivirana_varijabla naziv="DomainObject.Predmet.ProtustrankaNazivFormatedOIB_1">KAŠTEL-KLES društvo s ograničenom odgovornošću za proizvodnju i usluge, OIB 78174052443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119805.57</izvorni_sadrzaj>
    <derivirana_varijabla naziv="DomainObject.Predmet.TrenutnaVrijednost_1">119805.57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KAŠTEL-KLES društvo s ograničenom odgovornošću za proizvodnju i usluge</item>
    </izvorni_sadrzaj>
    <derivirana_varijabla naziv="DomainObject.Predmet.ProtuStrankaListFormated_1">
      <item>KAŠTEL-KLES društvo s ograničenom odgovornošću za proizvodnju i usluge</item>
    </derivirana_varijabla>
  </DomainObject.Predmet.ProtuStrankaListFormated>
  <DomainObject.Predmet.ProtuStrankaListFormatedOIB>
    <izvorni_sadrzaj>
      <item>KAŠTEL-KLES društvo s ograničenom odgovornošću za proizvodnju i usluge, OIB 78174052443</item>
    </izvorni_sadrzaj>
    <derivirana_varijabla naziv="DomainObject.Predmet.ProtuStrankaListFormatedOIB_1">
      <item>KAŠTEL-KLES društvo s ograničenom odgovornošću za proizvodnju i usluge, OIB 78174052443</item>
    </derivirana_varijabla>
  </DomainObject.Predmet.ProtuStrankaListFormatedOIB>
  <DomainObject.Predmet.ProtuStrankaListFormatedWithAdress>
    <izvorni_sadrzaj>
      <item>KAŠTEL-KLES društvo s ograničenom odgovornošću za proizvodnju i usluge, Kaštelska 8, 40000 Pribislavec</item>
    </izvorni_sadrzaj>
    <derivirana_varijabla naziv="DomainObject.Predmet.ProtuStrankaListFormatedWithAdress_1">
      <item>KAŠTEL-KLES društvo s ograničenom odgovornošću za proizvodnju i usluge, Kaštelska 8, 40000 Pribislavec</item>
    </derivirana_varijabla>
  </DomainObject.Predmet.ProtuStrankaListFormatedWithAdress>
  <DomainObject.Predmet.ProtuStrankaListFormatedWithAdressOIB>
    <izvorni_sadrzaj>
      <item>KAŠTEL-KLES društvo s ograničenom odgovornošću za proizvodnju i usluge, OIB 78174052443, Kaštelska 8, 40000 Pribislavec</item>
    </izvorni_sadrzaj>
    <derivirana_varijabla naziv="DomainObject.Predmet.ProtuStrankaListFormatedWithAdressOIB_1">
      <item>KAŠTEL-KLES društvo s ograničenom odgovornošću za proizvodnju i usluge, OIB 78174052443, Kaštelska 8, 40000 Pribislavec</item>
    </derivirana_varijabla>
  </DomainObject.Predmet.ProtuStrankaListFormatedWithAdressOIB>
  <DomainObject.Predmet.ProtuStrankaListNazivFormated>
    <izvorni_sadrzaj>
      <item>KAŠTEL-KLES društvo s ograničenom odgovornošću za proizvodnju i usluge</item>
    </izvorni_sadrzaj>
    <derivirana_varijabla naziv="DomainObject.Predmet.ProtuStrankaListNazivFormated_1">
      <item>KAŠTEL-KLES društvo s ograničenom odgovornošću za proizvodnju i usluge</item>
    </derivirana_varijabla>
  </DomainObject.Predmet.ProtuStrankaListNazivFormated>
  <DomainObject.Predmet.ProtuStrankaListNazivFormatedOIB>
    <izvorni_sadrzaj>
      <item>KAŠTEL-KLES društvo s ograničenom odgovornošću za proizvodnju i usluge, OIB 78174052443</item>
    </izvorni_sadrzaj>
    <derivirana_varijabla naziv="DomainObject.Predmet.ProtuStrankaListNazivFormatedOIB_1">
      <item>KAŠTEL-KLES društvo s ograničenom odgovornošću za proizvodnju i usluge, OIB 78174052443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St-637/2016-9</izvorni_sadrzaj>
    <derivirana_varijabla naziv="DomainObject.PoslovniBrojDokumenta_1">St-637/2016-9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KAŠTEL-KLES društvo s ograničenom odgovornošću za proizvodnju i usluge</izvorni_sadrzaj>
    <derivirana_varijabla naziv="DomainObject.Predmet.ProtustrankaIDrugi_1">KAŠTEL-KLES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KAŠTEL-KLES društvo s ograničenom odgovornošću za proizvodnju i usluge, OIB 78174052443, Kaštelska 8, 40000 Pribislavec</izvorni_sadrzaj>
    <derivirana_varijabla naziv="DomainObject.Predmet.ProtustrankaIDrugiAdressOIB_1">KAŠTEL-KLES društvo s ograničenom odgovornošću za proizvodnju i usluge, OIB 78174052443, Kaštelska 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KAŠTEL-KLES društvo s ograničenom odgovornošću za proizvodnju i usluge</item>
      <item>sudski registar</item>
    </izvorni_sadrzaj>
    <derivirana_varijabla naziv="DomainObject.Predmet.SudioniciListNaziv_1">
      <item>Financijska agencija</item>
      <item>KAŠTEL-KLES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</item>
      <item>KAŠTEL-KLES društvo s ograničenom odgovornošću za proizvodnju i usluge, OIB 78174052443, Kaštelska 8,40000 Pribislavec</item>
      <item>sudski registar</item>
    </izvorni_sadrzaj>
    <derivirana_varijabla naziv="DomainObject.Predmet.SudioniciListAdressOIB_1">
      <item>Financijska agencija, OIB 85821130368</item>
      <item>KAŠTEL-KLES društvo s ograničenom odgovornošću za proizvodnju i usluge, OIB 78174052443, Kaštelska 8,40000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3E061-5117-4AF3-8E11-32E2B9B64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1149</properties:Characters>
  <properties:Lines>64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2016-09-05T06:54:00Z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St-637/2016-9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