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ff1e" w14:paraId="fd4ff1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0789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               6. St-486/2015-3.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U  I M E   R E P U B L I K E   H R V A T S K E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R J E Š E N J E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07896">
        <w:rPr>
          <w:rFonts w:cs="Times New Roman" w:eastAsia="Times New Roman"/>
          <w:lang w:eastAsia="hr-HR"/>
        </w:rPr>
        <w:t>Rajnoviću</w:t>
      </w:r>
      <w:proofErr w:type="spellEnd"/>
      <w:r w:rsidRPr="00007896">
        <w:rPr>
          <w:rFonts w:cs="Times New Roman" w:eastAsia="Times New Roman"/>
          <w:lang w:eastAsia="hr-HR"/>
        </w:rPr>
        <w:t xml:space="preserve">, u skraćenom stečajnom postupku nad dužnikom MIA jednostavno  društvo s ograničenom odgovornošću za ugostiteljstvo, trgovinu i usluge, </w:t>
      </w:r>
      <w:proofErr w:type="spellStart"/>
      <w:r w:rsidRPr="00007896">
        <w:rPr>
          <w:rFonts w:cs="Times New Roman" w:eastAsia="Times New Roman"/>
          <w:lang w:eastAsia="hr-HR"/>
        </w:rPr>
        <w:t>Gudovac</w:t>
      </w:r>
      <w:proofErr w:type="spellEnd"/>
      <w:r w:rsidRPr="00007896">
        <w:rPr>
          <w:rFonts w:cs="Times New Roman" w:eastAsia="Times New Roman"/>
          <w:lang w:eastAsia="hr-HR"/>
        </w:rPr>
        <w:t xml:space="preserve">, </w:t>
      </w:r>
      <w:proofErr w:type="spellStart"/>
      <w:r w:rsidRPr="00007896">
        <w:rPr>
          <w:rFonts w:cs="Times New Roman" w:eastAsia="Times New Roman"/>
          <w:lang w:eastAsia="hr-HR"/>
        </w:rPr>
        <w:t>Gudovac</w:t>
      </w:r>
      <w:proofErr w:type="spellEnd"/>
      <w:r w:rsidRPr="00007896">
        <w:rPr>
          <w:rFonts w:cs="Times New Roman" w:eastAsia="Times New Roman"/>
          <w:lang w:eastAsia="hr-HR"/>
        </w:rPr>
        <w:t xml:space="preserve"> 121, </w:t>
      </w:r>
      <w:r w:rsidRPr="00007896">
        <w:rPr>
          <w:rFonts w:cs="Times New Roman" w:eastAsia="Times New Roman"/>
          <w:szCs w:val="20"/>
          <w:lang w:eastAsia="hr-HR"/>
        </w:rPr>
        <w:t>MBS: 010086561, OIB: 68733144061, 19. veljače 2016.</w:t>
      </w:r>
      <w:r w:rsidRPr="00007896">
        <w:rPr>
          <w:rFonts w:cs="Times New Roman" w:eastAsia="Times New Roman"/>
          <w:lang w:eastAsia="hr-HR"/>
        </w:rPr>
        <w:t xml:space="preserve"> 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r i j e š i o   j e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I. Otvara se stečajni postupak nad dužnikom MIA jednostavno  društvo s ograničenom odgovornošću za ugostiteljstvo, trgovinu i usluge, </w:t>
      </w:r>
      <w:proofErr w:type="spellStart"/>
      <w:r w:rsidRPr="00007896">
        <w:rPr>
          <w:rFonts w:cs="Times New Roman" w:eastAsia="Times New Roman"/>
          <w:lang w:eastAsia="hr-HR"/>
        </w:rPr>
        <w:t>Gudovac</w:t>
      </w:r>
      <w:proofErr w:type="spellEnd"/>
      <w:r w:rsidRPr="00007896">
        <w:rPr>
          <w:rFonts w:cs="Times New Roman" w:eastAsia="Times New Roman"/>
          <w:lang w:eastAsia="hr-HR"/>
        </w:rPr>
        <w:t xml:space="preserve">, </w:t>
      </w:r>
      <w:proofErr w:type="spellStart"/>
      <w:r w:rsidRPr="00007896">
        <w:rPr>
          <w:rFonts w:cs="Times New Roman" w:eastAsia="Times New Roman"/>
          <w:lang w:eastAsia="hr-HR"/>
        </w:rPr>
        <w:t>Gudovac</w:t>
      </w:r>
      <w:proofErr w:type="spellEnd"/>
      <w:r w:rsidRPr="00007896">
        <w:rPr>
          <w:rFonts w:cs="Times New Roman" w:eastAsia="Times New Roman"/>
          <w:lang w:eastAsia="hr-HR"/>
        </w:rPr>
        <w:t xml:space="preserve"> 121, </w:t>
      </w:r>
      <w:r w:rsidRPr="00007896">
        <w:rPr>
          <w:rFonts w:cs="Times New Roman" w:eastAsia="Times New Roman"/>
          <w:szCs w:val="20"/>
          <w:lang w:eastAsia="hr-HR"/>
        </w:rPr>
        <w:t>MBS: 010086561, OIB: 68733144061.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II. Za stečajnog upravitelja imenuje se ZDENKO KRSTIĆ, Osijek, Županijska 2, OIB: 13827089798. 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III. Zaključuje se stečajni postupak nad dužnikom MIA jednostavno  društvo s ograničenom odgovornošću za ugostiteljstvo, trgovinu i usluge, </w:t>
      </w:r>
      <w:proofErr w:type="spellStart"/>
      <w:r w:rsidRPr="00007896">
        <w:rPr>
          <w:rFonts w:cs="Times New Roman" w:eastAsia="Times New Roman"/>
          <w:lang w:eastAsia="hr-HR"/>
        </w:rPr>
        <w:t>Gudovac</w:t>
      </w:r>
      <w:proofErr w:type="spellEnd"/>
      <w:r w:rsidRPr="00007896">
        <w:rPr>
          <w:rFonts w:cs="Times New Roman" w:eastAsia="Times New Roman"/>
          <w:lang w:eastAsia="hr-HR"/>
        </w:rPr>
        <w:t xml:space="preserve">, </w:t>
      </w:r>
      <w:proofErr w:type="spellStart"/>
      <w:r w:rsidRPr="00007896">
        <w:rPr>
          <w:rFonts w:cs="Times New Roman" w:eastAsia="Times New Roman"/>
          <w:lang w:eastAsia="hr-HR"/>
        </w:rPr>
        <w:t>Gudovac</w:t>
      </w:r>
      <w:proofErr w:type="spellEnd"/>
      <w:r w:rsidRPr="00007896">
        <w:rPr>
          <w:rFonts w:cs="Times New Roman" w:eastAsia="Times New Roman"/>
          <w:lang w:eastAsia="hr-HR"/>
        </w:rPr>
        <w:t xml:space="preserve"> 121, </w:t>
      </w:r>
      <w:r w:rsidRPr="00007896">
        <w:rPr>
          <w:rFonts w:cs="Times New Roman" w:eastAsia="Times New Roman"/>
          <w:szCs w:val="20"/>
          <w:lang w:eastAsia="hr-HR"/>
        </w:rPr>
        <w:t>MBS: 010086561, OIB: 68733144061.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Calibri"/>
        </w:rPr>
        <w:t xml:space="preserve">IV. </w:t>
      </w:r>
      <w:r w:rsidRPr="00007896">
        <w:rPr>
          <w:rFonts w:cs="Times New Roman" w:eastAsia="Times New Roman"/>
          <w:lang w:eastAsia="hr-HR"/>
        </w:rPr>
        <w:t>Stečajni postupak je otvoren i zaključen s danom 19. veljače 2016. u 10,30 sati, kada je ovo rješenje objavljeno na e-oglasnoj ploči ovoga suda.</w:t>
      </w:r>
    </w:p>
    <w:p w:rsidRDefault="00007896" w:rsidP="00007896" w:rsidR="00007896" w:rsidRPr="00007896">
      <w:pPr>
        <w:spacing w:after="0"/>
        <w:ind w:firstLine="851"/>
        <w:jc w:val="both"/>
        <w:rPr>
          <w:rFonts w:cs="Times New Roman" w:eastAsia="Calibri"/>
        </w:rPr>
      </w:pPr>
    </w:p>
    <w:p w:rsidRDefault="00007896" w:rsidP="00007896" w:rsidR="00007896" w:rsidRPr="00007896">
      <w:pPr>
        <w:spacing w:after="0"/>
        <w:ind w:firstLine="851"/>
        <w:jc w:val="both"/>
        <w:rPr>
          <w:rFonts w:cs="Times New Roman" w:eastAsia="Calibri"/>
        </w:rPr>
      </w:pPr>
      <w:r w:rsidRPr="0000789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lastRenderedPageBreak/>
        <w:t>Obrazloženje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St-486/2015-2., koji je objavljen na mrežnoj stranici e-oglasna ploča Trgovačkog suda u Bjelovaru 28.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spacing w:after="0"/>
        <w:ind w:firstLine="851"/>
        <w:jc w:val="both"/>
        <w:rPr>
          <w:rFonts w:cs="Times New Roman" w:eastAsia="Calibri"/>
        </w:rPr>
      </w:pPr>
      <w:r w:rsidRPr="0000789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07896" w:rsidP="00007896" w:rsidR="00007896" w:rsidRPr="00007896">
      <w:pPr>
        <w:spacing w:after="0"/>
        <w:ind w:firstLine="851"/>
        <w:jc w:val="both"/>
        <w:rPr>
          <w:rFonts w:cs="Times New Roman" w:eastAsia="Calibri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U Bjelovaru 19. veljače 2016.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VIŠI SUDSKI SAVJETNIK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07896">
        <w:rPr>
          <w:rFonts w:cs="Times New Roman" w:eastAsia="Times New Roman"/>
          <w:lang w:eastAsia="hr-HR"/>
        </w:rPr>
        <w:tab/>
      </w:r>
      <w:r w:rsidRPr="00007896">
        <w:rPr>
          <w:rFonts w:cs="Times New Roman" w:eastAsia="Times New Roman"/>
          <w:lang w:eastAsia="hr-HR"/>
        </w:rPr>
        <w:tab/>
        <w:t xml:space="preserve">         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0789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07896">
        <w:rPr>
          <w:rFonts w:cs="Times New Roman" w:eastAsia="Times New Roman"/>
          <w:lang w:eastAsia="hr-HR"/>
        </w:rPr>
        <w:t>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                Bjelovar,  Porezna uprava, Ispostava Bjelovar zakonskom zastupniku  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II. Kal. pravomoćnost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07896">
        <w:rPr>
          <w:rFonts w:cs="Times New Roman" w:eastAsia="Times New Roman"/>
          <w:lang w:eastAsia="hr-HR"/>
        </w:rPr>
        <w:t>Bjelovar 19.2.2016.</w:t>
      </w:r>
    </w:p>
    <w:p w:rsidRDefault="00007896" w:rsidP="00007896" w:rsidR="00007896" w:rsidRPr="00007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896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11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St-486/2015-3</izvorni_sadrzaj>
    <derivirana_varijabla naziv="DomainObject.Oznaka_1">St-486/2015-3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St-486/2015</izvorni_sadrzaj>
    <derivirana_varijabla naziv="DomainObject.Predmet.OznakaBroj_1">St-486/2015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jednostavno društvo s ograničenom odgovornošću za ugostiteljstvo, trgovinu i usluge,Gudovac</izvorni_sadrzaj>
    <derivirana_varijabla naziv="DomainObject.Predmet.ProtustrankaFormated_1">  MIA jednostavno društvo s ograničenom odgovornošću za ugostiteljstvo, trgovinu i usluge,Gudovac</derivirana_varijabla>
  </DomainObject.Predmet.ProtustrankaFormated>
  <DomainObject.Predmet.ProtustrankaFormatedOIB>
    <izvorni_sadrzaj>  MIA jednostavno društvo s ograničenom odgovornošću za ugostiteljstvo, trgovinu i usluge,Gudovac, OIB 68733144061</izvorni_sadrzaj>
    <derivirana_varijabla naziv="DomainObject.Predmet.ProtustrankaFormatedOIB_1">  MIA jednostavno društvo s ograničenom odgovornošću za ugostiteljstvo, trgovinu i usluge,Gudovac, OIB 68733144061</derivirana_varijabla>
  </DomainObject.Predmet.ProtustrankaFormatedOIB>
  <DomainObject.Predmet.ProtustrankaFormatedWithAdress>
    <izvorni_sadrzaj> MIA jednostavno društvo s ograničenom odgovornošću za ugostiteljstvo, trgovinu i usluge,Gudovac, Gudovac 121, 43000 Gudovac</izvorni_sadrzaj>
    <derivirana_varijabla naziv="DomainObject.Predmet.ProtustrankaFormatedWithAdress_1"> MIA jednostavno društvo s ograničenom odgovornošću za ugostiteljstvo, trgovinu i usluge,Gudovac, Gudovac 121, 43000 Gudovac</derivirana_varijabla>
  </DomainObject.Predmet.ProtustrankaFormatedWithAdress>
  <DomainObject.Predmet.ProtustrankaFormatedWithAdressOIB>
    <izvorni_sadrzaj> MIA jednostavno društvo s ograničenom odgovornošću za ugostiteljstvo, trgovinu i usluge,Gudovac, OIB 68733144061, Gudovac 121, 43000 Gudovac</izvorni_sadrzaj>
    <derivirana_varijabla naziv="DomainObject.Predmet.ProtustrankaFormatedWithAdressOIB_1"> MIA jednostavno društvo s ograničenom odgovornošću za ugostiteljstvo, trgovinu i usluge,Gudovac, OIB 68733144061, Gudovac 121, 43000 Gudovac</derivirana_varijabla>
  </DomainObject.Predmet.ProtustrankaFormatedWithAdressOIB>
  <DomainObject.Predmet.ProtustrankaWithAdress>
    <izvorni_sadrzaj>MIA jednostavno društvo s ograničenom odgovornošću za ugostiteljstvo, trgovinu i usluge,Gudovac Gudovac 121, 43000 Gudovac</izvorni_sadrzaj>
    <derivirana_varijabla naziv="DomainObject.Predmet.ProtustrankaWithAdress_1">MIA jednostavno društvo s ograničenom odgovornošću za ugostiteljstvo, trgovinu i usluge,Gudovac Gudovac 121, 43000 Gudovac</derivirana_varijabla>
  </DomainObject.Predmet.ProtustrankaWithAdress>
  <DomainObject.Predmet.ProtustrankaWithAdressOIB>
    <izvorni_sadrzaj>MIA jednostavno društvo s ograničenom odgovornošću za ugostiteljstvo, trgovinu i usluge,Gudovac, OIB 68733144061, Gudovac 121, 43000 Gudovac</izvorni_sadrzaj>
    <derivirana_varijabla naziv="DomainObject.Predmet.ProtustrankaWithAdressOIB_1">MIA jednostavno društvo s ograničenom odgovornošću za ugostiteljstvo, trgovinu i usluge,Gudovac, OIB 68733144061, Gudovac 121, 43000 Gudovac</derivirana_varijabla>
  </DomainObject.Predmet.ProtustrankaWithAdressOIB>
  <DomainObject.Predmet.ProtustrankaNazivFormated>
    <izvorni_sadrzaj>MIA jednostavno društvo s ograničenom odgovornošću za ugostiteljstvo, trgovinu i usluge,Gudovac</izvorni_sadrzaj>
    <derivirana_varijabla naziv="DomainObject.Predmet.ProtustrankaNazivFormated_1">MIA jednostavno društvo s ograničenom odgovornošću za ugostiteljstvo, trgovinu i usluge,Gudovac</derivirana_varijabla>
  </DomainObject.Predmet.ProtustrankaNazivFormated>
  <DomainObject.Predmet.ProtustrankaNazivFormatedOIB>
    <izvorni_sadrzaj>MIA jednostavno društvo s ograničenom odgovornošću za ugostiteljstvo, trgovinu i usluge,Gudovac, OIB 68733144061</izvorni_sadrzaj>
    <derivirana_varijabla naziv="DomainObject.Predmet.ProtustrankaNazivFormatedOIB_1">MIA jednostavno društvo s ograničenom odgovornošću za ugostiteljstvo, trgovinu i usluge,Gudovac, OIB 68733144061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MIA jednostavno društvo s ograničenom odgovornošću za ugostiteljstvo, trgovinu i usluge,Gudovac</item>
    </izvorni_sadrzaj>
    <derivirana_varijabla naziv="DomainObject.Predmet.ProtuStrankaListFormated_1">
      <item>MIA jednostavno društvo s ograničenom odgovornošću za ugostiteljstvo, trgovinu i usluge,Gudovac</item>
    </derivirana_varijabla>
  </DomainObject.Predmet.ProtuStrankaListFormated>
  <DomainObject.Predmet.ProtuStrankaListFormatedOIB>
    <izvorni_sadrzaj>
      <item>MIA jednostavno društvo s ograničenom odgovornošću za ugostiteljstvo, trgovinu i usluge,Gudovac, OIB 68733144061</item>
    </izvorni_sadrzaj>
    <derivirana_varijabla naziv="DomainObject.Predmet.ProtuStrankaListFormatedOIB_1">
      <item>MIA jednostavno društvo s ograničenom odgovornošću za ugostiteljstvo, trgovinu i usluge,Gudovac, OIB 68733144061</item>
    </derivirana_varijabla>
  </DomainObject.Predmet.ProtuStrankaListFormatedOIB>
  <DomainObject.Predmet.ProtuStrankaListFormatedWithAdress>
    <izvorni_sadrzaj>
      <item>MIA jednostavno društvo s ograničenom odgovornošću za ugostiteljstvo, trgovinu i usluge,Gudovac, Gudovac 121, 43000 Gudovac</item>
    </izvorni_sadrzaj>
    <derivirana_varijabla naziv="DomainObject.Predmet.ProtuStrankaListFormatedWithAdress_1">
      <item>MIA jednostavno društvo s ograničenom odgovornošću za ugostiteljstvo, trgovinu i usluge,Gudovac, Gudovac 121, 43000 Gudovac</item>
    </derivirana_varijabla>
  </DomainObject.Predmet.ProtuStrankaListFormatedWithAdress>
  <DomainObject.Predmet.ProtuStrankaListFormatedWithAdressOIB>
    <izvorni_sadrzaj>
      <item>MIA jednostavno društvo s ograničenom odgovornošću za ugostiteljstvo, trgovinu i usluge,Gudovac, OIB 68733144061, Gudovac 121, 43000 Gudovac</item>
    </izvorni_sadrzaj>
    <derivirana_varijabla naziv="DomainObject.Predmet.ProtuStrankaListFormatedWithAdressOIB_1">
      <item>MIA jednostavno društvo s ograničenom odgovornošću za ugostiteljstvo, trgovinu i usluge,Gudovac, OIB 68733144061, Gudovac 121, 43000 Gudovac</item>
    </derivirana_varijabla>
  </DomainObject.Predmet.ProtuStrankaListFormatedWithAdressOIB>
  <DomainObject.Predmet.ProtuStrankaListNazivFormated>
    <izvorni_sadrzaj>
      <item>MIA jednostavno društvo s ograničenom odgovornošću za ugostiteljstvo, trgovinu i usluge,Gudovac</item>
    </izvorni_sadrzaj>
    <derivirana_varijabla naziv="DomainObject.Predmet.ProtuStrankaListNazivFormated_1">
      <item>MIA jednostavno društvo s ograničenom odgovornošću za ugostiteljstvo, trgovinu i usluge,Gudovac</item>
    </derivirana_varijabla>
  </DomainObject.Predmet.ProtuStrankaListNazivFormated>
  <DomainObject.Predmet.ProtuStrankaListNazivFormatedOIB>
    <izvorni_sadrzaj>
      <item>MIA jednostavno društvo s ograničenom odgovornošću za ugostiteljstvo, trgovinu i usluge,Gudovac, OIB 68733144061</item>
    </izvorni_sadrzaj>
    <derivirana_varijabla naziv="DomainObject.Predmet.ProtuStrankaListNazivFormatedOIB_1">
      <item>MIA jednostavno društvo s ograničenom odgovornošću za ugostiteljstvo, trgovinu i usluge,Gudovac, OIB 68733144061</item>
    </derivirana_varijabla>
  </DomainObject.Predmet.ProtuStrankaListNazivFormatedOIB>
  <DomainObject.Predmet.OstaliListFormated>
    <izvorni_sadrzaj>
      <item>DUŠKA HEGEDIĆ</item>
    </izvorni_sadrzaj>
    <derivirana_varijabla naziv="DomainObject.Predmet.OstaliListFormated_1">
      <item>DUŠKA HEGEDIĆ</item>
    </derivirana_varijabla>
  </DomainObject.Predmet.OstaliListFormated>
  <DomainObject.Predmet.OstaliListFormatedOIB>
    <izvorni_sadrzaj>
      <item>DUŠKA HEGEDIĆ, OIB 39252052911</item>
    </izvorni_sadrzaj>
    <derivirana_varijabla naziv="DomainObject.Predmet.OstaliListFormatedOIB_1">
      <item>DUŠKA HEGEDIĆ, OIB 39252052911</item>
    </derivirana_varijabla>
  </DomainObject.Predmet.OstaliListFormatedOIB>
  <DomainObject.Predmet.OstaliListFormatedWithAdress>
    <izvorni_sadrzaj>
      <item>DUŠKA HEGEDIĆ, Gudovac 121, 43000 Gudovac</item>
    </izvorni_sadrzaj>
    <derivirana_varijabla naziv="DomainObject.Predmet.OstaliListFormatedWithAdress_1">
      <item>DUŠKA HEGEDIĆ, Gudovac 121, 43000 Gudovac</item>
    </derivirana_varijabla>
  </DomainObject.Predmet.OstaliListFormatedWithAdress>
  <DomainObject.Predmet.OstaliListFormatedWithAdressOIB>
    <izvorni_sadrzaj>
      <item>DUŠKA HEGEDIĆ, OIB 39252052911, Gudovac 121, 43000 Gudovac</item>
    </izvorni_sadrzaj>
    <derivirana_varijabla naziv="DomainObject.Predmet.OstaliListFormatedWithAdressOIB_1">
      <item>DUŠKA HEGEDIĆ, OIB 39252052911, Gudovac 121, 43000 Gudovac</item>
    </derivirana_varijabla>
  </DomainObject.Predmet.OstaliListFormatedWithAdressOIB>
  <DomainObject.Predmet.OstaliListNazivFormated>
    <izvorni_sadrzaj>
      <item>DUŠKA HEGEDIĆ</item>
    </izvorni_sadrzaj>
    <derivirana_varijabla naziv="DomainObject.Predmet.OstaliListNazivFormated_1">
      <item>DUŠKA HEGEDIĆ</item>
    </derivirana_varijabla>
  </DomainObject.Predmet.OstaliListNazivFormated>
  <DomainObject.Predmet.OstaliListNazivFormatedOIB>
    <izvorni_sadrzaj>
      <item>DUŠKA HEGEDIĆ, OIB 39252052911</item>
    </izvorni_sadrzaj>
    <derivirana_varijabla naziv="DomainObject.Predmet.OstaliListNazivFormatedOIB_1">
      <item>DUŠKA HEGEDIĆ, OIB 39252052911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St-486/2015-3</izvorni_sadrzaj>
    <derivirana_varijabla naziv="DomainObject.PoslovniBrojDokumenta_1">St-486/2015-3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MIA jednostavno društvo s ograničenom odgovornošću za ugostiteljstvo, trgovinu i usluge,Gudovac</izvorni_sadrzaj>
    <derivirana_varijabla naziv="DomainObject.Predmet.ProtustrankaIDrugi_1">MIA jednostavno društvo s ograničenom odgovornošću za ugostiteljstvo, trgovinu i usluge,Gudovac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MIA jednostavno društvo s ograničenom odgovornošću za ugostiteljstvo, trgovinu i usluge,Gudovac, OIB 68733144061, Gudovac 121, 43000 Gudovac</izvorni_sadrzaj>
    <derivirana_varijabla naziv="DomainObject.Predmet.ProtustrankaIDrugiAdressOIB_1">MIA jednostavno društvo s ograničenom odgovornošću za ugostiteljstvo, trgovinu i usluge,Gudovac, OIB 68733144061, Gudovac 121,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MIA jednostavno društvo s ograničenom odgovornošću za ugostiteljstvo, trgovinu i usluge,Gudovac</item>
      <item>DUŠKA HEGEDIĆ</item>
    </izvorni_sadrzaj>
    <derivirana_varijabla naziv="DomainObject.Predmet.SudioniciListNaziv_1">
      <item>FINA, RC ZAGREB, Podružnica Bjelovar</item>
      <item>MIA jednostavno društvo s ograničenom odgovornošću za ugostiteljstvo, trgovinu i usluge,Gudovac</item>
      <item>DUŠKA HEGEDIĆ</item>
    </derivirana_varijabla>
  </DomainObject.Predmet.SudioniciListNaziv>
  <DomainObject.Predmet.SudioniciListAdressOIB>
    <izvorni_sadrzaj>
      <item>FINA, RC ZAGREB, Podružnica Bjelovar, OIB 85821130368, F. Supila 4,43000 Bjelovar</item>
      <item>MIA jednostavno društvo s ograničenom odgovornošću za ugostiteljstvo, trgovinu i usluge,Gudovac, OIB 68733144061, Gudovac 121,43000 Gudovac</item>
      <item>DUŠKA HEGEDIĆ, OIB 39252052911, Gudovac 121,43000 Gudovac</item>
    </izvorni_sadrzaj>
    <derivirana_varijabla naziv="DomainObject.Predmet.SudioniciListAdressOIB_1">
      <item>FINA, RC ZAGREB, Podružnica Bjelovar, OIB 85821130368, F. Supila 4,43000 Bjelovar</item>
      <item>MIA jednostavno društvo s ograničenom odgovornošću za ugostiteljstvo, trgovinu i usluge,Gudovac, OIB 68733144061, Gudovac 121,43000 Gudovac</item>
      <item>DUŠKA HEGEDIĆ, OIB 39252052911, Gudovac 121,43000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A1460-9B53-49A3-9DE7-A206405F2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3853</properties:Characters>
  <properties:Lines>111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2016-02-19T09:00:00Z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St-486/2015-3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