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b2f7" w14:paraId="897b2f7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6D5292">
        <w:rPr>
          <w:bCs/>
        </w:rPr>
        <w:t>56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proofErr w:type="spellStart"/>
      <w:r w:rsidR="006D5292">
        <w:t>A.N</w:t>
      </w:r>
      <w:proofErr w:type="spellEnd"/>
      <w:r w:rsidR="006D5292">
        <w:t xml:space="preserve">. VISION j.d.o.o., Kolan, </w:t>
      </w:r>
      <w:proofErr w:type="spellStart"/>
      <w:r w:rsidR="006D5292">
        <w:t>Kolanjski</w:t>
      </w:r>
      <w:proofErr w:type="spellEnd"/>
      <w:r w:rsidR="006D5292">
        <w:t xml:space="preserve"> </w:t>
      </w:r>
      <w:proofErr w:type="spellStart"/>
      <w:r w:rsidR="006D5292">
        <w:t>Gajac</w:t>
      </w:r>
      <w:proofErr w:type="spellEnd"/>
      <w:r w:rsidR="006D5292">
        <w:t xml:space="preserve"> B, </w:t>
      </w:r>
      <w:r w:rsidR="006D5292" w:rsidRPr="008875AC">
        <w:t xml:space="preserve">OIB: </w:t>
      </w:r>
      <w:r w:rsidR="006D5292">
        <w:t>12898864634</w:t>
      </w:r>
      <w:r>
        <w:t xml:space="preserve">, povodom zahtjeva Financijske agencije, Regionalnog centra Split, Podružnice Zadar, Ivana Danila 4, OIB: 85821130368 od </w:t>
      </w:r>
      <w:r w:rsidR="00E8100C">
        <w:t>7</w:t>
      </w:r>
      <w:r w:rsidR="00757DF3">
        <w:t xml:space="preserve">. </w:t>
      </w:r>
      <w:r w:rsidR="00E8100C">
        <w:t>veljače</w:t>
      </w:r>
      <w:r w:rsidR="00757DF3">
        <w:t xml:space="preserve"> 2018</w:t>
      </w:r>
      <w:r>
        <w:t xml:space="preserve">., </w:t>
      </w:r>
      <w:r w:rsidR="00E8100C">
        <w:t>20</w:t>
      </w:r>
      <w:r w:rsidR="00046413">
        <w:t>. veljače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proofErr w:type="spellStart"/>
      <w:r w:rsidR="006D5292">
        <w:t>A.N</w:t>
      </w:r>
      <w:proofErr w:type="spellEnd"/>
      <w:r w:rsidR="006D5292">
        <w:t xml:space="preserve">. VISION j.d.o.o., Kolan, </w:t>
      </w:r>
      <w:proofErr w:type="spellStart"/>
      <w:r w:rsidR="006D5292">
        <w:t>Kolanjski</w:t>
      </w:r>
      <w:proofErr w:type="spellEnd"/>
      <w:r w:rsidR="006D5292">
        <w:t xml:space="preserve"> </w:t>
      </w:r>
      <w:proofErr w:type="spellStart"/>
      <w:r w:rsidR="006D5292">
        <w:t>Gajac</w:t>
      </w:r>
      <w:proofErr w:type="spellEnd"/>
      <w:r w:rsidR="006D5292">
        <w:t xml:space="preserve"> B, </w:t>
      </w:r>
      <w:r w:rsidR="006D5292" w:rsidRPr="008875AC">
        <w:t xml:space="preserve">OIB: </w:t>
      </w:r>
      <w:r w:rsidR="006D5292">
        <w:t>12898864634</w:t>
      </w:r>
      <w:r>
        <w:t xml:space="preserve">, na temelju neizvršenih osnova za plaćanje iznosi </w:t>
      </w:r>
      <w:r w:rsidR="006D5292">
        <w:t>7.967,30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6D5292">
        <w:t>Alan Novak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E8100C">
        <w:t>20</w:t>
      </w:r>
      <w:r w:rsidR="00046413">
        <w:t>. veljače</w:t>
      </w:r>
      <w:r>
        <w:t xml:space="preserve">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6D5292">
      <w:t>56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2A58B5"/>
    <w:rsid w:val="003619F6"/>
    <w:rsid w:val="003B6340"/>
    <w:rsid w:val="00402768"/>
    <w:rsid w:val="00427A5D"/>
    <w:rsid w:val="004766F8"/>
    <w:rsid w:val="00556D61"/>
    <w:rsid w:val="0056006B"/>
    <w:rsid w:val="00585367"/>
    <w:rsid w:val="005D1831"/>
    <w:rsid w:val="006245CE"/>
    <w:rsid w:val="00643753"/>
    <w:rsid w:val="006942CD"/>
    <w:rsid w:val="006D5292"/>
    <w:rsid w:val="006E3E65"/>
    <w:rsid w:val="00716BB4"/>
    <w:rsid w:val="00757DF3"/>
    <w:rsid w:val="00787E99"/>
    <w:rsid w:val="00825E57"/>
    <w:rsid w:val="008B3E63"/>
    <w:rsid w:val="00931B53"/>
    <w:rsid w:val="00985F15"/>
    <w:rsid w:val="009D27C8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E8100C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St-56/2018</izvorni_sadrzaj>
    <derivirana_varijabla naziv="DomainObject.Predmet.OznakaBroj_1">St-56/2018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A.N. VISION jednostavno društvo s ograničenom odgovornošću za ugostiteljstvo i usluge</izvorni_sadrzaj>
    <derivirana_varijabla naziv="DomainObject.Predmet.ProtustrankaFormated_1">  A.N. VISION jednostavno društvo s ograničenom odgovornošću za ugostiteljstvo i usluge</derivirana_varijabla>
  </DomainObject.Predmet.ProtustrankaFormated>
  <DomainObject.Predmet.ProtustrankaFormatedOIB>
    <izvorni_sadrzaj>  A.N. VISION jednostavno društvo s ograničenom odgovornošću za ugostiteljstvo i usluge, OIB 12898864634</izvorni_sadrzaj>
    <derivirana_varijabla naziv="DomainObject.Predmet.ProtustrankaFormatedOIB_1">  A.N. VISION jednostavno društvo s ograničenom odgovornošću za ugostiteljstvo i usluge, OIB 12898864634</derivirana_varijabla>
  </DomainObject.Predmet.ProtustrankaFormatedOIB>
  <DomainObject.Predmet.ProtustrankaFormatedWithAdress>
    <izvorni_sadrzaj> A.N. VISION jednostavno društvo s ograničenom odgovornošću za ugostiteljstvo i usluge, Kolanjski Gajac/B 2, 23250 Kolan</izvorni_sadrzaj>
    <derivirana_varijabla naziv="DomainObject.Predmet.ProtustrankaFormatedWithAdress_1"> A.N. VISION jednostavno društvo s ograničenom odgovornošću za ugostiteljstvo i usluge, Kolanjski Gajac/B 2, 23250 Kolan</derivirana_varijabla>
  </DomainObject.Predmet.ProtustrankaFormatedWithAdress>
  <DomainObject.Predmet.ProtustrankaFormatedWithAdressOIB>
    <izvorni_sadrzaj> A.N. VISION jednostavno društvo s ograničenom odgovornošću za ugostiteljstvo i usluge, OIB 12898864634, Kolanjski Gajac/B 2, 23250 Kolan</izvorni_sadrzaj>
    <derivirana_varijabla naziv="DomainObject.Predmet.ProtustrankaFormatedWithAdressOIB_1"> A.N. VISION jednostavno društvo s ograničenom odgovornošću za ugostiteljstvo i usluge, OIB 12898864634, Kolanjski Gajac/B 2, 23250 Kolan</derivirana_varijabla>
  </DomainObject.Predmet.ProtustrankaFormatedWithAdressOIB>
  <DomainObject.Predmet.ProtustrankaWithAdress>
    <izvorni_sadrzaj>A.N. VISION jednostavno društvo s ograničenom odgovornošću za ugostiteljstvo i usluge Kolanjski Gajac/B 2, 23250 Kolan</izvorni_sadrzaj>
    <derivirana_varijabla naziv="DomainObject.Predmet.ProtustrankaWithAdress_1">A.N. VISION jednostavno društvo s ograničenom odgovornošću za ugostiteljstvo i usluge Kolanjski Gajac/B 2, 23250 Kolan</derivirana_varijabla>
  </DomainObject.Predmet.ProtustrankaWithAdress>
  <DomainObject.Predmet.ProtustrankaWithAdressOIB>
    <izvorni_sadrzaj>A.N. VISION jednostavno društvo s ograničenom odgovornošću za ugostiteljstvo i usluge, OIB 12898864634, Kolanjski Gajac/B 2, 23250 Kolan</izvorni_sadrzaj>
    <derivirana_varijabla naziv="DomainObject.Predmet.ProtustrankaWithAdressOIB_1">A.N. VISION jednostavno društvo s ograničenom odgovornošću za ugostiteljstvo i usluge, OIB 12898864634, Kolanjski Gajac/B 2, 23250 Kolan</derivirana_varijabla>
  </DomainObject.Predmet.ProtustrankaWithAdressOIB>
  <DomainObject.Predmet.ProtustrankaNazivFormated>
    <izvorni_sadrzaj>A.N. VISION jednostavno društvo s ograničenom odgovornošću za ugostiteljstvo i usluge</izvorni_sadrzaj>
    <derivirana_varijabla naziv="DomainObject.Predmet.ProtustrankaNazivFormated_1">A.N. VISION jednostavno društvo s ograničenom odgovornošću za ugostiteljstvo i usluge</derivirana_varijabla>
  </DomainObject.Predmet.ProtustrankaNazivFormated>
  <DomainObject.Predmet.ProtustrankaNazivFormatedOIB>
    <izvorni_sadrzaj>A.N. VISION jednostavno društvo s ograničenom odgovornošću za ugostiteljstvo i usluge, OIB 12898864634</izvorni_sadrzaj>
    <derivirana_varijabla naziv="DomainObject.Predmet.ProtustrankaNazivFormatedOIB_1">A.N. VISION jednostavno društvo s ograničenom odgovornošću za ugostiteljstvo i usluge, OIB 12898864634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A.N. VISION jednostavno društvo s ograničenom odgovornošću za ugostiteljstvo i usluge</item>
    </izvorni_sadrzaj>
    <derivirana_varijabla naziv="DomainObject.Predmet.ProtuStrankaListFormated_1">
      <item>A.N. VISION jednostavno društvo s ograničenom odgovornošću za ugostiteljstvo i usluge</item>
    </derivirana_varijabla>
  </DomainObject.Predmet.ProtuStrankaListFormated>
  <DomainObject.Predmet.ProtuStrankaListFormatedOIB>
    <izvorni_sadrzaj>
      <item>A.N. VISION jednostavno društvo s ograničenom odgovornošću za ugostiteljstvo i usluge, OIB 12898864634</item>
    </izvorni_sadrzaj>
    <derivirana_varijabla naziv="DomainObject.Predmet.ProtuStrankaListFormatedOIB_1">
      <item>A.N. VISION jednostavno društvo s ograničenom odgovornošću za ugostiteljstvo i usluge, OIB 12898864634</item>
    </derivirana_varijabla>
  </DomainObject.Predmet.ProtuStrankaListFormatedOIB>
  <DomainObject.Predmet.ProtuStrankaListFormatedWithAdress>
    <izvorni_sadrzaj>
      <item>A.N. VISION jednostavno društvo s ograničenom odgovornošću za ugostiteljstvo i usluge, Kolanjski Gajac/B 2, 23250 Kolan</item>
    </izvorni_sadrzaj>
    <derivirana_varijabla naziv="DomainObject.Predmet.ProtuStrankaListFormatedWithAdress_1">
      <item>A.N. VISION jednostavno društvo s ograničenom odgovornošću za ugostiteljstvo i usluge, Kolanjski Gajac/B 2, 23250 Kolan</item>
    </derivirana_varijabla>
  </DomainObject.Predmet.ProtuStrankaListFormatedWithAdress>
  <DomainObject.Predmet.ProtuStrankaListFormatedWithAdressOIB>
    <izvorni_sadrzaj>
      <item>A.N. VISION jednostavno društvo s ograničenom odgovornošću za ugostiteljstvo i usluge, OIB 12898864634, Kolanjski Gajac/B 2, 23250 Kolan</item>
    </izvorni_sadrzaj>
    <derivirana_varijabla naziv="DomainObject.Predmet.ProtuStrankaListFormatedWithAdressOIB_1">
      <item>A.N. VISION jednostavno društvo s ograničenom odgovornošću za ugostiteljstvo i usluge, OIB 12898864634, Kolanjski Gajac/B 2, 23250 Kolan</item>
    </derivirana_varijabla>
  </DomainObject.Predmet.ProtuStrankaListFormatedWithAdressOIB>
  <DomainObject.Predmet.ProtuStrankaListNazivFormated>
    <izvorni_sadrzaj>
      <item>A.N. VISION jednostavno društvo s ograničenom odgovornošću za ugostiteljstvo i usluge</item>
    </izvorni_sadrzaj>
    <derivirana_varijabla naziv="DomainObject.Predmet.ProtuStrankaListNazivFormated_1">
      <item>A.N. VISION jednostavno društvo s ograničenom odgovornošću za ugostiteljstvo i usluge</item>
    </derivirana_varijabla>
  </DomainObject.Predmet.ProtuStrankaListNazivFormated>
  <DomainObject.Predmet.ProtuStrankaListNazivFormatedOIB>
    <izvorni_sadrzaj>
      <item>A.N. VISION jednostavno društvo s ograničenom odgovornošću za ugostiteljstvo i usluge, OIB 12898864634</item>
    </izvorni_sadrzaj>
    <derivirana_varijabla naziv="DomainObject.Predmet.ProtuStrankaListNazivFormatedOIB_1">
      <item>A.N. VISION jednostavno društvo s ograničenom odgovornošću za ugostiteljstvo i usluge, OIB 12898864634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A.N. VISION jednostavno društvo s ograničenom odgovornošću za ugostiteljstvo i usluge</izvorni_sadrzaj>
    <derivirana_varijabla naziv="DomainObject.Predmet.ProtustrankaIDrugi_1">A.N. VISION jednostavno društvo s ograničenom odgovornošću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A.N. VISION jednostavno društvo s ograničenom odgovornošću za ugostiteljstvo i usluge, OIB 12898864634, Kolanjski Gajac/B 2, 23250 Kolan</izvorni_sadrzaj>
    <derivirana_varijabla naziv="DomainObject.Predmet.ProtustrankaIDrugiAdressOIB_1">A.N. VISION jednostavno društvo s ograničenom odgovornošću za ugostiteljstvo i usluge, OIB 12898864634, Kolanjski Gajac/B 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A.N. VISION jednostavno društvo s ograničenom odgovornošću za ugostiteljstvo i usluge</item>
    </izvorni_sadrzaj>
    <derivirana_varijabla naziv="DomainObject.Predmet.SudioniciListNaziv_1">
      <item>FINA</item>
      <item>A.N. VISION jednostavno društvo s ograničenom odgovornošću za ugostiteljstvo i usluge</item>
    </derivirana_varijabla>
  </DomainObject.Predmet.SudioniciListNaziv>
  <DomainObject.Predmet.SudioniciListAdressOIB>
    <izvorni_sadrzaj>
      <item>FINA, OIB 85821130368</item>
      <item>A.N. VISION jednostavno društvo s ograničenom odgovornošću za ugostiteljstvo i usluge, OIB 12898864634, Kolanjski Gajac/B 2,23250 Kolan</item>
    </izvorni_sadrzaj>
    <derivirana_varijabla naziv="DomainObject.Predmet.SudioniciListAdressOIB_1">
      <item>FINA, OIB 85821130368</item>
      <item>A.N. VISION jednostavno društvo s ograničenom odgovornošću za ugostiteljstvo i usluge, OIB 12898864634, Kolanjski Gajac/B 2,23250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12898864634</item>
    </izvorni_sadrzaj>
    <derivirana_varijabla naziv="DomainObject.Predmet.SudioniciListNazivOIB_1">
      <item>, OIB 85821130368</item>
      <item>, OIB 12898864634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1997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2018-02-20T07:43:00Z</dcterms:created>
  <dc:creator>mklismanic</dc:creator>
  <cp:lastModifiedBy>Anita Ivandić</cp:lastModifiedBy>
  <cp:lastPrinted>2018-02-20T07:42:00Z</cp:lastPrinted>
  <dcterms:modified xmlns:xsi="http://www.w3.org/2001/XMLSchema-instance" xsi:type="dcterms:W3CDTF">2018-02-20T10:31:00Z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St-56-2018.docx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