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74a8" w14:paraId="b4c74a8" w:rsidRDefault="00E01B1E" w:rsidP="00910611" w:rsidR="00E01B1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B1E" w:rsidP="00910611" w:rsidR="00E01B1E">
      <w:r>
        <w:rPr>
          <w:rFonts w:eastAsia="MS Mincho"/>
        </w:rPr>
        <w:t xml:space="preserve">   REPUBLIKA HRVATSKA</w:t>
      </w:r>
    </w:p>
    <w:p w:rsidRDefault="00E01B1E" w:rsidP="00910611" w:rsidR="00E01B1E">
      <w:r>
        <w:rPr>
          <w:rFonts w:eastAsia="MS Mincho"/>
        </w:rPr>
        <w:t>TRGOVAČKI SUD U RIJECI</w:t>
      </w:r>
    </w:p>
    <w:p w:rsidRDefault="00E01B1E" w:rsidR="00E01B1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01B1E" w:rsidP="00910611" w:rsidR="00E01B1E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AE50E1" w:rsidRPr="00AE50E1">
        <w:rPr>
          <w:rFonts w:cs="Arial"/>
          <w:b/>
        </w:rPr>
        <w:t>MONTE SERPO društvo s ograničenom odgovornošću za građenje i usluge, Rijeka, Zagrebačka 5, OIB 24865214691</w:t>
      </w:r>
      <w:r w:rsidR="004C0A0F">
        <w:rPr>
          <w:rFonts w:cs="Arial"/>
          <w:b/>
        </w:rPr>
        <w:t>,</w:t>
      </w:r>
      <w:r w:rsidRPr="009A67E9">
        <w:rPr>
          <w:rFonts w:cs="Arial"/>
          <w:b/>
        </w:rPr>
        <w:t xml:space="preserve"> </w:t>
      </w:r>
      <w:r w:rsidRPr="009A67E9">
        <w:rPr>
          <w:rFonts w:cs="Arial"/>
        </w:rPr>
        <w:t xml:space="preserve">dana </w:t>
      </w:r>
      <w:r w:rsidR="00AE50E1">
        <w:rPr>
          <w:rFonts w:cs="Arial"/>
        </w:rPr>
        <w:t>11</w:t>
      </w:r>
      <w:r w:rsidR="004C0A0F">
        <w:rPr>
          <w:rFonts w:cs="Arial"/>
        </w:rPr>
        <w:t>. siječnja 2018</w:t>
      </w:r>
      <w:r w:rsidRPr="009A67E9">
        <w:rPr>
          <w:rFonts w:cs="Arial"/>
        </w:rPr>
        <w:t>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AE50E1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AE50E1" w:rsidRPr="00AE50E1">
        <w:rPr>
          <w:rFonts w:cs="Arial"/>
          <w:b/>
        </w:rPr>
        <w:t>MONTE SERPO društvo s ograničenom odgovornošću za građenje i usluge, Rijeka, Zagrebačka 5, OIB 24865214691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AE50E1">
        <w:t>Gordana Padjen Štefanić iz Rijeke, Ciottina 20, OIB 18837874897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C0A0F" w:rsidP="004C0A0F" w:rsidR="00BF24A6" w:rsidRPr="004C0A0F">
      <w:pPr>
        <w:pStyle w:val="Odlomakpopisa"/>
        <w:numPr>
          <w:ilvl w:val="0"/>
          <w:numId w:val="7"/>
        </w:numPr>
        <w:jc w:val="center"/>
        <w:rPr>
          <w:b/>
          <w:bCs/>
        </w:rPr>
      </w:pPr>
      <w:r>
        <w:rPr>
          <w:b/>
          <w:bCs/>
        </w:rPr>
        <w:t>ožujka</w:t>
      </w:r>
      <w:r w:rsidR="00500E2D" w:rsidRPr="004C0A0F">
        <w:rPr>
          <w:b/>
          <w:bCs/>
        </w:rPr>
        <w:t xml:space="preserve"> 2018</w:t>
      </w:r>
      <w:r w:rsidR="00367E18" w:rsidRPr="004C0A0F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4C0A0F">
        <w:rPr>
          <w:b/>
          <w:bCs/>
        </w:rPr>
        <w:t>:</w:t>
      </w:r>
      <w:r>
        <w:rPr>
          <w:b/>
          <w:bCs/>
        </w:rPr>
        <w:t>00</w:t>
      </w:r>
      <w:r w:rsidR="00BF631C" w:rsidRPr="004C0A0F">
        <w:rPr>
          <w:b/>
          <w:bCs/>
        </w:rPr>
        <w:t xml:space="preserve"> </w:t>
      </w:r>
      <w:r w:rsidR="00BF24A6" w:rsidRPr="004C0A0F">
        <w:rPr>
          <w:b/>
          <w:bCs/>
        </w:rPr>
        <w:t>sati</w:t>
      </w:r>
    </w:p>
    <w:p w:rsidRDefault="00BF24A6" w:rsidP="00BF24A6" w:rsidR="004C0A0F">
      <w:pPr>
        <w:jc w:val="center"/>
        <w:rPr>
          <w:b/>
        </w:rPr>
      </w:pPr>
      <w:r w:rsidRPr="00BF24A6">
        <w:rPr>
          <w:b/>
        </w:rPr>
        <w:t xml:space="preserve">kod </w:t>
      </w:r>
      <w:r w:rsidR="004C0A0F">
        <w:rPr>
          <w:b/>
        </w:rPr>
        <w:t>Trgovačkog</w:t>
      </w:r>
      <w:r w:rsidRPr="00BF24A6">
        <w:rPr>
          <w:b/>
        </w:rPr>
        <w:t xml:space="preserve"> suda</w:t>
      </w:r>
      <w:r w:rsidR="004C0A0F">
        <w:rPr>
          <w:b/>
        </w:rPr>
        <w:t xml:space="preserve"> u Rijeci</w:t>
      </w:r>
      <w:r w:rsidRPr="00BF24A6">
        <w:rPr>
          <w:b/>
        </w:rPr>
        <w:t xml:space="preserve">, 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0C529D">
        <w:t>19</w:t>
      </w:r>
      <w:r w:rsidR="004C0A0F">
        <w:t>. rujna</w:t>
      </w:r>
      <w:r w:rsidR="00A03F53">
        <w:t xml:space="preserve"> 2017</w:t>
      </w:r>
      <w:r w:rsidR="009A67E9">
        <w:t>.</w:t>
      </w:r>
      <w:r>
        <w:t xml:space="preserve"> godine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0C529D" w:rsidRPr="000C529D">
        <w:t>MONTE SERPO društvo s ograničenom odgovornošću za građenje i usluge, Rijeka, Zagrebačka 5, OIB 24865214691</w:t>
      </w:r>
      <w:r w:rsidR="00D843C8" w:rsidRPr="00D843C8">
        <w:t xml:space="preserve"> </w:t>
      </w:r>
      <w:r>
        <w:t xml:space="preserve">(dalje: dužnik) </w:t>
      </w:r>
      <w:r w:rsidR="00A03F53" w:rsidRPr="00A03F53">
        <w:t xml:space="preserve">temeljem čl.110. st.1. Stečajnog zakona (Narodne novine, broj 71/15,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 w:rsidR="000C529D">
        <w:t>12</w:t>
      </w:r>
      <w:r w:rsidR="004C0A0F">
        <w:t>. rujna</w:t>
      </w:r>
      <w:r w:rsidRPr="00A03F53">
        <w:t xml:space="preserve"> 2017. godine u Očevidniku redoslijeda osnova za plaćanje ima evidentirane neizvršene osnove za plaćanje u neprekinutom razdoblju od 120 dana u ukupnom iznosu od </w:t>
      </w:r>
      <w:r w:rsidR="000C529D">
        <w:t>603.902,58</w:t>
      </w:r>
      <w:r w:rsidRPr="00A03F53">
        <w:t xml:space="preserve"> kn u koji iznos je uračunata i kamata i naknada Financijske agencije za provedbe ovrhe i da dužnik ima </w:t>
      </w:r>
      <w:r w:rsidR="000C529D">
        <w:t>jednog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 w:rsidR="000C529D">
        <w:t>11. siječnj</w:t>
      </w:r>
      <w:r>
        <w:t xml:space="preserve">a </w:t>
      </w:r>
      <w:r w:rsidRPr="00A03F53">
        <w:t>201</w:t>
      </w:r>
      <w:r w:rsidR="000C529D">
        <w:t>8</w:t>
      </w:r>
      <w:r w:rsidRPr="00A03F53">
        <w:t xml:space="preserve">. godine utvrđeno je da dužnik ima iskazane neizvršene osnove za plaćanje u iznosu </w:t>
      </w:r>
      <w:r w:rsidR="000C529D">
        <w:t>649.663,98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Pr="00A03F53">
        <w:tab/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R="00722C92" w:rsidRPr="00A03F53">
      <w:pPr>
        <w:jc w:val="center"/>
      </w:pPr>
      <w:r w:rsidRPr="00A03F53">
        <w:t>U Rijeci,</w:t>
      </w:r>
      <w:r w:rsidR="00016072" w:rsidRPr="00A03F53">
        <w:t xml:space="preserve"> </w:t>
      </w:r>
      <w:r w:rsidR="000C529D">
        <w:t>11</w:t>
      </w:r>
      <w:r w:rsidR="004C0A0F">
        <w:t>. siječnja 2018</w:t>
      </w:r>
      <w:r w:rsidR="00EB5F77" w:rsidRPr="00A03F53">
        <w:t>.</w:t>
      </w:r>
      <w:r w:rsidRPr="00A03F53">
        <w:t xml:space="preserve"> </w:t>
      </w:r>
      <w:r w:rsidR="00722C92" w:rsidRPr="00A03F53">
        <w:t>godine</w:t>
      </w:r>
    </w:p>
    <w:p w:rsidRDefault="009A67E9" w:rsidR="009A67E9">
      <w:pPr>
        <w:jc w:val="center"/>
        <w:rPr>
          <w:b/>
        </w:rPr>
      </w:pPr>
    </w:p>
    <w:p w:rsidRDefault="00891B5A" w:rsidP="00016072" w:rsidR="00722C92" w:rsidRPr="00A03F53">
      <w:pPr>
        <w:ind w:left="2160"/>
        <w:jc w:val="right"/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 w:rsidRPr="00A03F53">
        <w:t xml:space="preserve"> </w:t>
      </w:r>
      <w:r w:rsidR="00722C92" w:rsidRPr="00A03F53">
        <w:t xml:space="preserve"> </w:t>
      </w:r>
      <w:r w:rsidR="004C57B3" w:rsidRPr="00A03F53">
        <w:t>S</w:t>
      </w:r>
      <w:r w:rsidR="00722C92" w:rsidRPr="00A03F53">
        <w:t>udac</w:t>
      </w:r>
    </w:p>
    <w:p w:rsidRDefault="00722C92" w:rsidP="003477FF" w:rsidR="0027230F" w:rsidRPr="00151686">
      <w:pPr>
        <w:ind w:firstLine="708" w:left="1416"/>
        <w:jc w:val="right"/>
        <w:rPr>
          <w:sz w:val="44"/>
        </w:rPr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  <w:r w:rsidR="00876CB3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4C282F" w:rsidR="004C282F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0C529D">
        <w:rPr>
          <w:sz w:val="20"/>
          <w:szCs w:val="20"/>
        </w:rPr>
        <w:t>Marcu Dall 'oglio</w:t>
      </w:r>
      <w:r w:rsidR="003D0135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  <w:r w:rsidR="000C529D">
        <w:rPr>
          <w:sz w:val="20"/>
          <w:szCs w:val="20"/>
        </w:rPr>
        <w:t xml:space="preserve">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0C529D">
        <w:rPr>
          <w:sz w:val="20"/>
          <w:szCs w:val="20"/>
        </w:rPr>
        <w:t xml:space="preserve">Rijeka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529D">
        <w:rPr>
          <w:sz w:val="20"/>
          <w:szCs w:val="20"/>
        </w:rPr>
        <w:t>11</w:t>
      </w:r>
      <w:r w:rsidR="004C0A0F">
        <w:rPr>
          <w:sz w:val="20"/>
          <w:szCs w:val="20"/>
        </w:rPr>
        <w:t>.01.2018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1B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AE50E1">
      <w:t>555</w:t>
    </w:r>
    <w:r w:rsidR="00031E1A">
      <w:t>/17-</w:t>
    </w:r>
    <w:r w:rsidR="00AE50E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C5D7395"/>
    <w:multiLevelType w:val="hybridMultilevel"/>
    <w:tmpl w:val="92D43FFA"/>
    <w:lvl w:tplc="7350298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C529D"/>
    <w:rsid w:val="000D429D"/>
    <w:rsid w:val="000F4EC2"/>
    <w:rsid w:val="00113914"/>
    <w:rsid w:val="00131834"/>
    <w:rsid w:val="00151686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F54AA"/>
    <w:rsid w:val="00321827"/>
    <w:rsid w:val="00344D37"/>
    <w:rsid w:val="003477FF"/>
    <w:rsid w:val="0036495B"/>
    <w:rsid w:val="00367E18"/>
    <w:rsid w:val="00384432"/>
    <w:rsid w:val="003859A7"/>
    <w:rsid w:val="00392DEE"/>
    <w:rsid w:val="003A60E3"/>
    <w:rsid w:val="003B2388"/>
    <w:rsid w:val="003D0135"/>
    <w:rsid w:val="003D43CB"/>
    <w:rsid w:val="003F3E25"/>
    <w:rsid w:val="00401A09"/>
    <w:rsid w:val="004435FE"/>
    <w:rsid w:val="00447210"/>
    <w:rsid w:val="00454272"/>
    <w:rsid w:val="00487805"/>
    <w:rsid w:val="004C0A0F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45219"/>
    <w:rsid w:val="009A67E9"/>
    <w:rsid w:val="009B219F"/>
    <w:rsid w:val="009B744A"/>
    <w:rsid w:val="00A03F53"/>
    <w:rsid w:val="00A46343"/>
    <w:rsid w:val="00A61CD8"/>
    <w:rsid w:val="00A63D14"/>
    <w:rsid w:val="00A71F87"/>
    <w:rsid w:val="00A8722B"/>
    <w:rsid w:val="00AA2E5E"/>
    <w:rsid w:val="00AB559F"/>
    <w:rsid w:val="00AE50E1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C6CD1"/>
    <w:rsid w:val="00CD53BB"/>
    <w:rsid w:val="00CE2A29"/>
    <w:rsid w:val="00D44DD5"/>
    <w:rsid w:val="00D55D43"/>
    <w:rsid w:val="00D62065"/>
    <w:rsid w:val="00D6764D"/>
    <w:rsid w:val="00D74F2E"/>
    <w:rsid w:val="00D843C8"/>
    <w:rsid w:val="00D844EE"/>
    <w:rsid w:val="00DA66A5"/>
    <w:rsid w:val="00DA66D5"/>
    <w:rsid w:val="00DB54E4"/>
    <w:rsid w:val="00DB579A"/>
    <w:rsid w:val="00DD3565"/>
    <w:rsid w:val="00DF7302"/>
    <w:rsid w:val="00DF7E85"/>
    <w:rsid w:val="00E01B1E"/>
    <w:rsid w:val="00E37B45"/>
    <w:rsid w:val="00E5041F"/>
    <w:rsid w:val="00E50421"/>
    <w:rsid w:val="00E90E71"/>
    <w:rsid w:val="00EA07A8"/>
    <w:rsid w:val="00EA1F55"/>
    <w:rsid w:val="00EA2582"/>
    <w:rsid w:val="00EB5991"/>
    <w:rsid w:val="00EB5F77"/>
    <w:rsid w:val="00EC0B2E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B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B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B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B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1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B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B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B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B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St-555/2017</izvorni_sadrzaj>
    <derivirana_varijabla naziv="DomainObject.Predmet.OznakaBroj_1">St-555/2017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SERPO društvo s ograničenom odgovornošću za građenje i usluge</izvorni_sadrzaj>
    <derivirana_varijabla naziv="DomainObject.Predmet.ProtustrankaFormated_1">  MONTE SERPO društvo s ograničenom odgovornošću za građenje i usluge</derivirana_varijabla>
  </DomainObject.Predmet.ProtustrankaFormated>
  <DomainObject.Predmet.ProtustrankaFormatedOIB>
    <izvorni_sadrzaj>  MONTE SERPO društvo s ograničenom odgovornošću za građenje i usluge, OIB 24865214691</izvorni_sadrzaj>
    <derivirana_varijabla naziv="DomainObject.Predmet.ProtustrankaFormatedOIB_1">  MONTE SERPO društvo s ograničenom odgovornošću za građenje i usluge, OIB 24865214691</derivirana_varijabla>
  </DomainObject.Predmet.ProtustrankaFormatedOIB>
  <DomainObject.Predmet.ProtustrankaFormatedWithAdress>
    <izvorni_sadrzaj> MONTE SERPO društvo s ograničenom odgovornošću za građenje i usluge, Zagrebačka 5, 51000 Rijeka</izvorni_sadrzaj>
    <derivirana_varijabla naziv="DomainObject.Predmet.ProtustrankaFormatedWithAdress_1"> MONTE SERPO društvo s ograničenom odgovornošću za građenje i usluge, Zagrebačka 5, 51000 Rijeka</derivirana_varijabla>
  </DomainObject.Predmet.ProtustrankaFormatedWithAdress>
  <DomainObject.Predmet.ProtustrankaFormatedWithAdressOIB>
    <izvorni_sadrzaj> MONTE SERPO društvo s ograničenom odgovornošću za građenje i usluge, OIB 24865214691, Zagrebačka 5, 51000 Rijeka</izvorni_sadrzaj>
    <derivirana_varijabla naziv="DomainObject.Predmet.ProtustrankaFormatedWithAdressOIB_1"> MONTE SERPO društvo s ograničenom odgovornošću za građenje i usluge, OIB 24865214691, Zagrebačka 5, 51000 Rijeka</derivirana_varijabla>
  </DomainObject.Predmet.ProtustrankaFormatedWithAdressOIB>
  <DomainObject.Predmet.ProtustrankaWithAdress>
    <izvorni_sadrzaj>MONTE SERPO društvo s ograničenom odgovornošću za građenje i usluge Zagrebačka 5, 51000 Rijeka</izvorni_sadrzaj>
    <derivirana_varijabla naziv="DomainObject.Predmet.ProtustrankaWithAdress_1">MONTE SERPO društvo s ograničenom odgovornošću za građenje i usluge Zagrebačka 5, 51000 Rijeka</derivirana_varijabla>
  </DomainObject.Predmet.ProtustrankaWithAdress>
  <DomainObject.Predmet.ProtustrankaWithAdressOIB>
    <izvorni_sadrzaj>MONTE SERPO društvo s ograničenom odgovornošću za građenje i usluge, OIB 24865214691, Zagrebačka 5, 51000 Rijeka</izvorni_sadrzaj>
    <derivirana_varijabla naziv="DomainObject.Predmet.ProtustrankaWithAdressOIB_1">MONTE SERPO društvo s ograničenom odgovornošću za građenje i usluge, OIB 24865214691, Zagrebačka 5, 51000 Rijeka</derivirana_varijabla>
  </DomainObject.Predmet.ProtustrankaWithAdressOIB>
  <DomainObject.Predmet.ProtustrankaNazivFormated>
    <izvorni_sadrzaj>MONTE SERPO društvo s ograničenom odgovornošću za građenje i usluge</izvorni_sadrzaj>
    <derivirana_varijabla naziv="DomainObject.Predmet.ProtustrankaNazivFormated_1">MONTE SERPO društvo s ograničenom odgovornošću za građenje i usluge</derivirana_varijabla>
  </DomainObject.Predmet.ProtustrankaNazivFormated>
  <DomainObject.Predmet.ProtustrankaNazivFormatedOIB>
    <izvorni_sadrzaj>MONTE SERPO društvo s ograničenom odgovornošću za građenje i usluge, OIB 24865214691</izvorni_sadrzaj>
    <derivirana_varijabla naziv="DomainObject.Predmet.ProtustrankaNazivFormatedOIB_1">MONTE SERPO društvo s ograničenom odgovornošću za građenje i usluge, OIB 24865214691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SERPO društvo s ograničenom odgovornošću za građenje i usluge</item>
    </izvorni_sadrzaj>
    <derivirana_varijabla naziv="DomainObject.Predmet.ProtuStrankaListFormated_1">
      <item>MONTE SERPO društvo s ograničenom odgovornošću za građenje i usluge</item>
    </derivirana_varijabla>
  </DomainObject.Predmet.ProtuStrankaListFormated>
  <DomainObject.Predmet.ProtuStrankaListFormatedOIB>
    <izvorni_sadrzaj>
      <item>MONTE SERPO društvo s ograničenom odgovornošću za građenje i usluge, OIB 24865214691</item>
    </izvorni_sadrzaj>
    <derivirana_varijabla naziv="DomainObject.Predmet.ProtuStrankaListFormatedOIB_1">
      <item>MONTE SERPO društvo s ograničenom odgovornošću za građenje i usluge, OIB 24865214691</item>
    </derivirana_varijabla>
  </DomainObject.Predmet.ProtuStrankaListFormatedOIB>
  <DomainObject.Predmet.ProtuStrankaListFormatedWithAdress>
    <izvorni_sadrzaj>
      <item>MONTE SERPO društvo s ograničenom odgovornošću za građenje i usluge, Zagrebačka 5, 51000 Rijeka</item>
    </izvorni_sadrzaj>
    <derivirana_varijabla naziv="DomainObject.Predmet.ProtuStrankaListFormatedWithAdress_1">
      <item>MONTE SERPO društvo s ograničenom odgovornošću za građenje i usluge, Zagrebačka 5, 51000 Rijeka</item>
    </derivirana_varijabla>
  </DomainObject.Predmet.ProtuStrankaListFormatedWithAdress>
  <DomainObject.Predmet.ProtuStrankaListFormatedWithAdressOIB>
    <izvorni_sadrzaj>
      <item>MONTE SERPO društvo s ograničenom odgovornošću za građenje i usluge, OIB 24865214691, Zagrebačka 5, 51000 Rijeka</item>
    </izvorni_sadrzaj>
    <derivirana_varijabla naziv="DomainObject.Predmet.ProtuStrankaListFormatedWithAdressOIB_1">
      <item>MONTE SERPO društvo s ograničenom odgovornošću za građenje i usluge, OIB 24865214691, Zagrebačka 5, 51000 Rijeka</item>
    </derivirana_varijabla>
  </DomainObject.Predmet.ProtuStrankaListFormatedWithAdressOIB>
  <DomainObject.Predmet.ProtuStrankaListNazivFormated>
    <izvorni_sadrzaj>
      <item>MONTE SERPO društvo s ograničenom odgovornošću za građenje i usluge</item>
    </izvorni_sadrzaj>
    <derivirana_varijabla naziv="DomainObject.Predmet.ProtuStrankaListNazivFormated_1">
      <item>MONTE SERPO društvo s ograničenom odgovornošću za građenje i usluge</item>
    </derivirana_varijabla>
  </DomainObject.Predmet.ProtuStrankaListNazivFormated>
  <DomainObject.Predmet.ProtuStrankaListNazivFormatedOIB>
    <izvorni_sadrzaj>
      <item>MONTE SERPO društvo s ograničenom odgovornošću za građenje i usluge, OIB 24865214691</item>
    </izvorni_sadrzaj>
    <derivirana_varijabla naziv="DomainObject.Predmet.ProtuStrankaListNazivFormatedOIB_1">
      <item>MONTE SERPO društvo s ograničenom odgovornošću za građenje i usluge, OIB 24865214691</item>
    </derivirana_varijabla>
  </DomainObject.Predmet.ProtuStrankaListNazivFormatedOIB>
  <DomainObject.Predmet.OstaliListFormated>
    <izvorni_sadrzaj>
      <item>Marco Dall'oglio</item>
    </izvorni_sadrzaj>
    <derivirana_varijabla naziv="DomainObject.Predmet.OstaliListFormated_1">
      <item>Marco Dall'oglio</item>
    </derivirana_varijabla>
  </DomainObject.Predmet.OstaliListFormated>
  <DomainObject.Predmet.OstaliListFormatedOIB>
    <izvorni_sadrzaj>
      <item>Marco Dall'oglio, OIB 24841744479</item>
    </izvorni_sadrzaj>
    <derivirana_varijabla naziv="DomainObject.Predmet.OstaliListFormatedOIB_1">
      <item>Marco Dall'oglio, OIB 24841744479</item>
    </derivirana_varijabla>
  </DomainObject.Predmet.OstaliListFormatedOIB>
  <DomainObject.Predmet.OstaliListFormatedWithAdress>
    <izvorni_sadrzaj>
      <item>Marco Dall'oglio, Via E. Ferri 91, San Benedetto</item>
    </izvorni_sadrzaj>
    <derivirana_varijabla naziv="DomainObject.Predmet.OstaliListFormatedWithAdress_1">
      <item>Marco Dall'oglio, Via E. Ferri 91, San Benedetto</item>
    </derivirana_varijabla>
  </DomainObject.Predmet.OstaliListFormatedWithAdress>
  <DomainObject.Predmet.OstaliListFormatedWithAdressOIB>
    <izvorni_sadrzaj>
      <item>Marco Dall'oglio, OIB 24841744479, Via E. Ferri 91, San Benedetto</item>
    </izvorni_sadrzaj>
    <derivirana_varijabla naziv="DomainObject.Predmet.OstaliListFormatedWithAdressOIB_1">
      <item>Marco Dall'oglio, OIB 24841744479, Via E. Ferri 91, San Benedetto</item>
    </derivirana_varijabla>
  </DomainObject.Predmet.OstaliListFormatedWithAdressOIB>
  <DomainObject.Predmet.OstaliListNazivFormated>
    <izvorni_sadrzaj>
      <item>Marco Dall'oglio</item>
    </izvorni_sadrzaj>
    <derivirana_varijabla naziv="DomainObject.Predmet.OstaliListNazivFormated_1">
      <item>Marco Dall'oglio</item>
    </derivirana_varijabla>
  </DomainObject.Predmet.OstaliListNazivFormated>
  <DomainObject.Predmet.OstaliListNazivFormatedOIB>
    <izvorni_sadrzaj>
      <item>Marco Dall'oglio, OIB 24841744479</item>
    </izvorni_sadrzaj>
    <derivirana_varijabla naziv="DomainObject.Predmet.OstaliListNazivFormatedOIB_1">
      <item>Marco Dall'oglio, OIB 24841744479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SERPO društvo s ograničenom odgovornošću za građenje i usluge</izvorni_sadrzaj>
    <derivirana_varijabla naziv="DomainObject.Predmet.ProtustrankaIDrugi_1">MONTE SERPO društvo s ograničenom odgovornošću za građenje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SERPO društvo s ograničenom odgovornošću za građenje i usluge, OIB 24865214691, Zagrebačka 5, 51000 Rijeka</izvorni_sadrzaj>
    <derivirana_varijabla naziv="DomainObject.Predmet.ProtustrankaIDrugiAdressOIB_1">MONTE SERPO društvo s ograničenom odgovornošću za građenje i usluge, OIB 24865214691,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SERPO društvo s ograničenom odgovornošću za građenje i usluge</item>
      <item>Marco Dall'oglio</item>
    </izvorni_sadrzaj>
    <derivirana_varijabla naziv="DomainObject.Predmet.SudioniciListNaziv_1">
      <item>FINA  Rijeka</item>
      <item>MONTE SERPO društvo s ograničenom odgovornošću za građenje i usluge</item>
      <item>Marco Dall'oglio</item>
    </derivirana_varijabla>
  </DomainObject.Predmet.SudioniciListNaziv>
  <DomainObject.Predmet.SudioniciListAdressOIB>
    <izvorni_sadrzaj>
      <item>FINA  Rijeka, OIB 85821130368, Frana Kurelca 8,51000 Rijeka</item>
      <item>MONTE SERPO društvo s ograničenom odgovornošću za građenje i usluge, OIB 24865214691, Zagrebačka 5,51000 Rijeka</item>
      <item>Marco Dall'oglio, OIB 24841744479, Via E. Ferri 91,San Benedetto</item>
    </izvorni_sadrzaj>
    <derivirana_varijabla naziv="DomainObject.Predmet.SudioniciListAdressOIB_1">
      <item>FINA  Rijeka, OIB 85821130368, Frana Kurelca 8,51000 Rijeka</item>
      <item>MONTE SERPO društvo s ograničenom odgovornošću za građenje i usluge, OIB 24865214691, Zagrebačka 5,51000 Rijeka</item>
      <item>Marco Dall'oglio, OIB 24841744479, Via E. Ferri 91,San Benedetto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24865214691</item>
      <item>, OIB 24841744479</item>
    </izvorni_sadrzaj>
    <derivirana_varijabla naziv="DomainObject.Predmet.SudioniciListNazivOIB_1">
      <item>, OIB 85821130368</item>
      <item>, OIB 24865214691</item>
      <item>, OIB 24841744479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DAB1D-E2F1-4025-95E8-431AC7034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618</properties:Words>
  <properties:Characters>3412</properties:Characters>
  <properties:Lines>97</properties:Lines>
  <properties:Paragraphs>46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2018-01-11T13:48:00Z</dcterms:created>
  <dc:creator>stecaj</dc:creator>
  <cp:lastModifiedBy>Jasna Radulović</cp:lastModifiedBy>
  <cp:lastPrinted>2018-01-11T13:52:00Z</cp:lastPrinted>
  <dcterms:modified xmlns:xsi="http://www.w3.org/2001/XMLSchema-instance" xsi:type="dcterms:W3CDTF">2018-01-11T13:54:00Z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