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c106" w14:paraId="13dc1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44B9">
        <w:t>3126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44B9">
        <w:t xml:space="preserve">03.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569C0">
        <w:t xml:space="preserve">DELFI NEKRETNINE d.o.o., Zagreb, Radoslava Cimermana 58d </w:t>
      </w:r>
      <w:r w:rsidR="00AC4528">
        <w:t>(OIB</w:t>
      </w:r>
      <w:r w:rsidR="00CB0338">
        <w:t>: 95719176695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569C0">
        <w:t xml:space="preserve">50.062,85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D44B9">
        <w:t xml:space="preserve">03.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54EC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569C0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44B9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  <w:rsid w:val="00FF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St-3126/2015</izvorni_sadrzaj>
    <derivirana_varijabla naziv="DomainObject.Predmet.OznakaBroj_1">St-3126/2015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 NEKRETNINE d.o.o. zastupanog po punomoćniku Saša Petek</izvorni_sadrzaj>
    <derivirana_varijabla naziv="DomainObject.Predmet.ProtustrankaFormated_1">  DELFI NEKRETNINE d.o.o. zastupanog po punomoćniku Saša Petek</derivirana_varijabla>
  </DomainObject.Predmet.ProtustrankaFormated>
  <DomainObject.Predmet.ProtustrankaFormatedOIB>
    <izvorni_sadrzaj>  DELFI NEKRETNINE d.o.o., OIB 35697159879 zastupanog po punomoćniku Saša Petek</izvorni_sadrzaj>
    <derivirana_varijabla naziv="DomainObject.Predmet.ProtustrankaFormatedOIB_1">  DELFI NEKRETNINE d.o.o., OIB 35697159879 zastupanog po punomoćniku Saša Petek</derivirana_varijabla>
  </DomainObject.Predmet.ProtustrankaFormatedOIB>
  <DomainObject.Predmet.ProtustrankaFormatedWithAdress>
    <izvorni_sadrzaj> DELFI NEKRETNINE d.o.o., Radoslava Cimermana 58/d, 10000 Zagreb zastupanog po punomoćniku Saša Petek</izvorni_sadrzaj>
    <derivirana_varijabla naziv="DomainObject.Predmet.ProtustrankaFormatedWithAdress_1"> DELFI NEKRETNINE d.o.o., Radoslava Cimermana 58/d, 10000 Zagreb zastupanog po punomoćniku Saša Petek</derivirana_varijabla>
  </DomainObject.Predmet.ProtustrankaFormatedWithAdress>
  <DomainObject.Predmet.ProtustrankaFormatedWithAdressOIB>
    <izvorni_sadrzaj> DELFI NEKRETNINE d.o.o., OIB 35697159879, Radoslava Cimermana 58/d, 10000 Zagreb zastupanog po punomoćniku Saša Petek</izvorni_sadrzaj>
    <derivirana_varijabla naziv="DomainObject.Predmet.ProtustrankaFormatedWithAdressOIB_1"> DELFI NEKRETNINE d.o.o., OIB 35697159879, Radoslava Cimermana 58/d, 10000 Zagreb zastupanog po punomoćniku Saša Petek</derivirana_varijabla>
  </DomainObject.Predmet.ProtustrankaFormatedWithAdressOIB>
  <DomainObject.Predmet.ProtustrankaWithAdress>
    <izvorni_sadrzaj>DELFI NEKRETNINE d.o.o. Radoslava Cimermana 58/d, 10000 Zagreb</izvorni_sadrzaj>
    <derivirana_varijabla naziv="DomainObject.Predmet.ProtustrankaWithAdress_1">DELFI NEKRETNINE d.o.o. Radoslava Cimermana 58/d, 10000 Zagreb</derivirana_varijabla>
  </DomainObject.Predmet.ProtustrankaWithAdress>
  <DomainObject.Predmet.ProtustrankaWithAdressOIB>
    <izvorni_sadrzaj>DELFI NEKRETNINE d.o.o., OIB 35697159879, Radoslava Cimermana 58/d, 10000 Zagreb</izvorni_sadrzaj>
    <derivirana_varijabla naziv="DomainObject.Predmet.ProtustrankaWithAdressOIB_1">DELFI NEKRETNINE d.o.o., OIB 35697159879, Radoslava Cimermana 58/d, 10000 Zagreb</derivirana_varijabla>
  </DomainObject.Predmet.ProtustrankaWithAdressOIB>
  <DomainObject.Predmet.ProtustrankaNazivFormated>
    <izvorni_sadrzaj>DELFI NEKRETNINE d.o.o.</izvorni_sadrzaj>
    <derivirana_varijabla naziv="DomainObject.Predmet.ProtustrankaNazivFormated_1">DELFI NEKRETNINE d.o.o.</derivirana_varijabla>
  </DomainObject.Predmet.ProtustrankaNazivFormated>
  <DomainObject.Predmet.ProtustrankaNazivFormatedOIB>
    <izvorni_sadrzaj>DELFI NEKRETNINE d.o.o., OIB 35697159879</izvorni_sadrzaj>
    <derivirana_varijabla naziv="DomainObject.Predmet.ProtustrankaNazivFormatedOIB_1">DELFI NEKRETNINE d.o.o., OIB 35697159879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 NEKRETNINE d.o.o. zastupanog po punomoćniku Saša Petek</item>
    </izvorni_sadrzaj>
    <derivirana_varijabla naziv="DomainObject.Predmet.ProtuStrankaListFormated_1">
      <item>DELFI NEKRETNINE d.o.o. zastupanog po punomoćniku Saša Petek</item>
    </derivirana_varijabla>
  </DomainObject.Predmet.ProtuStrankaListFormated>
  <DomainObject.Predmet.ProtuStrankaListFormatedOIB>
    <izvorni_sadrzaj>
      <item>DELFI NEKRETNINE d.o.o., OIB 35697159879 zastupanog po punomoćniku Saša Petek</item>
    </izvorni_sadrzaj>
    <derivirana_varijabla naziv="DomainObject.Predmet.ProtuStrankaListFormatedOIB_1">
      <item>DELFI NEKRETNINE d.o.o., OIB 35697159879 zastupanog po punomoćniku Saša Petek</item>
    </derivirana_varijabla>
  </DomainObject.Predmet.ProtuStrankaListFormatedOIB>
  <DomainObject.Predmet.ProtuStrankaListFormatedWithAdress>
    <izvorni_sadrzaj>
      <item>DELFI NEKRETNINE d.o.o., Radoslava Cimermana 58/d, 10000 Zagreb zastupanog po punomoćniku Saša Petek</item>
    </izvorni_sadrzaj>
    <derivirana_varijabla naziv="DomainObject.Predmet.ProtuStrankaListFormatedWithAdress_1">
      <item>DELFI NEKRETNINE d.o.o., Radoslava Cimermana 58/d, 10000 Zagreb zastupanog po punomoćniku Saša Petek</item>
    </derivirana_varijabla>
  </DomainObject.Predmet.ProtuStrankaListFormatedWithAdress>
  <DomainObject.Predmet.ProtuStrankaListFormatedWithAdressOIB>
    <izvorni_sadrzaj>
      <item>DELFI NEKRETNINE d.o.o., OIB 35697159879, Radoslava Cimermana 58/d, 10000 Zagreb zastupanog po punomoćniku Saša Petek</item>
    </izvorni_sadrzaj>
    <derivirana_varijabla naziv="DomainObject.Predmet.ProtuStrankaListFormatedWithAdressOIB_1">
      <item>DELFI NEKRETNINE d.o.o., OIB 35697159879, Radoslava Cimermana 58/d, 10000 Zagreb zastupanog po punomoćniku Saša Petek</item>
    </derivirana_varijabla>
  </DomainObject.Predmet.ProtuStrankaListFormatedWithAdressOIB>
  <DomainObject.Predmet.ProtuStrankaListNazivFormated>
    <izvorni_sadrzaj>
      <item>DELFI NEKRETNINE d.o.o.</item>
    </izvorni_sadrzaj>
    <derivirana_varijabla naziv="DomainObject.Predmet.ProtuStrankaListNazivFormated_1">
      <item>DELFI NEKRETNINE d.o.o.</item>
    </derivirana_varijabla>
  </DomainObject.Predmet.ProtuStrankaListNazivFormated>
  <DomainObject.Predmet.ProtuStrankaListNazivFormatedOIB>
    <izvorni_sadrzaj>
      <item>DELFI NEKRETNINE d.o.o., OIB 35697159879</item>
    </izvorni_sadrzaj>
    <derivirana_varijabla naziv="DomainObject.Predmet.ProtuStrankaListNazivFormatedOIB_1">
      <item>DELFI NEKRETNINE d.o.o., OIB 35697159879</item>
    </derivirana_varijabla>
  </DomainObject.Predmet.ProtuStrankaListNazivFormatedOIB>
  <DomainObject.Predmet.OstaliListFormated>
    <izvorni_sadrzaj>
      <item>Saša Petek punomoćnik sudionika u postupku DELFI NEKRETNINE d.o.o.</item>
    </izvorni_sadrzaj>
    <derivirana_varijabla naziv="DomainObject.Predmet.OstaliListFormated_1">
      <item>Saša Petek punomoćnik sudionika u postupku DELFI NEKRETNINE d.o.o.</item>
    </derivirana_varijabla>
  </DomainObject.Predmet.OstaliListFormated>
  <DomainObject.Predmet.OstaliListFormatedOIB>
    <izvorni_sadrzaj>
      <item>Saša Petek, OIB 05135716086 punomoćnik sudionika u postupku DELFI NEKRETNINE d.o.o.</item>
    </izvorni_sadrzaj>
    <derivirana_varijabla naziv="DomainObject.Predmet.OstaliListFormatedOIB_1">
      <item>Saša Petek, OIB 05135716086 punomoćnik sudionika u postupku DELFI NEKRETNINE d.o.o.</item>
    </derivirana_varijabla>
  </DomainObject.Predmet.OstaliListFormatedOIB>
  <DomainObject.Predmet.OstaliListFormatedWithAdress>
    <izvorni_sadrzaj>
      <item>Saša Petek, Radoslava Cimermana 58/d, 10000 Zagreb punomoćnik sudionika u postupku DELFI NEKRETNINE d.o.o.</item>
    </izvorni_sadrzaj>
    <derivirana_varijabla naziv="DomainObject.Predmet.OstaliListFormatedWithAdress_1">
      <item>Saša Petek, Radoslava Cimermana 58/d, 10000 Zagreb punomoćnik sudionika u postupku DELFI NEKRETNINE d.o.o.</item>
    </derivirana_varijabla>
  </DomainObject.Predmet.OstaliListFormatedWithAdress>
  <DomainObject.Predmet.OstaliListFormatedWithAdressOIB>
    <izvorni_sadrzaj>
      <item>Saša Petek, OIB 05135716086, Radoslava Cimermana 58/d, 10000 Zagreb punomoćnik sudionika u postupku DELFI NEKRETNINE d.o.o.</item>
    </izvorni_sadrzaj>
    <derivirana_varijabla naziv="DomainObject.Predmet.OstaliListFormatedWithAdressOIB_1">
      <item>Saša Petek, OIB 05135716086, Radoslava Cimermana 58/d, 10000 Zagreb punomoćnik sudionika u postupku DELFI NEKRETNINE d.o.o.</item>
    </derivirana_varijabla>
  </DomainObject.Predmet.OstaliListFormatedWithAdressOIB>
  <DomainObject.Predmet.OstaliListNazivFormated>
    <izvorni_sadrzaj>
      <item>Saša Petek</item>
    </izvorni_sadrzaj>
    <derivirana_varijabla naziv="DomainObject.Predmet.OstaliListNazivFormated_1">
      <item>Saša Petek</item>
    </derivirana_varijabla>
  </DomainObject.Predmet.OstaliListNazivFormated>
  <DomainObject.Predmet.OstaliListNazivFormatedOIB>
    <izvorni_sadrzaj>
      <item>Saša Petek, OIB 05135716086</item>
    </izvorni_sadrzaj>
    <derivirana_varijabla naziv="DomainObject.Predmet.OstaliListNazivFormatedOIB_1">
      <item>Saša Petek, OIB 05135716086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 NEKRETNINE d.o.o.</izvorni_sadrzaj>
    <derivirana_varijabla naziv="DomainObject.Predmet.ProtustrankaIDrugi_1">DELFI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 NEKRETNINE d.o.o., OIB 35697159879, Radoslava Cimermana 58/d, 10000 Zagreb</izvorni_sadrzaj>
    <derivirana_varijabla naziv="DomainObject.Predmet.ProtustrankaIDrugiAdressOIB_1">DELFI NEKRETNINE d.o.o., OIB 35697159879, Radoslava Cimermana 58/d,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 NEKRETNINE d.o.o.</item>
      <item>Saša Petek</item>
    </izvorni_sadrzaj>
    <derivirana_varijabla naziv="DomainObject.Predmet.SudioniciListNaziv_1">
      <item>FINA Regionalni centar Zagreb</item>
      <item>DELFI NEKRETNINE d.o.o.</item>
      <item>Saša Petek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izvorni_sadrzaj>
    <derivirana_varijabla naziv="DomainObject.Predmet.SudioniciListAdressOIB_1"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35697159879</item>
      <item>, OIB 05135716086</item>
    </izvorni_sadrzaj>
    <derivirana_varijabla naziv="DomainObject.Predmet.SudioniciListNazivOIB_1">
      <item>, OIB 85821130368</item>
      <item>, OIB 35697159879</item>
      <item>, OIB 05135716086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2015-12-03T08:12:00Z</dcterms:created>
  <dc:creator>ilukac</dc:creator>
  <cp:lastModifiedBy>Anita Ban</cp:lastModifiedBy>
  <cp:lastPrinted>2015-11-18T13:13:00Z</cp:lastPrinted>
  <dcterms:modified xmlns:xsi="http://www.w3.org/2001/XMLSchema-instance" xsi:type="dcterms:W3CDTF">2015-12-03T08:17:00Z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