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c1d0" w14:paraId="12dc1d0" w:rsidRDefault="00D05011" w:rsidP="00D05011" w:rsidR="00D05011">
      <w:pPr>
        <w15:collapsed w:val="false"/>
      </w:pPr>
      <w:bookmarkStart w:name="_GoBack" w:id="0"/>
      <w:bookmarkEnd w:id="0"/>
    </w:p>
    <w:p w:rsidRDefault="00D05011" w:rsidP="00D05011" w:rsidR="00D05011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011" w:rsidP="00D05011" w:rsidR="00D05011">
      <w:r>
        <w:rPr>
          <w:b/>
          <w:bCs/>
        </w:rPr>
        <w:t xml:space="preserve">                                   </w:t>
      </w:r>
    </w:p>
    <w:p w:rsidRDefault="00D05011" w:rsidP="00D05011" w:rsidR="00D05011">
      <w:r>
        <w:t>REPUBLIKA HRVATSKA</w:t>
      </w:r>
    </w:p>
    <w:p w:rsidRDefault="00D05011" w:rsidP="00D05011" w:rsidR="00D05011">
      <w:r>
        <w:t xml:space="preserve">TRGOVAČKI SUD U OSIJEKU </w:t>
      </w:r>
    </w:p>
    <w:p w:rsidRDefault="00D05011" w:rsidP="00D05011" w:rsidR="00D05011">
      <w:r>
        <w:t>STALNA SLUŽBA U SLAVONSKOM BRODU                                         3 St-1660/2016-41</w:t>
      </w:r>
    </w:p>
    <w:p w:rsidRDefault="00D05011" w:rsidP="00D05011" w:rsidR="00D05011">
      <w:r>
        <w:t>Trg pobjede 13</w:t>
      </w:r>
    </w:p>
    <w:p w:rsidRDefault="00D05011" w:rsidP="00D05011" w:rsidR="00D05011">
      <w:r>
        <w:t>35000 Slavonski Brod</w:t>
      </w:r>
    </w:p>
    <w:p w:rsidRDefault="00D05011" w:rsidP="00D05011" w:rsidR="00D05011"/>
    <w:p w:rsidRDefault="00D05011" w:rsidP="00D05011" w:rsidR="00D05011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D05011" w:rsidP="00D05011" w:rsidR="00D05011">
      <w:pPr>
        <w:jc w:val="center"/>
        <w:rPr>
          <w:b/>
          <w:bCs/>
          <w:color w:val="222222"/>
        </w:rPr>
      </w:pPr>
    </w:p>
    <w:p w:rsidRDefault="00D05011" w:rsidP="00D05011" w:rsidR="00D05011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R J E Š E N J E    </w:t>
      </w:r>
    </w:p>
    <w:p w:rsidRDefault="00D05011" w:rsidP="00D05011" w:rsidR="00D05011">
      <w:pPr>
        <w:rPr>
          <w:color w:val="222222"/>
        </w:rPr>
      </w:pPr>
    </w:p>
    <w:p w:rsidRDefault="00D05011" w:rsidP="00D05011" w:rsidR="00D05011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OSIJEKU, STALNA SLUŽBA U SLAVONSKOM BRODU</w:t>
      </w:r>
      <w:r>
        <w:t xml:space="preserve">, po stečajnoj sutkinji Danieli Martini Maoduš,  u stečajnom postupku nad </w:t>
      </w:r>
      <w:r>
        <w:rPr>
          <w:b/>
        </w:rPr>
        <w:t xml:space="preserve">KTC PRIZMA d.o.o. u stečaju, Primorska 33, Mihaljevci, OIB: 99682301115, </w:t>
      </w:r>
      <w:r>
        <w:t xml:space="preserve">koga zastupa stečajni upravitelj Zorislav Novoselac, 4. kolovoza 2017. </w:t>
      </w:r>
    </w:p>
    <w:p w:rsidRDefault="00D05011" w:rsidP="00D05011" w:rsidR="00D05011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D05011" w:rsidP="00D05011" w:rsidR="00D05011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D05011" w:rsidP="00D05011" w:rsidR="00D05011">
      <w:pPr>
        <w:rPr>
          <w:color w:val="222222"/>
        </w:rPr>
      </w:pPr>
    </w:p>
    <w:p w:rsidRDefault="00D05011" w:rsidP="00D05011" w:rsidR="00D05011" w:rsidRPr="00D05011">
      <w:pPr>
        <w:pStyle w:val="Odlomakpopisa"/>
        <w:numPr>
          <w:ilvl w:val="0"/>
          <w:numId w:val="2"/>
        </w:numPr>
        <w:jc w:val="both"/>
      </w:pPr>
      <w:r w:rsidRPr="00D05011">
        <w:t>Određuje se prodaja u stečajnom postupku nekretnina stečajnog dužnika pod razlučnim pravom kako slijedi:</w:t>
      </w:r>
    </w:p>
    <w:p w:rsidRDefault="00D05011" w:rsidP="00D05011" w:rsidR="00D05011">
      <w:pPr>
        <w:pStyle w:val="Odlomakpopisa"/>
        <w:ind w:left="1080"/>
        <w:jc w:val="both"/>
        <w:rPr>
          <w:b/>
        </w:rPr>
      </w:pPr>
    </w:p>
    <w:p w:rsidRDefault="00D05011" w:rsidP="00D05011" w:rsidR="00D05011">
      <w:pPr>
        <w:pStyle w:val="Odlomakpopisa"/>
        <w:numPr>
          <w:ilvl w:val="0"/>
          <w:numId w:val="3"/>
        </w:numPr>
        <w:jc w:val="both"/>
      </w:pPr>
      <w:r>
        <w:rPr>
          <w:b/>
        </w:rPr>
        <w:t xml:space="preserve">upisanim </w:t>
      </w:r>
      <w:r w:rsidRPr="00D05011">
        <w:rPr>
          <w:b/>
        </w:rPr>
        <w:t>zk.ulošku 1865 k.o. Kutjevo, k.č.br. 2219/68, oranica Kamenjača u površini od 1816 m2</w:t>
      </w:r>
      <w:r>
        <w:t xml:space="preserve"> koja</w:t>
      </w:r>
      <w:r w:rsidRPr="00D05011">
        <w:rPr>
          <w:bCs/>
          <w:color w:val="222222"/>
        </w:rPr>
        <w:t xml:space="preserve"> nekretnine se vodi na stečajnom dužniku </w:t>
      </w:r>
      <w:r>
        <w:t>KTC PRIZMA d.o.o. u stečaju, Primorska 33, Mihaljevci.</w:t>
      </w:r>
    </w:p>
    <w:p w:rsidRDefault="00D05011" w:rsidP="00D05011" w:rsidR="00D05011">
      <w:pPr>
        <w:ind w:firstLine="360"/>
        <w:jc w:val="both"/>
        <w:rPr>
          <w:color w:val="222222"/>
        </w:rPr>
      </w:pPr>
    </w:p>
    <w:p w:rsidRDefault="00D05011" w:rsidP="00D05011" w:rsidR="00D05011">
      <w:pPr>
        <w:ind w:firstLine="360"/>
        <w:jc w:val="both"/>
        <w:rPr>
          <w:color w:val="222222"/>
        </w:rPr>
      </w:pPr>
    </w:p>
    <w:p w:rsidRDefault="00D05011" w:rsidP="00D05011" w:rsidR="00D05011" w:rsidRPr="00D05011">
      <w:pPr>
        <w:pStyle w:val="Odlomakpopisa"/>
        <w:numPr>
          <w:ilvl w:val="0"/>
          <w:numId w:val="2"/>
        </w:numPr>
        <w:jc w:val="both"/>
        <w:rPr>
          <w:b/>
          <w:bCs/>
          <w:color w:val="222222"/>
        </w:rPr>
      </w:pPr>
      <w:r w:rsidRPr="00D05011">
        <w:rPr>
          <w:color w:val="222222"/>
        </w:rPr>
        <w:t>Nalaže se upis zabilježbe prodaje u stečajnom postupku Zemljišno-knjižnom odjelu Općinskog suda u Požegi  za nekretninu</w:t>
      </w:r>
      <w:r w:rsidRPr="00D05011">
        <w:rPr>
          <w:bCs/>
          <w:color w:val="222222"/>
        </w:rPr>
        <w:t xml:space="preserve">: </w:t>
      </w:r>
    </w:p>
    <w:p w:rsidRDefault="00D05011" w:rsidP="00D05011" w:rsidR="00D05011">
      <w:pPr>
        <w:jc w:val="both"/>
        <w:rPr>
          <w:b/>
          <w:bCs/>
          <w:color w:val="222222"/>
        </w:rPr>
      </w:pPr>
    </w:p>
    <w:p w:rsidRDefault="00D05011" w:rsidP="00D05011" w:rsidR="00D05011">
      <w:pPr>
        <w:pStyle w:val="Odlomakpopisa"/>
        <w:numPr>
          <w:ilvl w:val="0"/>
          <w:numId w:val="1"/>
        </w:numPr>
        <w:jc w:val="both"/>
      </w:pPr>
      <w:r>
        <w:rPr>
          <w:b/>
        </w:rPr>
        <w:t>zk.ulošku 1865 k.o. Kutjevo, k.č.br. 2219/68, oranica Kamenjača u površini od 1816 m2</w:t>
      </w:r>
      <w:r>
        <w:t xml:space="preserve"> koja</w:t>
      </w:r>
      <w:r>
        <w:rPr>
          <w:bCs/>
          <w:color w:val="222222"/>
        </w:rPr>
        <w:t xml:space="preserve"> nekretnine se vodi na stečajnom dužniku </w:t>
      </w:r>
      <w:r>
        <w:t>KTC PRIZMA d.o.o. u stečaju, Primorska 33, Mihaljevci.</w:t>
      </w:r>
    </w:p>
    <w:p w:rsidRDefault="00D05011" w:rsidP="00D05011" w:rsidR="00D05011">
      <w:pPr>
        <w:pStyle w:val="Odlomakpopisa"/>
        <w:ind w:left="1080"/>
        <w:jc w:val="both"/>
      </w:pPr>
    </w:p>
    <w:p w:rsidRDefault="00D05011" w:rsidP="00D05011" w:rsidR="00D05011">
      <w:pPr>
        <w:jc w:val="both"/>
        <w:rPr>
          <w:b/>
          <w:bCs/>
          <w:color w:val="222222"/>
        </w:rPr>
      </w:pPr>
    </w:p>
    <w:p w:rsidRDefault="00D05011" w:rsidP="00D05011" w:rsidR="00D05011">
      <w:pPr>
        <w:ind w:firstLine="708" w:left="2832"/>
        <w:jc w:val="both"/>
      </w:pPr>
      <w:r>
        <w:t xml:space="preserve">      Obrazloženje </w:t>
      </w:r>
    </w:p>
    <w:p w:rsidRDefault="00D05011" w:rsidP="00D05011" w:rsidR="00D05011">
      <w:pPr>
        <w:ind w:firstLine="708" w:left="2832"/>
        <w:jc w:val="both"/>
      </w:pPr>
    </w:p>
    <w:p w:rsidRDefault="00D05011" w:rsidP="00D05011" w:rsidR="00D05011">
      <w:pPr>
        <w:jc w:val="both"/>
      </w:pPr>
      <w:r>
        <w:t>            Na Skupštini koja je održana dana 23. veljače 2017. steč.upravitelj je predložio prodaju nekretnina označenih u toč. I. ovog rješenja u stečajnom postupku, ali pogrešno je označio da se radi o slobodnoj imovini, iako se radi o nekretinama pod razlučnim pravom.</w:t>
      </w:r>
    </w:p>
    <w:p w:rsidRDefault="00D05011" w:rsidP="00D05011" w:rsidR="00D05011">
      <w:pPr>
        <w:jc w:val="both"/>
      </w:pPr>
    </w:p>
    <w:p w:rsidRDefault="00D05011" w:rsidP="00D05011" w:rsidR="00D05011">
      <w:pPr>
        <w:ind w:firstLine="708"/>
        <w:jc w:val="both"/>
      </w:pPr>
      <w:r>
        <w:t>Stoga postoji prijedlog steč.upravitelja za prodaju predmetne imovine u steč.postupku što je uvjet za donošenje rješenja o prodaji nekretnina u steč.postupku po čl. 247. Stečajnog zakona NN 71/15.</w:t>
      </w:r>
    </w:p>
    <w:p w:rsidRDefault="00D05011" w:rsidP="00D05011" w:rsidR="00D05011">
      <w:pPr>
        <w:ind w:firstLine="708"/>
        <w:jc w:val="both"/>
      </w:pPr>
    </w:p>
    <w:p w:rsidRDefault="00D05011" w:rsidP="00D05011" w:rsidR="00D05011">
      <w:pPr>
        <w:ind w:firstLine="708"/>
        <w:jc w:val="both"/>
      </w:pPr>
    </w:p>
    <w:p w:rsidRDefault="00D05011" w:rsidP="00D05011" w:rsidR="00D05011">
      <w:pPr>
        <w:ind w:firstLine="708"/>
        <w:jc w:val="both"/>
      </w:pPr>
    </w:p>
    <w:p w:rsidRDefault="00D05011" w:rsidP="00D05011" w:rsidR="00D05011">
      <w:pPr>
        <w:jc w:val="both"/>
      </w:pPr>
    </w:p>
    <w:p w:rsidRDefault="00D05011" w:rsidP="00D05011" w:rsidR="00D05011">
      <w:pPr>
        <w:jc w:val="both"/>
      </w:pPr>
      <w:r>
        <w:tab/>
        <w:t>Stoga je potrebno upisati zabilježbu prodaje u zemljišnim knjigama na predmetnim nekretninama.</w:t>
      </w:r>
    </w:p>
    <w:p w:rsidRDefault="00D05011" w:rsidP="00D05011" w:rsidR="00D05011">
      <w:pPr>
        <w:jc w:val="both"/>
      </w:pPr>
      <w:r>
        <w:tab/>
        <w:t>Stoga je odlučeno kao u izreci rješenja.</w:t>
      </w:r>
    </w:p>
    <w:p w:rsidRDefault="00D05011" w:rsidP="00D05011" w:rsidR="00D05011">
      <w:pPr>
        <w:jc w:val="both"/>
      </w:pPr>
      <w:r>
        <w:tab/>
      </w:r>
    </w:p>
    <w:p w:rsidRDefault="00D05011" w:rsidP="00D05011" w:rsidR="00D05011">
      <w:r>
        <w:t>            U Slavonskom Brodu 4. kolovoza 2017.</w:t>
      </w:r>
    </w:p>
    <w:p w:rsidRDefault="00D05011" w:rsidP="00D05011" w:rsidR="00D05011">
      <w:pPr>
        <w:ind w:firstLine="708" w:left="4956"/>
      </w:pPr>
    </w:p>
    <w:p w:rsidRDefault="00D05011" w:rsidP="00D05011" w:rsidR="00D05011">
      <w:pPr>
        <w:ind w:firstLine="708" w:left="4956"/>
      </w:pPr>
      <w:r>
        <w:t xml:space="preserve"> Stečajna sutkinja:</w:t>
      </w:r>
    </w:p>
    <w:p w:rsidRDefault="00D05011" w:rsidP="00D05011" w:rsidR="00D05011">
      <w:pPr>
        <w:ind w:firstLine="708" w:left="4956"/>
      </w:pPr>
    </w:p>
    <w:p w:rsidRDefault="00D05011" w:rsidP="00D05011" w:rsidR="00D05011">
      <w:r>
        <w:t>                                                                                 </w:t>
      </w:r>
      <w:r>
        <w:tab/>
        <w:t xml:space="preserve">       Daniela Martini Maoduš</w:t>
      </w:r>
    </w:p>
    <w:p w:rsidRDefault="00D05011" w:rsidP="00D05011" w:rsidR="00D05011"/>
    <w:p w:rsidRDefault="00D05011" w:rsidP="00D05011" w:rsidR="00D05011">
      <w:pPr>
        <w:jc w:val="both"/>
        <w:rPr>
          <w:b/>
          <w:bCs/>
          <w:sz w:val="20"/>
          <w:szCs w:val="20"/>
        </w:rPr>
      </w:pPr>
    </w:p>
    <w:p w:rsidRDefault="00D05011" w:rsidP="00D05011" w:rsidR="00D05011">
      <w:pPr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NAPUTAK O PRAVNOM LIJEKU:</w:t>
      </w:r>
      <w:r>
        <w:rPr>
          <w:sz w:val="16"/>
          <w:szCs w:val="16"/>
        </w:rPr>
        <w:t xml:space="preserve"> Protiv ove odluke dopuštena je žalba Visokom trgovačkom sudu u Zagrebu u roku od 8 dana po primitku ove odluke, a koji rok počinje teči istekom osmog dana od objave odluke na e oglasnoj ploči.  Žalba se podnosi putem ovog suda u tri primjerka.</w:t>
      </w:r>
    </w:p>
    <w:p w:rsidRDefault="00D05011" w:rsidP="00D05011" w:rsidR="00D05011">
      <w:pPr>
        <w:jc w:val="both"/>
        <w:rPr>
          <w:sz w:val="16"/>
          <w:szCs w:val="16"/>
        </w:rPr>
      </w:pPr>
    </w:p>
    <w:p w:rsidRDefault="00D05011" w:rsidP="00D05011" w:rsidR="00D05011">
      <w:pPr>
        <w:jc w:val="both"/>
        <w:rPr>
          <w:sz w:val="16"/>
          <w:szCs w:val="16"/>
        </w:rPr>
      </w:pPr>
    </w:p>
    <w:p w:rsidRDefault="00D05011" w:rsidP="00D05011" w:rsidR="00D05011">
      <w:pPr>
        <w:jc w:val="both"/>
        <w:rPr>
          <w:sz w:val="16"/>
          <w:szCs w:val="16"/>
        </w:rPr>
      </w:pPr>
      <w:r>
        <w:rPr>
          <w:sz w:val="16"/>
          <w:szCs w:val="16"/>
        </w:rPr>
        <w:t>- Objaviti na eOglasnoj ploči suda</w:t>
      </w:r>
    </w:p>
    <w:p w:rsidRDefault="00D05011" w:rsidP="00D05011" w:rsidR="00D05011">
      <w:pPr>
        <w:jc w:val="both"/>
        <w:rPr>
          <w:sz w:val="16"/>
          <w:szCs w:val="16"/>
        </w:rPr>
      </w:pPr>
      <w:r>
        <w:rPr>
          <w:sz w:val="16"/>
          <w:szCs w:val="16"/>
        </w:rPr>
        <w:t>-po isteku kalendara od 17 dana rješenje dostaviti zk odjelu uz dopis radi upisa zabilježbe</w:t>
      </w:r>
    </w:p>
    <w:p w:rsidRDefault="00D05011" w:rsidP="00D05011" w:rsidR="00D05011">
      <w:pPr>
        <w:jc w:val="both"/>
        <w:rPr>
          <w:sz w:val="16"/>
          <w:szCs w:val="16"/>
        </w:rPr>
      </w:pPr>
    </w:p>
    <w:p w:rsidRDefault="00D05011" w:rsidP="00D05011" w:rsidR="00D05011">
      <w:pPr>
        <w:rPr>
          <w:rFonts w:hAnsi="Calibri" w:ascii="Calibri"/>
          <w:sz w:val="16"/>
          <w:szCs w:val="16"/>
        </w:rPr>
      </w:pPr>
    </w:p>
    <w:p w:rsidRDefault="00D05011" w:rsidP="00D05011" w:rsidR="00D05011"/>
    <w:p w:rsidRDefault="00D05011" w:rsidP="00D05011" w:rsidR="00D05011"/>
    <w:p w:rsidRDefault="00D05011" w:rsidP="00D05011" w:rsidR="00D05011"/>
    <w:p w:rsidRDefault="00D05011" w:rsidP="00D05011" w:rsidR="00D05011"/>
    <w:p w:rsidRDefault="00D05011" w:rsidP="00D05011" w:rsidR="00D05011"/>
    <w:p w:rsidRDefault="00D05011" w:rsidP="00D05011" w:rsidR="00D05011"/>
    <w:p w:rsidRDefault="00D05011" w:rsidP="00D05011" w:rsidR="00D05011"/>
    <w:p w:rsidRDefault="00D05011" w:rsidP="00D05011" w:rsidR="00D05011"/>
    <w:p w:rsidRDefault="00D05011" w:rsidP="00D05011" w:rsidR="00D05011"/>
    <w:p w:rsidRDefault="0022100F" w:rsidR="0022100F"/>
    <w:sectPr w:rsidR="002210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C01C07"/>
    <w:multiLevelType w:val="hybridMultilevel"/>
    <w:tmpl w:val="DA6CEF50"/>
    <w:lvl w:tplc="D78CBC5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5D5D2B"/>
    <w:multiLevelType w:val="hybridMultilevel"/>
    <w:tmpl w:val="369EDB10"/>
    <w:lvl w:tplc="F230E2C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6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8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5011"/>
    <w:rsid w:val="0022100F"/>
    <w:rsid w:val="002969E3"/>
    <w:rsid w:val="00C87949"/>
    <w:rsid w:val="00D01F57"/>
    <w:rsid w:val="00D0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5011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050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50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501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9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9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9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9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9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5011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050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50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501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9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9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9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9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8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99682301115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99682301115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350</properties:Words>
  <properties:Characters>1820</properties:Characters>
  <properties:Lines>78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2017-08-04T10:25:00Z</dcterms:created>
  <dc:creator>wsadmin</dc:creator>
  <cp:lastModifiedBy>wsadmin</cp:lastModifiedBy>
  <cp:lastPrinted>2017-08-04T10:24:00Z</cp:lastPrinted>
  <dcterms:modified xmlns:xsi="http://www.w3.org/2001/XMLSchema-instance" xsi:type="dcterms:W3CDTF">2017-08-04T10:25:00Z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