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aa8f" w14:paraId="a5baa8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21B53">
        <w:t>71</w:t>
      </w:r>
      <w:r w:rsidR="00920AC9">
        <w:t>4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OIB: 85821130368, Regionalni centar Zagreb Podružnica </w:t>
      </w:r>
      <w:r w:rsidR="00D70F7A">
        <w:t>Karlovac, Ul. Pavla VItezovića 1</w:t>
      </w:r>
      <w:r>
        <w:t>, za pokretanje skraćenog stečajnog postupka nad dužnikom</w:t>
      </w:r>
      <w:r w:rsidR="00920AC9">
        <w:t xml:space="preserve"> ANIMA SANA j.d.o.o. za usluge Karlovac, Maksimilajna Vrhovca 3, MBS: 080924385, OIB: 56293860746, </w:t>
      </w:r>
      <w:r>
        <w:t xml:space="preserve"> dana </w:t>
      </w:r>
      <w:r w:rsidR="00C21B53">
        <w:t>24</w:t>
      </w:r>
      <w:r>
        <w:t xml:space="preserve">. listopada 2017.                      </w:t>
      </w:r>
    </w:p>
    <w:p w:rsidRDefault="00B30759" w:rsidP="00B30759" w:rsidR="00B30759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920AC9">
        <w:t>ANIMA SANA j.d.o.o. za usluge Karlovac, Maksimilajna Vrhovca 3, MBS: 080924385, OIB: 56293860746.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OIB: 63014812654, Sesvete, Kašinska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Zaključuje se skraćeni stečajni postupak nad dužnikom </w:t>
      </w:r>
      <w:r w:rsidR="00920AC9">
        <w:t>ANIMA SANA j.d.o.o. za usluge Karlovac, Maksimilajna Vrhovca 3, MBS: 080924385, OIB: 56293860746.</w:t>
      </w:r>
      <w:r w:rsidR="00C21B53"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</w:p>
    <w:p w:rsidRDefault="00920AC9" w:rsidP="00B30759" w:rsidR="00920AC9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920AC9">
        <w:rPr>
          <w:bCs/>
        </w:rPr>
        <w:t>24</w:t>
      </w:r>
      <w:r>
        <w:rPr>
          <w:bCs/>
        </w:rPr>
        <w:t xml:space="preserve">. ožujka 2017. zaprimio je zahtjev Financijske agencije, Regionalnog centra Zagreb, Podružnice </w:t>
      </w:r>
      <w:r w:rsidR="00D70F7A">
        <w:rPr>
          <w:bCs/>
        </w:rPr>
        <w:t>Karlovac</w:t>
      </w:r>
      <w:r>
        <w:rPr>
          <w:bCs/>
        </w:rPr>
        <w:t>, za provedbu skraćenog stečajnog postupka, Klasa: 110-07/17-01/04, Ur.broj: 04-06-17-1</w:t>
      </w:r>
      <w:r w:rsidR="00920AC9">
        <w:rPr>
          <w:bCs/>
        </w:rPr>
        <w:t>697</w:t>
      </w:r>
      <w:r>
        <w:rPr>
          <w:bCs/>
        </w:rPr>
        <w:t xml:space="preserve"> od </w:t>
      </w:r>
      <w:r w:rsidR="00920AC9">
        <w:rPr>
          <w:bCs/>
        </w:rPr>
        <w:t>23</w:t>
      </w:r>
      <w:r>
        <w:rPr>
          <w:bCs/>
        </w:rPr>
        <w:t>. ožujka 2017. nad stečajnim dužnikom</w:t>
      </w:r>
      <w:r>
        <w:t xml:space="preserve"> </w:t>
      </w:r>
      <w:r w:rsidR="00920AC9">
        <w:t>ANIMA SANA j.d.o.o. za usluge Karlovac, Maksimilajna Vrhovca 3, MBS: 080924385, OIB: 56293860746.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C21B53">
        <w:t>71</w:t>
      </w:r>
      <w:r w:rsidR="00920AC9">
        <w:t>4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C21B53">
        <w:t>30</w:t>
      </w:r>
      <w:r>
        <w:t>. kolovoza 2017., objavio oglas na mrežnoj stranici e-oglasna ploča sudova pod poslovnim brojem St-</w:t>
      </w:r>
      <w:r w:rsidR="00C21B53">
        <w:t>71</w:t>
      </w:r>
      <w:r w:rsidR="00920AC9">
        <w:t>4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21B53">
        <w:t>24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696377">
        <w:t>0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377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0AC9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0F7A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963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963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3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3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963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963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3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3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St-714/2017-4</izvorni_sadrzaj>
    <derivirana_varijabla naziv="DomainObject.Oznaka_1">St-714/2017-4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St-714/2017</izvorni_sadrzaj>
    <derivirana_varijabla naziv="DomainObject.Predmet.OznakaBroj_1">St-714/2017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ANIMA SANA j.d.o.o. za usluge</izvorni_sadrzaj>
    <derivirana_varijabla naziv="DomainObject.Predmet.ProtustrankaFormated_1">  ANIMA SANA j.d.o.o. za usluge</derivirana_varijabla>
  </DomainObject.Predmet.ProtustrankaFormated>
  <DomainObject.Predmet.ProtustrankaFormatedOIB>
    <izvorni_sadrzaj>  ANIMA SANA j.d.o.o. za usluge, OIB 56293860746</izvorni_sadrzaj>
    <derivirana_varijabla naziv="DomainObject.Predmet.ProtustrankaFormatedOIB_1">  ANIMA SANA j.d.o.o. za usluge, OIB 56293860746</derivirana_varijabla>
  </DomainObject.Predmet.ProtustrankaFormatedOIB>
  <DomainObject.Predmet.ProtustrankaFormatedWithAdress>
    <izvorni_sadrzaj> ANIMA SANA j.d.o.o. za usluge, Maksimilijana Vrhovca 3, 47000 Karlovac</izvorni_sadrzaj>
    <derivirana_varijabla naziv="DomainObject.Predmet.ProtustrankaFormatedWithAdress_1"> ANIMA SANA j.d.o.o. za usluge, Maksimilijana Vrhovca 3, 47000 Karlovac</derivirana_varijabla>
  </DomainObject.Predmet.ProtustrankaFormatedWithAdress>
  <DomainObject.Predmet.ProtustrankaFormatedWithAdressOIB>
    <izvorni_sadrzaj> ANIMA SANA j.d.o.o. za usluge, OIB 56293860746, Maksimilijana Vrhovca 3, 47000 Karlovac</izvorni_sadrzaj>
    <derivirana_varijabla naziv="DomainObject.Predmet.ProtustrankaFormatedWithAdressOIB_1"> ANIMA SANA j.d.o.o. za usluge, OIB 56293860746, Maksimilijana Vrhovca 3, 47000 Karlovac</derivirana_varijabla>
  </DomainObject.Predmet.ProtustrankaFormatedWithAdressOIB>
  <DomainObject.Predmet.ProtustrankaWithAdress>
    <izvorni_sadrzaj>ANIMA SANA j.d.o.o. za usluge Maksimilijana Vrhovca 3, 47000 Karlovac</izvorni_sadrzaj>
    <derivirana_varijabla naziv="DomainObject.Predmet.ProtustrankaWithAdress_1">ANIMA SANA j.d.o.o. za usluge Maksimilijana Vrhovca 3, 47000 Karlovac</derivirana_varijabla>
  </DomainObject.Predmet.ProtustrankaWithAdress>
  <DomainObject.Predmet.ProtustrankaWithAdressOIB>
    <izvorni_sadrzaj>ANIMA SANA j.d.o.o. za usluge, OIB 56293860746, Maksimilijana Vrhovca 3, 47000 Karlovac</izvorni_sadrzaj>
    <derivirana_varijabla naziv="DomainObject.Predmet.ProtustrankaWithAdressOIB_1">ANIMA SANA j.d.o.o. za usluge, OIB 56293860746, Maksimilijana Vrhovca 3, 47000 Karlovac</derivirana_varijabla>
  </DomainObject.Predmet.ProtustrankaWithAdressOIB>
  <DomainObject.Predmet.ProtustrankaNazivFormated>
    <izvorni_sadrzaj>ANIMA SANA j.d.o.o. za usluge</izvorni_sadrzaj>
    <derivirana_varijabla naziv="DomainObject.Predmet.ProtustrankaNazivFormated_1">ANIMA SANA j.d.o.o. za usluge</derivirana_varijabla>
  </DomainObject.Predmet.ProtustrankaNazivFormated>
  <DomainObject.Predmet.ProtustrankaNazivFormatedOIB>
    <izvorni_sadrzaj>ANIMA SANA j.d.o.o. za usluge, OIB 56293860746</izvorni_sadrzaj>
    <derivirana_varijabla naziv="DomainObject.Predmet.ProtustrankaNazivFormatedOIB_1">ANIMA SANA j.d.o.o. za usluge, OIB 56293860746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ANIMA SANA j.d.o.o. za usluge</item>
    </izvorni_sadrzaj>
    <derivirana_varijabla naziv="DomainObject.Predmet.ProtuStrankaListFormated_1">
      <item>ANIMA SANA j.d.o.o. za usluge</item>
    </derivirana_varijabla>
  </DomainObject.Predmet.ProtuStrankaListFormated>
  <DomainObject.Predmet.ProtuStrankaListFormatedOIB>
    <izvorni_sadrzaj>
      <item>ANIMA SANA j.d.o.o. za usluge, OIB 56293860746</item>
    </izvorni_sadrzaj>
    <derivirana_varijabla naziv="DomainObject.Predmet.ProtuStrankaListFormatedOIB_1">
      <item>ANIMA SANA j.d.o.o. za usluge, OIB 56293860746</item>
    </derivirana_varijabla>
  </DomainObject.Predmet.ProtuStrankaListFormatedOIB>
  <DomainObject.Predmet.ProtuStrankaListFormatedWithAdress>
    <izvorni_sadrzaj>
      <item>ANIMA SANA j.d.o.o. za usluge, Maksimilijana Vrhovca 3, 47000 Karlovac</item>
    </izvorni_sadrzaj>
    <derivirana_varijabla naziv="DomainObject.Predmet.ProtuStrankaListFormatedWithAdress_1">
      <item>ANIMA SANA j.d.o.o. za usluge, Maksimilijana Vrhovca 3, 47000 Karlovac</item>
    </derivirana_varijabla>
  </DomainObject.Predmet.ProtuStrankaListFormatedWithAdress>
  <DomainObject.Predmet.ProtuStrankaListFormatedWithAdressOIB>
    <izvorni_sadrzaj>
      <item>ANIMA SANA j.d.o.o. za usluge, OIB 56293860746, Maksimilijana Vrhovca 3, 47000 Karlovac</item>
    </izvorni_sadrzaj>
    <derivirana_varijabla naziv="DomainObject.Predmet.ProtuStrankaListFormatedWithAdressOIB_1">
      <item>ANIMA SANA j.d.o.o. za usluge, OIB 56293860746, Maksimilijana Vrhovca 3, 47000 Karlovac</item>
    </derivirana_varijabla>
  </DomainObject.Predmet.ProtuStrankaListFormatedWithAdressOIB>
  <DomainObject.Predmet.ProtuStrankaListNazivFormated>
    <izvorni_sadrzaj>
      <item>ANIMA SANA j.d.o.o. za usluge</item>
    </izvorni_sadrzaj>
    <derivirana_varijabla naziv="DomainObject.Predmet.ProtuStrankaListNazivFormated_1">
      <item>ANIMA SANA j.d.o.o. za usluge</item>
    </derivirana_varijabla>
  </DomainObject.Predmet.ProtuStrankaListNazivFormated>
  <DomainObject.Predmet.ProtuStrankaListNazivFormatedOIB>
    <izvorni_sadrzaj>
      <item>ANIMA SANA j.d.o.o. za usluge, OIB 56293860746</item>
    </izvorni_sadrzaj>
    <derivirana_varijabla naziv="DomainObject.Predmet.ProtuStrankaListNazivFormatedOIB_1">
      <item>ANIMA SANA j.d.o.o. za usluge, OIB 56293860746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St-714/2017-4</izvorni_sadrzaj>
    <derivirana_varijabla naziv="DomainObject.PoslovniBrojDokumenta_1">St-714/2017-4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ANIMA SANA j.d.o.o. za usluge</izvorni_sadrzaj>
    <derivirana_varijabla naziv="DomainObject.Predmet.ProtustrankaIDrugi_1">ANIMA SANA j.d.o.o.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ANIMA SANA j.d.o.o. za usluge, OIB 56293860746, Maksimilijana Vrhovca 3, 47000 Karlovac</izvorni_sadrzaj>
    <derivirana_varijabla naziv="DomainObject.Predmet.ProtustrankaIDrugiAdressOIB_1">ANIMA SANA j.d.o.o. za usluge, OIB 56293860746, Maksimilijana Vrhovca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 SANA j.d.o.o. za usluge</item>
      <item>FINA regionalni centar Zagreb, podružnica Karlovac</item>
    </izvorni_sadrzaj>
    <derivirana_varijabla naziv="DomainObject.Predmet.SudioniciListNaziv_1">
      <item>ANIMA SANA j.d.o.o. za usluge</item>
      <item>FINA regionalni centar Zagreb, podružnica Karlovac</item>
    </derivirana_varijabla>
  </DomainObject.Predmet.SudioniciListNaziv>
  <DomainObject.Predmet.SudioniciListAdressOIB>
    <izvorni_sadrzaj>
      <item>ANIMA SANA j.d.o.o. za usluge, OIB 56293860746, Maksimilijana Vrhovca 3,47000 Karlovac</item>
      <item>FINA regionalni centar Zagreb, podružnica Karlovac, OIB 85821130368, Vitezovićeva 1,47000 Karlovac</item>
    </izvorni_sadrzaj>
    <derivirana_varijabla naziv="DomainObject.Predmet.SudioniciListAdressOIB_1">
      <item>ANIMA SANA j.d.o.o. za usluge, OIB 56293860746, Maksimilijana Vrhovca 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56293860746</item>
      <item>, OIB 85821130368</item>
    </izvorni_sadrzaj>
    <derivirana_varijabla naziv="DomainObject.Predmet.SudioniciListNazivOIB_1">
      <item>, OIB 56293860746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CCAD3-D35F-4808-9978-C52846370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3145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2017-10-24T07:32:00Z</dcterms:created>
  <dc:creator>Korisnik</dc:creator>
  <cp:lastModifiedBy>Ljiljana Floršić</cp:lastModifiedBy>
  <cp:lastPrinted>2017-10-19T10:21:00Z</cp:lastPrinted>
  <dcterms:modified xmlns:xsi="http://www.w3.org/2001/XMLSchema-instance" xsi:type="dcterms:W3CDTF">2017-10-24T09:22:00Z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