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746e" w14:paraId="fe0746e" w:rsidRDefault="004B6138" w:rsidP="004B6138" w:rsidR="004B613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B6138" w:rsidP="004B6138" w:rsidR="004B613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B6138" w:rsidP="004B6138" w:rsidR="004B613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B6138" w:rsidP="004B6138" w:rsidR="004B613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St-679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4B6138" w:rsidP="004B6138" w:rsidR="004B613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B6138" w:rsidP="004B6138" w:rsidR="004B6138" w:rsidRPr="004C4B9E">
      <w:pPr>
        <w:rPr>
          <w:sz w:val="23"/>
          <w:szCs w:val="23"/>
        </w:rPr>
      </w:pPr>
    </w:p>
    <w:p w:rsidRDefault="004B6138" w:rsidP="004B6138" w:rsidR="004B613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B6138" w:rsidP="004B6138" w:rsidR="004B6138" w:rsidRPr="004C4B9E">
      <w:pPr>
        <w:rPr>
          <w:sz w:val="23"/>
          <w:szCs w:val="23"/>
        </w:rPr>
      </w:pP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ABF TURIST d.o.o., Poreč, Partizanska 13, OIB: 36553005007, dana 18. travnja 2016</w:t>
      </w:r>
      <w:r w:rsidRPr="004C4B9E">
        <w:rPr>
          <w:sz w:val="23"/>
          <w:szCs w:val="23"/>
        </w:rPr>
        <w:t xml:space="preserve">. 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ABF TURIST d.o.o., Poreč, Partizanska 13, OIB: 36553005007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7F4963">
        <w:rPr>
          <w:sz w:val="23"/>
          <w:szCs w:val="23"/>
          <w:lang w:val="pl-PL"/>
        </w:rPr>
        <w:t xml:space="preserve">ročište, pa se </w:t>
      </w:r>
      <w:r w:rsidRPr="007F4963">
        <w:rPr>
          <w:b/>
          <w:sz w:val="23"/>
          <w:szCs w:val="23"/>
          <w:lang w:val="pl-PL"/>
        </w:rPr>
        <w:t xml:space="preserve">ročište zakazuje za dan </w:t>
      </w:r>
      <w:r w:rsidR="007F4963" w:rsidRPr="007F4963">
        <w:rPr>
          <w:b/>
          <w:sz w:val="23"/>
          <w:szCs w:val="23"/>
          <w:lang w:val="pl-PL"/>
        </w:rPr>
        <w:t>8. lipnja 2016. u 9</w:t>
      </w:r>
      <w:r w:rsidRPr="007F4963">
        <w:rPr>
          <w:b/>
          <w:sz w:val="23"/>
          <w:szCs w:val="23"/>
          <w:lang w:val="pl-PL"/>
        </w:rPr>
        <w:t>:00 sati, u</w:t>
      </w:r>
      <w:r w:rsidRPr="007F4963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4B6138" w:rsidP="004B6138" w:rsidR="004B613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ABF TURIST d.o.o., Poreč, Partizanska 13, OIB: 36553005007, </w:t>
      </w: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Ana Benčič, na adresi dužnika,</w:t>
      </w: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Andrea Bartole, na adresi dužnika,</w:t>
      </w: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4B6138" w:rsidP="004B6138" w:rsidR="004B6138" w:rsidRPr="004040C4">
      <w:pPr>
        <w:jc w:val="both"/>
        <w:rPr>
          <w:sz w:val="23"/>
          <w:szCs w:val="23"/>
          <w:lang w:val="sv-SE"/>
        </w:rPr>
      </w:pP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ABF TURIST d.o.o., Poreč, Partizanska 13, OIB: 36553005007,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4B6138" w:rsidP="004B6138" w:rsidR="004B6138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B6138" w:rsidP="004B6138" w:rsidR="004B6138" w:rsidRPr="00D10EBB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18. travnja 2016</w:t>
      </w:r>
      <w:r w:rsidRPr="004C4B9E">
        <w:rPr>
          <w:sz w:val="23"/>
          <w:szCs w:val="23"/>
        </w:rPr>
        <w:t>.</w:t>
      </w:r>
    </w:p>
    <w:p w:rsidRDefault="004B6138" w:rsidP="004B6138" w:rsidR="004B613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B6138" w:rsidP="004B6138" w:rsidR="004B613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B6138" w:rsidP="004B6138" w:rsidR="004B613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B6138" w:rsidP="004B6138" w:rsidR="004B6138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B6138" w:rsidP="004B6138" w:rsidR="004B613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4B6138" w:rsidP="004B6138" w:rsidR="004B613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ABF TURIST d.o.o., Poreč, Partizanska 13</w:t>
      </w: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Ana Benčič, na adresi dužnika</w:t>
      </w:r>
    </w:p>
    <w:p w:rsidRDefault="004B6138" w:rsidP="004B6138" w:rsidR="004B613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Andrea Bartole, na adresi dužnika</w:t>
      </w:r>
    </w:p>
    <w:p w:rsidRDefault="004B6138" w:rsidP="004B6138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963" w:rsidR="00D71BDF">
      <w:r>
        <w:separator/>
      </w:r>
    </w:p>
  </w:endnote>
  <w:endnote w:id="0" w:type="continuationSeparator">
    <w:p w:rsidRDefault="007F4963" w:rsidR="00D7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963" w:rsidR="00D71BDF">
      <w:r>
        <w:separator/>
      </w:r>
    </w:p>
  </w:footnote>
  <w:footnote w:id="0" w:type="continuationSeparator">
    <w:p w:rsidRDefault="007F4963" w:rsidR="00D7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13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F18B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138"/>
    <w:rsid w:val="002F18B9"/>
    <w:rsid w:val="004B6138"/>
    <w:rsid w:val="00554328"/>
    <w:rsid w:val="007F4963"/>
    <w:rsid w:val="00985388"/>
    <w:rsid w:val="00D7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1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61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61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1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13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8B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8B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8B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8B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13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61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61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1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13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8B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8B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8B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8B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ABF TURIST d.o.o. POREČ</izvorni_sadrzaj>
    <derivirana_varijabla naziv="DomainObject.Predmet.ProtustrankaFormated_1">  ABF TURIST d.o.o. POREČ</derivirana_varijabla>
  </DomainObject.Predmet.ProtustrankaFormated>
  <DomainObject.Predmet.ProtustrankaFormatedOIB>
    <izvorni_sadrzaj>  ABF TURIST d.o.o. POREČ, OIB 36553005007</izvorni_sadrzaj>
    <derivirana_varijabla naziv="DomainObject.Predmet.ProtustrankaFormatedOIB_1">  ABF TURIST d.o.o. POREČ, OIB 36553005007</derivirana_varijabla>
  </DomainObject.Predmet.ProtustrankaFormatedOIB>
  <DomainObject.Predmet.ProtustrankaFormatedWithAdress>
    <izvorni_sadrzaj> ABF TURIST d.o.o. POREČ, Partizanska 13, 52440 Poreč</izvorni_sadrzaj>
    <derivirana_varijabla naziv="DomainObject.Predmet.ProtustrankaFormatedWithAdress_1"> ABF TURIST d.o.o. POREČ, Partizanska 13, 52440 Poreč</derivirana_varijabla>
  </DomainObject.Predmet.ProtustrankaFormatedWithAdress>
  <DomainObject.Predmet.ProtustrankaFormatedWithAdressOIB>
    <izvorni_sadrzaj> ABF TURIST d.o.o. POREČ, OIB 36553005007, Partizanska 13, 52440 Poreč</izvorni_sadrzaj>
    <derivirana_varijabla naziv="DomainObject.Predmet.ProtustrankaFormatedWithAdressOIB_1"> ABF TURIST d.o.o. POREČ, OIB 36553005007, Partizanska 13, 52440 Poreč</derivirana_varijabla>
  </DomainObject.Predmet.ProtustrankaFormatedWithAdressOIB>
  <DomainObject.Predmet.ProtustrankaWithAdress>
    <izvorni_sadrzaj>ABF TURIST d.o.o. POREČ Partizanska 13, 52440 Poreč</izvorni_sadrzaj>
    <derivirana_varijabla naziv="DomainObject.Predmet.ProtustrankaWithAdress_1">ABF TURIST d.o.o. POREČ Partizanska 13, 52440 Poreč</derivirana_varijabla>
  </DomainObject.Predmet.ProtustrankaWithAdress>
  <DomainObject.Predmet.ProtustrankaWithAdressOIB>
    <izvorni_sadrzaj>ABF TURIST d.o.o. POREČ, OIB 36553005007, Partizanska 13, 52440 Poreč</izvorni_sadrzaj>
    <derivirana_varijabla naziv="DomainObject.Predmet.ProtustrankaWithAdressOIB_1">ABF TURIST d.o.o. POREČ, OIB 36553005007, Partizanska 13, 52440 Poreč</derivirana_varijabla>
  </DomainObject.Predmet.ProtustrankaWithAdressOIB>
  <DomainObject.Predmet.ProtustrankaNazivFormated>
    <izvorni_sadrzaj>ABF TURIST d.o.o. POREČ</izvorni_sadrzaj>
    <derivirana_varijabla naziv="DomainObject.Predmet.ProtustrankaNazivFormated_1">ABF TURIST d.o.o. POREČ</derivirana_varijabla>
  </DomainObject.Predmet.ProtustrankaNazivFormated>
  <DomainObject.Predmet.ProtustrankaNazivFormatedOIB>
    <izvorni_sadrzaj>ABF TURIST d.o.o. POREČ, OIB 36553005007</izvorni_sadrzaj>
    <derivirana_varijabla naziv="DomainObject.Predmet.ProtustrankaNazivFormatedOIB_1">ABF TURIST d.o.o. POREČ, OIB 36553005007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7785.32</izvorni_sadrzaj>
    <derivirana_varijabla naziv="DomainObject.Predmet.TrenutnaVrijednost_1">7785.32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ABF TURIST d.o.o. POREČ</item>
    </izvorni_sadrzaj>
    <derivirana_varijabla naziv="DomainObject.Predmet.ProtuStrankaListFormated_1">
      <item>ABF TURIST d.o.o. POREČ</item>
    </derivirana_varijabla>
  </DomainObject.Predmet.ProtuStrankaListFormated>
  <DomainObject.Predmet.ProtuStrankaListFormatedOIB>
    <izvorni_sadrzaj>
      <item>ABF TURIST d.o.o. POREČ, OIB 36553005007</item>
    </izvorni_sadrzaj>
    <derivirana_varijabla naziv="DomainObject.Predmet.ProtuStrankaListFormatedOIB_1">
      <item>ABF TURIST d.o.o. POREČ, OIB 36553005007</item>
    </derivirana_varijabla>
  </DomainObject.Predmet.ProtuStrankaListFormatedOIB>
  <DomainObject.Predmet.ProtuStrankaListFormatedWithAdress>
    <izvorni_sadrzaj>
      <item>ABF TURIST d.o.o. POREČ, Partizanska 13, 52440 Poreč</item>
    </izvorni_sadrzaj>
    <derivirana_varijabla naziv="DomainObject.Predmet.ProtuStrankaListFormatedWithAdress_1">
      <item>ABF TURIST d.o.o. POREČ, Partizanska 13, 52440 Poreč</item>
    </derivirana_varijabla>
  </DomainObject.Predmet.ProtuStrankaListFormatedWithAdress>
  <DomainObject.Predmet.ProtuStrankaListFormatedWithAdressOIB>
    <izvorni_sadrzaj>
      <item>ABF TURIST d.o.o. POREČ, OIB 36553005007, Partizanska 13, 52440 Poreč</item>
    </izvorni_sadrzaj>
    <derivirana_varijabla naziv="DomainObject.Predmet.ProtuStrankaListFormatedWithAdressOIB_1">
      <item>ABF TURIST d.o.o. POREČ, OIB 36553005007, Partizanska 13, 52440 Poreč</item>
    </derivirana_varijabla>
  </DomainObject.Predmet.ProtuStrankaListFormatedWithAdressOIB>
  <DomainObject.Predmet.ProtuStrankaListNazivFormated>
    <izvorni_sadrzaj>
      <item>ABF TURIST d.o.o. POREČ</item>
    </izvorni_sadrzaj>
    <derivirana_varijabla naziv="DomainObject.Predmet.ProtuStrankaListNazivFormated_1">
      <item>ABF TURIST d.o.o. POREČ</item>
    </derivirana_varijabla>
  </DomainObject.Predmet.ProtuStrankaListNazivFormated>
  <DomainObject.Predmet.ProtuStrankaListNazivFormatedOIB>
    <izvorni_sadrzaj>
      <item>ABF TURIST d.o.o. POREČ, OIB 36553005007</item>
    </izvorni_sadrzaj>
    <derivirana_varijabla naziv="DomainObject.Predmet.ProtuStrankaListNazivFormatedOIB_1">
      <item>ABF TURIST d.o.o. POREČ, OIB 36553005007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ABF TURIST d.o.o. POREČ</izvorni_sadrzaj>
    <derivirana_varijabla naziv="DomainObject.Predmet.ProtustrankaIDrugi_1">ABF TURIST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ABF TURIST d.o.o. POREČ, OIB 36553005007, Partizanska 13, 52440 Poreč</izvorni_sadrzaj>
    <derivirana_varijabla naziv="DomainObject.Predmet.ProtustrankaIDrugiAdressOIB_1">ABF TURIST d.o.o. POREČ, OIB 36553005007,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ABF TURIST d.o.o. POREČ</item>
    </izvorni_sadrzaj>
    <derivirana_varijabla naziv="DomainObject.Predmet.SudioniciListNaziv_1">
      <item>FINANCIJSKA AGENCIJA, RC RIJEKA, PODRUŽNICA PULA, PULA</item>
      <item>ABF TURIST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ABF TURIST d.o.o. POREČ, OIB 36553005007, Partizanska 13,52440 Poreč</item>
    </izvorni_sadrzaj>
    <derivirana_varijabla naziv="DomainObject.Predmet.SudioniciListAdressOIB_1">
      <item>FINANCIJSKA AGENCIJA, RC RIJEKA, PODRUŽNICA PULA, PULA, OIB 85821130368, Giardini 5,52100 Pula</item>
      <item>ABF TURIST d.o.o. POREČ, OIB 36553005007,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36553005007</item>
    </izvorni_sadrzaj>
    <derivirana_varijabla naziv="DomainObject.Predmet.SudioniciListNazivOIB_1">
      <item>, OIB 85821130368</item>
      <item>, OIB 36553005007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1671</properties:Characters>
  <properties:Lines>49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2016-04-18T06:47:00Z</dcterms:created>
  <dc:creator>Jasmina Matika</dc:creator>
  <cp:lastModifiedBy>Jasmina Matika</cp:lastModifiedBy>
  <dcterms:modified xmlns:xsi="http://www.w3.org/2001/XMLSchema-instance" xsi:type="dcterms:W3CDTF">2016-04-18T12:41:00Z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