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54e2" w14:paraId="a8654e2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dužnikom </w:t>
      </w:r>
      <w:r w:rsidR="000C7E20">
        <w:t xml:space="preserve">OVNAK j.d.o.o. Umag, Ernesta Miloša 17, OIB: </w:t>
      </w:r>
      <w:r w:rsidR="000C7E20" w:rsidRPr="000C7E20">
        <w:t>52115620608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0C7E20">
        <w:t xml:space="preserve">OVNAK j.d.o.o. Umag, Ernesta Miloša 17, OIB: </w:t>
      </w:r>
      <w:r w:rsidR="000C7E20" w:rsidRPr="000C7E20">
        <w:t>52115620608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C66F89">
        <w:rPr>
          <w:b/>
          <w:lang w:val="pl-PL"/>
        </w:rPr>
        <w:t>8</w:t>
      </w:r>
      <w:r w:rsidR="001C3A1D">
        <w:rPr>
          <w:b/>
          <w:lang w:val="pl-PL"/>
        </w:rPr>
        <w:t>,</w:t>
      </w:r>
      <w:r w:rsidR="00C66F89">
        <w:rPr>
          <w:b/>
          <w:lang w:val="pl-PL"/>
        </w:rPr>
        <w:t>30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0C7E20">
        <w:t xml:space="preserve">OVNAK j.d.o.o. Umag, Ernesta Miloša 17, OIB: </w:t>
      </w:r>
      <w:r w:rsidR="000C7E20" w:rsidRPr="000C7E20">
        <w:t>52115620608</w:t>
      </w:r>
      <w:r w:rsidR="00EF1FA0">
        <w:t xml:space="preserve">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C66F89">
        <w:rPr>
          <w:lang w:val="sv-SE"/>
        </w:rPr>
        <w:t>Stipo Kafadar, Umag, Ernesta Miloša 17</w:t>
      </w:r>
      <w:r w:rsidR="008535B3">
        <w:rPr>
          <w:lang w:val="sv-SE"/>
        </w:rPr>
        <w:t xml:space="preserve">.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C66F89">
        <w:rPr>
          <w:lang w:val="sv-SE"/>
        </w:rPr>
        <w:t>Stipo Kafadar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B95253">
        <w:rPr>
          <w:lang w:val="sv-SE"/>
        </w:rPr>
        <w:t>Stipi Kafadaru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C706B4">
        <w:rPr>
          <w:lang w:val="sv-SE"/>
        </w:rPr>
        <w:t xml:space="preserve">STP </w:t>
      </w:r>
      <w:r w:rsidR="00B95253">
        <w:rPr>
          <w:lang w:val="sv-SE"/>
        </w:rPr>
        <w:t>"EURO DAUS" H012, Umag</w:t>
      </w:r>
      <w:r w:rsidR="00B54DFC">
        <w:rPr>
          <w:lang w:val="sv-SE"/>
        </w:rPr>
        <w:t xml:space="preserve">,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95253">
        <w:t>30</w:t>
      </w:r>
      <w:r w:rsidR="003E00AF">
        <w:t xml:space="preserve">. </w:t>
      </w:r>
      <w:r w:rsidR="00B95253">
        <w:t>kolovoza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8572EE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0C7E20">
        <w:t xml:space="preserve">OVNAK j.d.o.o. Umag, Ernesta Miloša 17, OIB: </w:t>
      </w:r>
      <w:r w:rsidR="000C7E20" w:rsidRPr="000C7E20">
        <w:t>52115620608</w:t>
      </w:r>
      <w:r w:rsidR="00EF1FA0">
        <w:t xml:space="preserve">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B95253">
        <w:rPr>
          <w:lang w:val="sv-SE"/>
        </w:rPr>
        <w:t xml:space="preserve">Stipo </w:t>
      </w:r>
      <w:r w:rsidR="00C84504">
        <w:rPr>
          <w:lang w:val="sv-SE"/>
        </w:rPr>
        <w:t>Kafadar, Umag, Ernesta M</w:t>
      </w:r>
      <w:r w:rsidR="00B95253">
        <w:rPr>
          <w:lang w:val="sv-SE"/>
        </w:rPr>
        <w:t xml:space="preserve">iloša 17,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BD0098">
        <w:rPr>
          <w:lang w:val="sv-SE"/>
        </w:rPr>
        <w:t xml:space="preserve">STP </w:t>
      </w:r>
      <w:r w:rsidR="00B95253">
        <w:rPr>
          <w:lang w:val="sv-SE"/>
        </w:rPr>
        <w:t>"</w:t>
      </w:r>
      <w:r w:rsidR="00C84504">
        <w:rPr>
          <w:lang w:val="sv-SE"/>
        </w:rPr>
        <w:t>EURO DAUS" H012, Umag, Vrh bb,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2EE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6723C4">
      <w:t>Posl. broj: 4 St-178/2018-4</w:t>
    </w:r>
  </w:p>
  <w:p w:rsidRDefault="008572E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6723C4">
      <w:t>178</w:t>
    </w:r>
    <w:r w:rsidR="003D03DF">
      <w:t>/2018-</w:t>
    </w:r>
    <w:r w:rsidR="006723C4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66941"/>
    <w:rsid w:val="00075B65"/>
    <w:rsid w:val="00085105"/>
    <w:rsid w:val="000906D0"/>
    <w:rsid w:val="000959EB"/>
    <w:rsid w:val="000A7AEE"/>
    <w:rsid w:val="000C3E82"/>
    <w:rsid w:val="000C7E20"/>
    <w:rsid w:val="000D09C7"/>
    <w:rsid w:val="000E0BE8"/>
    <w:rsid w:val="00105DB3"/>
    <w:rsid w:val="00107DA9"/>
    <w:rsid w:val="00121B0C"/>
    <w:rsid w:val="00134676"/>
    <w:rsid w:val="00163054"/>
    <w:rsid w:val="00183B55"/>
    <w:rsid w:val="00187131"/>
    <w:rsid w:val="001B237E"/>
    <w:rsid w:val="001C3A1D"/>
    <w:rsid w:val="001D3B56"/>
    <w:rsid w:val="001D7153"/>
    <w:rsid w:val="001E0467"/>
    <w:rsid w:val="001F3D20"/>
    <w:rsid w:val="002032D3"/>
    <w:rsid w:val="00234B18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C3F72"/>
    <w:rsid w:val="002D55AD"/>
    <w:rsid w:val="003173A3"/>
    <w:rsid w:val="00317FBA"/>
    <w:rsid w:val="00333A6A"/>
    <w:rsid w:val="00347DB2"/>
    <w:rsid w:val="0036567B"/>
    <w:rsid w:val="00374410"/>
    <w:rsid w:val="00395F29"/>
    <w:rsid w:val="003B3E0F"/>
    <w:rsid w:val="003B74B1"/>
    <w:rsid w:val="003C5058"/>
    <w:rsid w:val="003D03DF"/>
    <w:rsid w:val="003E00AF"/>
    <w:rsid w:val="003E44D0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723C4"/>
    <w:rsid w:val="006953E8"/>
    <w:rsid w:val="006B7430"/>
    <w:rsid w:val="006E5CD3"/>
    <w:rsid w:val="006F740D"/>
    <w:rsid w:val="00763AF9"/>
    <w:rsid w:val="007831D8"/>
    <w:rsid w:val="0079385A"/>
    <w:rsid w:val="0079454F"/>
    <w:rsid w:val="007A287E"/>
    <w:rsid w:val="007C1A64"/>
    <w:rsid w:val="007C5580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572EE"/>
    <w:rsid w:val="008650C6"/>
    <w:rsid w:val="00877A4A"/>
    <w:rsid w:val="00894ED5"/>
    <w:rsid w:val="008D76FF"/>
    <w:rsid w:val="008E4F58"/>
    <w:rsid w:val="008E59CA"/>
    <w:rsid w:val="008F011A"/>
    <w:rsid w:val="0091489C"/>
    <w:rsid w:val="009477AC"/>
    <w:rsid w:val="009533B5"/>
    <w:rsid w:val="00957A6F"/>
    <w:rsid w:val="00985388"/>
    <w:rsid w:val="00996153"/>
    <w:rsid w:val="009A76DB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4DFC"/>
    <w:rsid w:val="00B56D89"/>
    <w:rsid w:val="00B57612"/>
    <w:rsid w:val="00B84F02"/>
    <w:rsid w:val="00B95253"/>
    <w:rsid w:val="00BD0098"/>
    <w:rsid w:val="00C24797"/>
    <w:rsid w:val="00C2768D"/>
    <w:rsid w:val="00C34AB9"/>
    <w:rsid w:val="00C50881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EF1FA0"/>
    <w:rsid w:val="00F02356"/>
    <w:rsid w:val="00F12112"/>
    <w:rsid w:val="00F26397"/>
    <w:rsid w:val="00F32923"/>
    <w:rsid w:val="00F531AB"/>
    <w:rsid w:val="00F560F8"/>
    <w:rsid w:val="00F56B38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2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2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2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2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2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2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2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2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St-178/2018</izvorni_sadrzaj>
    <derivirana_varijabla naziv="DomainObject.Predmet.OznakaBroj_1">St-178/2018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OVNAK j.d.o.o. UMAG zastupanog po punomoćniku Stipo Kafadar</izvorni_sadrzaj>
    <derivirana_varijabla naziv="DomainObject.Predmet.ProtustrankaFormated_1">  OVNAK j.d.o.o. UMAG zastupanog po punomoćniku Stipo Kafadar</derivirana_varijabla>
  </DomainObject.Predmet.ProtustrankaFormated>
  <DomainObject.Predmet.ProtustrankaFormatedOIB>
    <izvorni_sadrzaj>  OVNAK j.d.o.o. UMAG, OIB 52115620608 zastupanog po punomoćniku Stipo Kafadar</izvorni_sadrzaj>
    <derivirana_varijabla naziv="DomainObject.Predmet.ProtustrankaFormatedOIB_1">  OVNAK j.d.o.o. UMAG, OIB 52115620608 zastupanog po punomoćniku Stipo Kafadar</derivirana_varijabla>
  </DomainObject.Predmet.ProtustrankaFormatedOIB>
  <DomainObject.Predmet.ProtustrankaFormatedWithAdress>
    <izvorni_sadrzaj> OVNAK j.d.o.o. UMAG, Ernesta Miloša 17, 52470 Umag zastupanog po punomoćniku Stipo Kafadar</izvorni_sadrzaj>
    <derivirana_varijabla naziv="DomainObject.Predmet.ProtustrankaFormatedWithAdress_1"> OVNAK j.d.o.o. UMAG, Ernesta Miloša 17, 52470 Umag zastupanog po punomoćniku Stipo Kafadar</derivirana_varijabla>
  </DomainObject.Predmet.ProtustrankaFormatedWithAdress>
  <DomainObject.Predmet.ProtustrankaFormatedWithAdressOIB>
    <izvorni_sadrzaj> OVNAK j.d.o.o. UMAG, OIB 52115620608, Ernesta Miloša 17, 52470 Umag zastupanog po punomoćniku Stipo Kafadar</izvorni_sadrzaj>
    <derivirana_varijabla naziv="DomainObject.Predmet.ProtustrankaFormatedWithAdressOIB_1"> OVNAK j.d.o.o. UMAG, OIB 52115620608, Ernesta Miloša 17, 52470 Umag zastupanog po punomoćniku Stipo Kafadar</derivirana_varijabla>
  </DomainObject.Predmet.ProtustrankaFormatedWithAdressOIB>
  <DomainObject.Predmet.ProtustrankaWithAdress>
    <izvorni_sadrzaj>OVNAK j.d.o.o. UMAG Ernesta Miloša 17, 52470 Umag</izvorni_sadrzaj>
    <derivirana_varijabla naziv="DomainObject.Predmet.ProtustrankaWithAdress_1">OVNAK j.d.o.o. UMAG Ernesta Miloša 17, 52470 Umag</derivirana_varijabla>
  </DomainObject.Predmet.ProtustrankaWithAdress>
  <DomainObject.Predmet.ProtustrankaWithAdressOIB>
    <izvorni_sadrzaj>OVNAK j.d.o.o. UMAG, OIB 52115620608, Ernesta Miloša 17, 52470 Umag</izvorni_sadrzaj>
    <derivirana_varijabla naziv="DomainObject.Predmet.ProtustrankaWithAdressOIB_1">OVNAK j.d.o.o. UMAG, OIB 52115620608, Ernesta Miloša 17, 52470 Umag</derivirana_varijabla>
  </DomainObject.Predmet.ProtustrankaWithAdressOIB>
  <DomainObject.Predmet.ProtustrankaNazivFormated>
    <izvorni_sadrzaj>OVNAK j.d.o.o. UMAG</izvorni_sadrzaj>
    <derivirana_varijabla naziv="DomainObject.Predmet.ProtustrankaNazivFormated_1">OVNAK j.d.o.o. UMAG</derivirana_varijabla>
  </DomainObject.Predmet.ProtustrankaNazivFormated>
  <DomainObject.Predmet.ProtustrankaNazivFormatedOIB>
    <izvorni_sadrzaj>OVNAK j.d.o.o. UMAG, OIB 52115620608</izvorni_sadrzaj>
    <derivirana_varijabla naziv="DomainObject.Predmet.ProtustrankaNazivFormatedOIB_1">OVNAK j.d.o.o. UMAG, OIB 52115620608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24168.58</izvorni_sadrzaj>
    <derivirana_varijabla naziv="DomainObject.Predmet.TrenutnaVrijednost_1">24168.58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OVNAK j.d.o.o. UMAG zastupanog po punomoćniku Stipo Kafadar</item>
    </izvorni_sadrzaj>
    <derivirana_varijabla naziv="DomainObject.Predmet.ProtuStrankaListFormated_1">
      <item>OVNAK j.d.o.o. UMAG zastupanog po punomoćniku Stipo Kafadar</item>
    </derivirana_varijabla>
  </DomainObject.Predmet.ProtuStrankaListFormated>
  <DomainObject.Predmet.ProtuStrankaListFormatedOIB>
    <izvorni_sadrzaj>
      <item>OVNAK j.d.o.o. UMAG, OIB 52115620608 zastupanog po punomoćniku Stipo Kafadar</item>
    </izvorni_sadrzaj>
    <derivirana_varijabla naziv="DomainObject.Predmet.ProtuStrankaListFormatedOIB_1">
      <item>OVNAK j.d.o.o. UMAG, OIB 52115620608 zastupanog po punomoćniku Stipo Kafadar</item>
    </derivirana_varijabla>
  </DomainObject.Predmet.ProtuStrankaListFormatedOIB>
  <DomainObject.Predmet.ProtuStrankaListFormatedWithAdress>
    <izvorni_sadrzaj>
      <item>OVNAK j.d.o.o. UMAG, Ernesta Miloša 17, 52470 Umag zastupanog po punomoćniku Stipo Kafadar</item>
    </izvorni_sadrzaj>
    <derivirana_varijabla naziv="DomainObject.Predmet.ProtuStrankaListFormatedWithAdress_1">
      <item>OVNAK j.d.o.o. UMAG, Ernesta Miloša 17, 52470 Umag zastupanog po punomoćniku Stipo Kafadar</item>
    </derivirana_varijabla>
  </DomainObject.Predmet.ProtuStrankaListFormatedWithAdress>
  <DomainObject.Predmet.ProtuStrankaListFormatedWithAdressOIB>
    <izvorni_sadrzaj>
      <item>OVNAK j.d.o.o. UMAG, OIB 52115620608, Ernesta Miloša 17, 52470 Umag zastupanog po punomoćniku Stipo Kafadar</item>
    </izvorni_sadrzaj>
    <derivirana_varijabla naziv="DomainObject.Predmet.ProtuStrankaListFormatedWithAdressOIB_1">
      <item>OVNAK j.d.o.o. UMAG, OIB 52115620608, Ernesta Miloša 17, 52470 Umag zastupanog po punomoćniku Stipo Kafadar</item>
    </derivirana_varijabla>
  </DomainObject.Predmet.ProtuStrankaListFormatedWithAdressOIB>
  <DomainObject.Predmet.ProtuStrankaListNazivFormated>
    <izvorni_sadrzaj>
      <item>OVNAK j.d.o.o. UMAG</item>
    </izvorni_sadrzaj>
    <derivirana_varijabla naziv="DomainObject.Predmet.ProtuStrankaListNazivFormated_1">
      <item>OVNAK j.d.o.o. UMAG</item>
    </derivirana_varijabla>
  </DomainObject.Predmet.ProtuStrankaListNazivFormated>
  <DomainObject.Predmet.ProtuStrankaListNazivFormatedOIB>
    <izvorni_sadrzaj>
      <item>OVNAK j.d.o.o. UMAG, OIB 52115620608</item>
    </izvorni_sadrzaj>
    <derivirana_varijabla naziv="DomainObject.Predmet.ProtuStrankaListNazivFormatedOIB_1">
      <item>OVNAK j.d.o.o. UMAG, OIB 52115620608</item>
    </derivirana_varijabla>
  </DomainObject.Predmet.ProtuStrankaListNazivFormatedOIB>
  <DomainObject.Predmet.OstaliListFormated>
    <izvorni_sadrzaj>
      <item>Stipo Kafadar punomoćnik sudionika u postupku OVNAK j.d.o.o. UMAG</item>
    </izvorni_sadrzaj>
    <derivirana_varijabla naziv="DomainObject.Predmet.OstaliListFormated_1">
      <item>Stipo Kafadar punomoćnik sudionika u postupku OVNAK j.d.o.o. UMAG</item>
    </derivirana_varijabla>
  </DomainObject.Predmet.OstaliListFormated>
  <DomainObject.Predmet.OstaliListFormatedOIB>
    <izvorni_sadrzaj>
      <item>Stipo Kafadar, OIB 63910042848 punomoćnik sudionika u postupku OVNAK j.d.o.o. UMAG</item>
    </izvorni_sadrzaj>
    <derivirana_varijabla naziv="DomainObject.Predmet.OstaliListFormatedOIB_1">
      <item>Stipo Kafadar, OIB 63910042848 punomoćnik sudionika u postupku OVNAK j.d.o.o. UMAG</item>
    </derivirana_varijabla>
  </DomainObject.Predmet.OstaliListFormatedOIB>
  <DomainObject.Predmet.OstaliListFormatedWithAdress>
    <izvorni_sadrzaj>
      <item>Stipo Kafadar, Ernesta Miloša 17, 52470 Umag punomoćnik sudionika u postupku OVNAK j.d.o.o. UMAG</item>
    </izvorni_sadrzaj>
    <derivirana_varijabla naziv="DomainObject.Predmet.OstaliListFormatedWithAdress_1">
      <item>Stipo Kafadar, Ernesta Miloša 17, 52470 Umag punomoćnik sudionika u postupku OVNAK j.d.o.o. UMAG</item>
    </derivirana_varijabla>
  </DomainObject.Predmet.OstaliListFormatedWithAdress>
  <DomainObject.Predmet.OstaliListFormatedWithAdressOIB>
    <izvorni_sadrzaj>
      <item>Stipo Kafadar, OIB 63910042848, Ernesta Miloša 17, 52470 Umag punomoćnik sudionika u postupku OVNAK j.d.o.o. UMAG</item>
    </izvorni_sadrzaj>
    <derivirana_varijabla naziv="DomainObject.Predmet.OstaliListFormatedWithAdressOIB_1">
      <item>Stipo Kafadar, OIB 63910042848, Ernesta Miloša 17, 52470 Umag punomoćnik sudionika u postupku OVNAK j.d.o.o. UMAG</item>
    </derivirana_varijabla>
  </DomainObject.Predmet.OstaliListFormatedWithAdressOIB>
  <DomainObject.Predmet.OstaliListNazivFormated>
    <izvorni_sadrzaj>
      <item>Stipo Kafadar</item>
    </izvorni_sadrzaj>
    <derivirana_varijabla naziv="DomainObject.Predmet.OstaliListNazivFormated_1">
      <item>Stipo Kafadar</item>
    </derivirana_varijabla>
  </DomainObject.Predmet.OstaliListNazivFormated>
  <DomainObject.Predmet.OstaliListNazivFormatedOIB>
    <izvorni_sadrzaj>
      <item>Stipo Kafadar, OIB 63910042848</item>
    </izvorni_sadrzaj>
    <derivirana_varijabla naziv="DomainObject.Predmet.OstaliListNazivFormatedOIB_1">
      <item>Stipo Kafadar, OIB 63910042848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OVNAK j.d.o.o. UMAG</izvorni_sadrzaj>
    <derivirana_varijabla naziv="DomainObject.Predmet.ProtustrankaIDrugi_1">OVNAK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OVNAK j.d.o.o. UMAG, OIB 52115620608, Ernesta Miloša 17, 52470 Umag</izvorni_sadrzaj>
    <derivirana_varijabla naziv="DomainObject.Predmet.ProtustrankaIDrugiAdressOIB_1">OVNAK j.d.o.o. UMAG, OIB 52115620608, Ernesta Miloša 17,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OVNAK j.d.o.o. UMAG</item>
      <item>Stipo Kafadar</item>
    </izvorni_sadrzaj>
    <derivirana_varijabla naziv="DomainObject.Predmet.SudioniciListNaziv_1">
      <item>FINANCIJSKA AGENCIJA, RC RIJEKA, PODRUŽNICA PULA, PULA</item>
      <item>OVNAK j.d.o.o. UMAG</item>
      <item>Stipo Kafadar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OVNAK j.d.o.o. UMAG, OIB 52115620608, Ernesta Miloša 17,52470 Umag</item>
      <item>Stipo Kafadar, OIB 63910042848, Ernesta Miloša 17,52470 Umag</item>
    </izvorni_sadrzaj>
    <derivirana_varijabla naziv="DomainObject.Predmet.SudioniciListAdressOIB_1">
      <item>FINANCIJSKA AGENCIJA, RC RIJEKA, PODRUŽNICA PULA, PULA, OIB 85821130368, F. Kurelca 8,51000 Rijeka</item>
      <item>OVNAK j.d.o.o. UMAG, OIB 52115620608, Ernesta Miloša 17,52470 Umag</item>
      <item>Stipo Kafadar, OIB 63910042848, Ernesta Miloša 17,52470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52115620608</item>
      <item>, OIB 63910042848</item>
    </izvorni_sadrzaj>
    <derivirana_varijabla naziv="DomainObject.Predmet.SudioniciListNazivOIB_1">
      <item>, OIB 85821130368</item>
      <item>, OIB 52115620608</item>
      <item>, OIB 63910042848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3E6E7-1AD0-49B3-B50B-4C3245590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2836</properties:Characters>
  <properties:Lines>82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2018-08-30T12:04:00Z</dcterms:created>
  <dc:creator>Jasmina Matika</dc:creator>
  <cp:lastModifiedBy>Sanja Prodan</cp:lastModifiedBy>
  <cp:lastPrinted>2018-08-30T12:11:00Z</cp:lastPrinted>
  <dcterms:modified xmlns:xsi="http://www.w3.org/2001/XMLSchema-instance" xsi:type="dcterms:W3CDTF">2018-08-30T12:11:00Z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(St-178-2018-4-prethodni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