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c419" w14:paraId="4e7c41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</w:t>
      </w:r>
      <w:r w:rsidR="0096396E" w:rsidRPr="0096396E">
        <w:t xml:space="preserve">18 </w:t>
      </w:r>
      <w:r w:rsidR="00CB73F9" w:rsidRPr="00CB73F9">
        <w:t>St-</w:t>
      </w:r>
      <w:r w:rsidR="00471328">
        <w:t>6</w:t>
      </w:r>
      <w:r w:rsidR="00344490">
        <w:t>56/17-3</w:t>
      </w:r>
      <w:r w:rsidR="00085D6F">
        <w:t xml:space="preserve">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F14F2B">
        <w:t>,</w:t>
      </w:r>
      <w:r w:rsidR="005A374F">
        <w:t xml:space="preserve"> u stečajnom predmetu povodom zahtjeva </w:t>
      </w:r>
      <w:r w:rsidR="009B72F2">
        <w:t>Financijske agencije Regionalni centar Osijek Podružnica Osijek, L. Jagera 3, OIB 85821130368</w:t>
      </w:r>
      <w:r w:rsidR="003A2797">
        <w:t xml:space="preserve">, </w:t>
      </w:r>
      <w:r w:rsidR="005A374F">
        <w:t xml:space="preserve">za provedbu skraćenog stečajnog postupka nad dužnikom </w:t>
      </w:r>
      <w:r w:rsidR="00344490">
        <w:t xml:space="preserve">UDRUGA SUNCOKRETI, Osijek, Vukovarska 68, OIB </w:t>
      </w:r>
      <w:r w:rsidR="00344490" w:rsidRPr="00344490">
        <w:t>63737402675</w:t>
      </w:r>
      <w:r w:rsidR="00021871">
        <w:t xml:space="preserve">, reg. broj: 14002934, </w:t>
      </w:r>
      <w:r w:rsidR="00BF04BA">
        <w:t>te</w:t>
      </w:r>
      <w:r w:rsidR="005A374F">
        <w:t xml:space="preserve">meljem članka 430. Stečajnog zakona (NN 71/15, dalje: SZ), dana </w:t>
      </w:r>
      <w:r w:rsidR="008A45CA">
        <w:t xml:space="preserve">1. kolovoza </w:t>
      </w:r>
      <w:r w:rsidR="005A374F">
        <w:t>2017.,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3B0940">
        <w:rPr>
          <w:bCs/>
        </w:rPr>
        <w:t xml:space="preserve"> </w:t>
      </w:r>
      <w:r w:rsidR="00021871">
        <w:t>UDRUGA SUNCOKRETI, Osijek, Vukovarska 68, OIB 63737402675, reg. broj: 14002934</w:t>
      </w:r>
      <w:r w:rsidR="00837814">
        <w:t>,</w:t>
      </w:r>
      <w:r w:rsidR="00471328">
        <w:t xml:space="preserve"> </w:t>
      </w:r>
      <w:r>
        <w:t>na temelju neizvršenih osnova za plaćanje iznosi</w:t>
      </w:r>
      <w:r w:rsidR="00554444">
        <w:t xml:space="preserve"> </w:t>
      </w:r>
      <w:r w:rsidR="00021871">
        <w:t xml:space="preserve">28.873,70 </w:t>
      </w:r>
      <w:r w:rsidR="002164A3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</w:t>
      </w:r>
      <w:r w:rsidR="002D7FE1">
        <w:t>ju se</w:t>
      </w:r>
      <w:r>
        <w:t xml:space="preserve"> osob</w:t>
      </w:r>
      <w:r w:rsidR="002D7FE1">
        <w:t>e</w:t>
      </w:r>
      <w:r>
        <w:t xml:space="preserve"> ovlašten</w:t>
      </w:r>
      <w:r w:rsidR="002D7FE1">
        <w:t>e</w:t>
      </w:r>
      <w:r>
        <w:t xml:space="preserve"> za zastupanje dužnika</w:t>
      </w:r>
      <w:r w:rsidR="00375708">
        <w:t xml:space="preserve"> </w:t>
      </w:r>
      <w:r w:rsidR="002D7FE1">
        <w:t>Damir Hirnstein, OIB 28358261943 – predsjednik i Mirta Ringsmuth OIB 99228568252 – dopredsjednica, d</w:t>
      </w:r>
      <w:r>
        <w:t>a u roku od 15 (petnaest) dana od dana objave ovog oglasa na mrežnoj stranici e-Oglasna ploča sudova podnes</w:t>
      </w:r>
      <w:r w:rsidR="009A2E06">
        <w:t>u</w:t>
      </w:r>
      <w:r>
        <w:t xml:space="preserve">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348EB">
        <w:t>6</w:t>
      </w:r>
      <w:r w:rsidR="009A2E06">
        <w:t>56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6396E">
        <w:t xml:space="preserve">1. kolovoza 2017. 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E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5588"/>
    <w:rsid w:val="0000753E"/>
    <w:rsid w:val="00011C68"/>
    <w:rsid w:val="0001245A"/>
    <w:rsid w:val="00012BB2"/>
    <w:rsid w:val="0001443B"/>
    <w:rsid w:val="00014887"/>
    <w:rsid w:val="00015EF8"/>
    <w:rsid w:val="00016B25"/>
    <w:rsid w:val="00021871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1DD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5D91"/>
    <w:rsid w:val="002063E3"/>
    <w:rsid w:val="002074DB"/>
    <w:rsid w:val="002164A3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3303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6038"/>
    <w:rsid w:val="002B7356"/>
    <w:rsid w:val="002C04FF"/>
    <w:rsid w:val="002C2761"/>
    <w:rsid w:val="002C3D49"/>
    <w:rsid w:val="002C5F62"/>
    <w:rsid w:val="002C7EB3"/>
    <w:rsid w:val="002D0492"/>
    <w:rsid w:val="002D2600"/>
    <w:rsid w:val="002D2610"/>
    <w:rsid w:val="002D6509"/>
    <w:rsid w:val="002D7376"/>
    <w:rsid w:val="002D7681"/>
    <w:rsid w:val="002D7FE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490"/>
    <w:rsid w:val="003445D8"/>
    <w:rsid w:val="00346E2F"/>
    <w:rsid w:val="00355A02"/>
    <w:rsid w:val="003612A7"/>
    <w:rsid w:val="0036640C"/>
    <w:rsid w:val="00375708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0940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8CC"/>
    <w:rsid w:val="00444BD2"/>
    <w:rsid w:val="004534DC"/>
    <w:rsid w:val="004638F5"/>
    <w:rsid w:val="0046632E"/>
    <w:rsid w:val="00471328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193A"/>
    <w:rsid w:val="00523597"/>
    <w:rsid w:val="0052399B"/>
    <w:rsid w:val="00526CA9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6B0D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6766E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6F3"/>
    <w:rsid w:val="00832C4F"/>
    <w:rsid w:val="00836CE2"/>
    <w:rsid w:val="00837814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45CA"/>
    <w:rsid w:val="008A6156"/>
    <w:rsid w:val="008A66B9"/>
    <w:rsid w:val="008A786C"/>
    <w:rsid w:val="008B0E56"/>
    <w:rsid w:val="008B2DE1"/>
    <w:rsid w:val="008B2E3A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396E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2E06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B72F2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48EB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4DE0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373D9"/>
    <w:rsid w:val="00D4346E"/>
    <w:rsid w:val="00D44F92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5796"/>
    <w:rsid w:val="00D77EA4"/>
    <w:rsid w:val="00D80C2F"/>
    <w:rsid w:val="00D81B0E"/>
    <w:rsid w:val="00D8378F"/>
    <w:rsid w:val="00D87AE4"/>
    <w:rsid w:val="00D93809"/>
    <w:rsid w:val="00D97782"/>
    <w:rsid w:val="00DA04E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1F80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B7F45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1A7"/>
    <w:rsid w:val="00EE48D3"/>
    <w:rsid w:val="00EE5256"/>
    <w:rsid w:val="00EE54F1"/>
    <w:rsid w:val="00F02A50"/>
    <w:rsid w:val="00F040DB"/>
    <w:rsid w:val="00F067A8"/>
    <w:rsid w:val="00F111CE"/>
    <w:rsid w:val="00F11F5E"/>
    <w:rsid w:val="00F14F2B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F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F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F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F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F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F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F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F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St-656/2017</izvorni_sadrzaj>
    <derivirana_varijabla naziv="DomainObject.Predmet.OznakaBroj_1">St-656/2017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SUNCOKRETI</izvorni_sadrzaj>
    <derivirana_varijabla naziv="DomainObject.Predmet.ProtustrankaFormated_1">  UDRUGA SUNCOKRETI</derivirana_varijabla>
  </DomainObject.Predmet.ProtustrankaFormated>
  <DomainObject.Predmet.ProtustrankaFormatedOIB>
    <izvorni_sadrzaj>  UDRUGA SUNCOKRETI, OIB 63737402675</izvorni_sadrzaj>
    <derivirana_varijabla naziv="DomainObject.Predmet.ProtustrankaFormatedOIB_1">  UDRUGA SUNCOKRETI, OIB 63737402675</derivirana_varijabla>
  </DomainObject.Predmet.ProtustrankaFormatedOIB>
  <DomainObject.Predmet.ProtustrankaFormatedWithAdress>
    <izvorni_sadrzaj> UDRUGA SUNCOKRETI, Vukovarska 68, 31000 Osijek</izvorni_sadrzaj>
    <derivirana_varijabla naziv="DomainObject.Predmet.ProtustrankaFormatedWithAdress_1"> UDRUGA SUNCOKRETI, Vukovarska 68, 31000 Osijek</derivirana_varijabla>
  </DomainObject.Predmet.ProtustrankaFormatedWithAdress>
  <DomainObject.Predmet.ProtustrankaFormatedWithAdressOIB>
    <izvorni_sadrzaj> UDRUGA SUNCOKRETI, OIB 63737402675, Vukovarska 68, 31000 Osijek</izvorni_sadrzaj>
    <derivirana_varijabla naziv="DomainObject.Predmet.ProtustrankaFormatedWithAdressOIB_1"> UDRUGA SUNCOKRETI, OIB 63737402675, Vukovarska 68, 31000 Osijek</derivirana_varijabla>
  </DomainObject.Predmet.ProtustrankaFormatedWithAdressOIB>
  <DomainObject.Predmet.ProtustrankaWithAdress>
    <izvorni_sadrzaj>UDRUGA SUNCOKRETI Vukovarska 68, 31000 Osijek</izvorni_sadrzaj>
    <derivirana_varijabla naziv="DomainObject.Predmet.ProtustrankaWithAdress_1">UDRUGA SUNCOKRETI Vukovarska 68, 31000 Osijek</derivirana_varijabla>
  </DomainObject.Predmet.ProtustrankaWithAdress>
  <DomainObject.Predmet.ProtustrankaWithAdressOIB>
    <izvorni_sadrzaj>UDRUGA SUNCOKRETI, OIB 63737402675, Vukovarska 68, 31000 Osijek</izvorni_sadrzaj>
    <derivirana_varijabla naziv="DomainObject.Predmet.ProtustrankaWithAdressOIB_1">UDRUGA SUNCOKRETI, OIB 63737402675, Vukovarska 68, 31000 Osijek</derivirana_varijabla>
  </DomainObject.Predmet.ProtustrankaWithAdressOIB>
  <DomainObject.Predmet.ProtustrankaNazivFormated>
    <izvorni_sadrzaj>UDRUGA SUNCOKRETI</izvorni_sadrzaj>
    <derivirana_varijabla naziv="DomainObject.Predmet.ProtustrankaNazivFormated_1">UDRUGA SUNCOKRETI</derivirana_varijabla>
  </DomainObject.Predmet.ProtustrankaNazivFormated>
  <DomainObject.Predmet.ProtustrankaNazivFormatedOIB>
    <izvorni_sadrzaj>UDRUGA SUNCOKRETI, OIB 63737402675</izvorni_sadrzaj>
    <derivirana_varijabla naziv="DomainObject.Predmet.ProtustrankaNazivFormatedOIB_1">UDRUGA SUNCOKRETI, OIB 63737402675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SUNCOKRETI</item>
    </izvorni_sadrzaj>
    <derivirana_varijabla naziv="DomainObject.Predmet.ProtuStrankaListFormated_1">
      <item>UDRUGA SUNCOKRETI</item>
    </derivirana_varijabla>
  </DomainObject.Predmet.ProtuStrankaListFormated>
  <DomainObject.Predmet.ProtuStrankaListFormatedOIB>
    <izvorni_sadrzaj>
      <item>UDRUGA SUNCOKRETI, OIB 63737402675</item>
    </izvorni_sadrzaj>
    <derivirana_varijabla naziv="DomainObject.Predmet.ProtuStrankaListFormatedOIB_1">
      <item>UDRUGA SUNCOKRETI, OIB 63737402675</item>
    </derivirana_varijabla>
  </DomainObject.Predmet.ProtuStrankaListFormatedOIB>
  <DomainObject.Predmet.ProtuStrankaListFormatedWithAdress>
    <izvorni_sadrzaj>
      <item>UDRUGA SUNCOKRETI, Vukovarska 68, 31000 Osijek</item>
    </izvorni_sadrzaj>
    <derivirana_varijabla naziv="DomainObject.Predmet.ProtuStrankaListFormatedWithAdress_1">
      <item>UDRUGA SUNCOKRETI, Vukovarska 68, 31000 Osijek</item>
    </derivirana_varijabla>
  </DomainObject.Predmet.ProtuStrankaListFormatedWithAdress>
  <DomainObject.Predmet.ProtuStrankaListFormatedWithAdressOIB>
    <izvorni_sadrzaj>
      <item>UDRUGA SUNCOKRETI, OIB 63737402675, Vukovarska 68, 31000 Osijek</item>
    </izvorni_sadrzaj>
    <derivirana_varijabla naziv="DomainObject.Predmet.ProtuStrankaListFormatedWithAdressOIB_1">
      <item>UDRUGA SUNCOKRETI, OIB 63737402675, Vukovarska 68, 31000 Osijek</item>
    </derivirana_varijabla>
  </DomainObject.Predmet.ProtuStrankaListFormatedWithAdressOIB>
  <DomainObject.Predmet.ProtuStrankaListNazivFormated>
    <izvorni_sadrzaj>
      <item>UDRUGA SUNCOKRETI</item>
    </izvorni_sadrzaj>
    <derivirana_varijabla naziv="DomainObject.Predmet.ProtuStrankaListNazivFormated_1">
      <item>UDRUGA SUNCOKRETI</item>
    </derivirana_varijabla>
  </DomainObject.Predmet.ProtuStrankaListNazivFormated>
  <DomainObject.Predmet.ProtuStrankaListNazivFormatedOIB>
    <izvorni_sadrzaj>
      <item>UDRUGA SUNCOKRETI, OIB 63737402675</item>
    </izvorni_sadrzaj>
    <derivirana_varijabla naziv="DomainObject.Predmet.ProtuStrankaListNazivFormatedOIB_1">
      <item>UDRUGA SUNCOKRETI, OIB 63737402675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SUNCOKRETI</izvorni_sadrzaj>
    <derivirana_varijabla naziv="DomainObject.Predmet.ProtustrankaIDrugi_1">UDRUGA SUNCOKRETI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SUNCOKRETI, OIB 63737402675, Vukovarska 68, 31000 Osijek</izvorni_sadrzaj>
    <derivirana_varijabla naziv="DomainObject.Predmet.ProtustrankaIDrugiAdressOIB_1">UDRUGA SUNCOKRETI, OIB 63737402675, Vukovarska 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SUNCOKRETI</item>
    </izvorni_sadrzaj>
    <derivirana_varijabla naziv="DomainObject.Predmet.SudioniciListNaziv_1">
      <item>FINA RC OSIJEK</item>
      <item>UDRUGA SUNCOKRETI</item>
    </derivirana_varijabla>
  </DomainObject.Predmet.SudioniciListNaziv>
  <DomainObject.Predmet.SudioniciListAdressOIB>
    <izvorni_sadrzaj>
      <item>FINA RC OSIJEK, OIB 85821130368</item>
      <item>UDRUGA SUNCOKRETI, OIB 63737402675, Vukovarska 68,31000 Osijek</item>
    </izvorni_sadrzaj>
    <derivirana_varijabla naziv="DomainObject.Predmet.SudioniciListAdressOIB_1">
      <item>FINA RC OSIJEK, OIB 85821130368</item>
      <item>UDRUGA SUNCOKRETI, OIB 63737402675, Vukovarska 68,31000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63737402675</item>
    </izvorni_sadrzaj>
    <derivirana_varijabla naziv="DomainObject.Predmet.SudioniciListNazivOIB_1">
      <item>, OIB 85821130368</item>
      <item>, OIB 63737402675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85663-8F56-4109-B6FF-E2E056183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2129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2017-08-01T10:40:00Z</dcterms:created>
  <dc:creator>Korisnik</dc:creator>
  <cp:lastModifiedBy>Sanja Ban</cp:lastModifiedBy>
  <cp:lastPrinted>2017-08-01T10:38:00Z</cp:lastPrinted>
  <dcterms:modified xmlns:xsi="http://www.w3.org/2001/XMLSchema-instance" xsi:type="dcterms:W3CDTF">2017-08-01T10:40:00Z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