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E6CFF" w:rsidP="00DE6CFF" w:rsidRDefault="00926274" w14:paraId="0c7f838" w14:textId="0c7f838">
      <w:pPr>
        <w:pStyle w:val="Bezproreda"/>
        <w15:collapsed w:val="fals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E6CFF">
        <w:rPr>
          <w:noProof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CFF" w:rsidP="00DE6CFF" w:rsidRDefault="00DE6CF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Pr="00B7798E" w:rsidR="00DE6CFF" w:rsidP="00DE6CFF" w:rsidRDefault="00DE6CFF">
      <w:pPr>
        <w:pStyle w:val="Bezproreda"/>
        <w:rPr>
          <w:rFonts w:ascii="Arial" w:hAnsi="Arial" w:cs="Arial"/>
          <w:sz w:val="24"/>
          <w:szCs w:val="24"/>
        </w:rPr>
      </w:pPr>
      <w:r w:rsidRPr="00B7798E">
        <w:rPr>
          <w:rFonts w:ascii="Arial" w:hAnsi="Arial" w:cs="Arial"/>
          <w:sz w:val="24"/>
          <w:szCs w:val="24"/>
        </w:rPr>
        <w:t>REPUBLIKA HRVATSKA</w:t>
      </w:r>
    </w:p>
    <w:p w:rsidR="00DE6CFF" w:rsidP="00DE6CFF" w:rsidRDefault="00DE6CFF">
      <w:pPr>
        <w:pStyle w:val="Bezproreda"/>
        <w:rPr>
          <w:rFonts w:ascii="Arial" w:hAnsi="Arial" w:cs="Arial"/>
          <w:sz w:val="24"/>
          <w:szCs w:val="24"/>
        </w:rPr>
      </w:pPr>
      <w:r w:rsidRPr="00B7798E">
        <w:rPr>
          <w:rFonts w:ascii="Arial" w:hAnsi="Arial" w:cs="Arial"/>
          <w:sz w:val="24"/>
          <w:szCs w:val="24"/>
        </w:rPr>
        <w:t>OPĆINSKI SUD U RIJECI</w:t>
      </w:r>
    </w:p>
    <w:p w:rsidRPr="00B7798E" w:rsidR="00B7798E" w:rsidP="00DE6CFF" w:rsidRDefault="00B7798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Rijeka, Žrtava fašizma 7</w:t>
      </w:r>
    </w:p>
    <w:p w:rsidRPr="00B7798E" w:rsidR="00DE6CFF" w:rsidP="00DE6CFF" w:rsidRDefault="00DE6CFF">
      <w:pPr>
        <w:pStyle w:val="Bezproreda"/>
        <w:rPr>
          <w:rFonts w:ascii="Arial" w:hAnsi="Arial" w:cs="Arial"/>
          <w:sz w:val="24"/>
          <w:szCs w:val="24"/>
        </w:rPr>
      </w:pPr>
    </w:p>
    <w:p w:rsidRPr="00B7798E" w:rsidR="00DE6CFF" w:rsidP="00DE6CFF" w:rsidRDefault="00DE6CFF">
      <w:pPr>
        <w:jc w:val="center"/>
        <w:rPr>
          <w:rFonts w:ascii="Arial" w:hAnsi="Arial" w:cs="Arial"/>
          <w:sz w:val="24"/>
          <w:szCs w:val="24"/>
        </w:rPr>
      </w:pPr>
    </w:p>
    <w:p w:rsidRPr="00B7798E" w:rsidR="00DE6CFF" w:rsidP="00A724B2" w:rsidRDefault="00DE6CF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7798E">
        <w:rPr>
          <w:rFonts w:ascii="Arial" w:hAnsi="Arial" w:cs="Arial"/>
          <w:sz w:val="24"/>
          <w:szCs w:val="24"/>
        </w:rPr>
        <w:tab/>
        <w:t>Općinski sud u Rijeci,</w:t>
      </w:r>
      <w:r w:rsidRPr="00B7798E" w:rsidR="002832D7">
        <w:rPr>
          <w:rFonts w:ascii="Arial" w:hAnsi="Arial" w:cs="Arial"/>
          <w:sz w:val="24"/>
          <w:szCs w:val="24"/>
        </w:rPr>
        <w:t xml:space="preserve"> po </w:t>
      </w:r>
      <w:r w:rsidR="003D2EDF">
        <w:rPr>
          <w:rFonts w:ascii="Arial" w:hAnsi="Arial" w:cs="Arial"/>
          <w:sz w:val="24"/>
          <w:szCs w:val="24"/>
        </w:rPr>
        <w:t xml:space="preserve">višoj </w:t>
      </w:r>
      <w:r w:rsidRPr="00B7798E">
        <w:rPr>
          <w:rFonts w:ascii="Arial" w:hAnsi="Arial" w:cs="Arial"/>
          <w:sz w:val="24"/>
          <w:szCs w:val="24"/>
        </w:rPr>
        <w:t>sudsko</w:t>
      </w:r>
      <w:r w:rsidRPr="00B7798E" w:rsidR="002832D7">
        <w:rPr>
          <w:rFonts w:ascii="Arial" w:hAnsi="Arial" w:cs="Arial"/>
          <w:sz w:val="24"/>
          <w:szCs w:val="24"/>
        </w:rPr>
        <w:t>j</w:t>
      </w:r>
      <w:r w:rsidRPr="00B7798E">
        <w:rPr>
          <w:rFonts w:ascii="Arial" w:hAnsi="Arial" w:cs="Arial"/>
          <w:sz w:val="24"/>
          <w:szCs w:val="24"/>
        </w:rPr>
        <w:t xml:space="preserve"> savjetni</w:t>
      </w:r>
      <w:r w:rsidRPr="00B7798E" w:rsidR="002832D7">
        <w:rPr>
          <w:rFonts w:ascii="Arial" w:hAnsi="Arial" w:cs="Arial"/>
          <w:sz w:val="24"/>
          <w:szCs w:val="24"/>
        </w:rPr>
        <w:t>ci</w:t>
      </w:r>
      <w:r w:rsidRPr="00B7798E">
        <w:rPr>
          <w:rFonts w:ascii="Arial" w:hAnsi="Arial" w:cs="Arial"/>
          <w:sz w:val="24"/>
          <w:szCs w:val="24"/>
        </w:rPr>
        <w:t xml:space="preserve"> </w:t>
      </w:r>
      <w:r w:rsidRPr="00B7798E" w:rsidR="002832D7">
        <w:rPr>
          <w:rFonts w:ascii="Arial" w:hAnsi="Arial" w:cs="Arial"/>
          <w:sz w:val="24"/>
          <w:szCs w:val="24"/>
        </w:rPr>
        <w:t>Vesni Dabo Gustin</w:t>
      </w:r>
      <w:r w:rsidRPr="00B7798E">
        <w:rPr>
          <w:rFonts w:ascii="Arial" w:hAnsi="Arial" w:cs="Arial"/>
          <w:sz w:val="24"/>
          <w:szCs w:val="24"/>
        </w:rPr>
        <w:t xml:space="preserve">, u jednostavnom postupku stečaja nad imovinom </w:t>
      </w:r>
      <w:r w:rsidRPr="00BA5AC0">
        <w:rPr>
          <w:rFonts w:ascii="Arial" w:hAnsi="Arial" w:cs="Arial"/>
          <w:sz w:val="24"/>
          <w:szCs w:val="24"/>
        </w:rPr>
        <w:t>potrošača</w:t>
      </w:r>
      <w:r w:rsidR="00154FF2">
        <w:rPr>
          <w:rFonts w:ascii="Arial" w:hAnsi="Arial" w:cs="Arial"/>
          <w:sz w:val="24"/>
          <w:szCs w:val="24"/>
        </w:rPr>
        <w:t xml:space="preserve"> </w:t>
      </w:r>
      <w:r w:rsidR="00535FAB">
        <w:rPr>
          <w:rFonts w:ascii="Arial" w:hAnsi="Arial" w:cs="Arial"/>
          <w:sz w:val="24"/>
          <w:szCs w:val="24"/>
        </w:rPr>
        <w:t>SIME VUJATOVIĆA</w:t>
      </w:r>
      <w:r w:rsidRPr="00535FAB" w:rsidR="00535FAB">
        <w:rPr>
          <w:rFonts w:ascii="Arial" w:hAnsi="Arial" w:cs="Arial"/>
          <w:sz w:val="24"/>
          <w:szCs w:val="24"/>
        </w:rPr>
        <w:t>, ANTUNA BARCA 18, 51000 RIJEKA, OIB: 11539818057</w:t>
      </w:r>
      <w:r w:rsidRPr="00092CA3">
        <w:rPr>
          <w:rFonts w:ascii="Arial" w:hAnsi="Arial" w:cs="Arial"/>
          <w:sz w:val="24"/>
          <w:szCs w:val="24"/>
        </w:rPr>
        <w:t>o</w:t>
      </w:r>
      <w:r w:rsidRPr="00B7798E">
        <w:rPr>
          <w:rFonts w:ascii="Arial" w:hAnsi="Arial" w:cs="Arial"/>
          <w:sz w:val="24"/>
          <w:szCs w:val="24"/>
        </w:rPr>
        <w:t>dlučujući o prijedlogu FINA-e za provedbu jednostavnog postupka stečaja nad imovinom potrošača</w:t>
      </w:r>
      <w:r w:rsidR="002026EB">
        <w:rPr>
          <w:rFonts w:ascii="Arial" w:hAnsi="Arial" w:cs="Arial"/>
          <w:sz w:val="24"/>
          <w:szCs w:val="24"/>
        </w:rPr>
        <w:t xml:space="preserve">, </w:t>
      </w:r>
      <w:r w:rsidR="00535FAB">
        <w:rPr>
          <w:rFonts w:ascii="Arial" w:hAnsi="Arial" w:cs="Arial"/>
          <w:sz w:val="24"/>
          <w:szCs w:val="24"/>
        </w:rPr>
        <w:t>2. lip</w:t>
      </w:r>
      <w:r w:rsidR="0040465E">
        <w:rPr>
          <w:rFonts w:ascii="Arial" w:hAnsi="Arial" w:cs="Arial"/>
          <w:sz w:val="24"/>
          <w:szCs w:val="24"/>
        </w:rPr>
        <w:t>nja</w:t>
      </w:r>
      <w:r w:rsidR="004A7C92">
        <w:rPr>
          <w:rFonts w:ascii="Arial" w:hAnsi="Arial" w:cs="Arial"/>
          <w:sz w:val="24"/>
          <w:szCs w:val="24"/>
        </w:rPr>
        <w:t xml:space="preserve"> </w:t>
      </w:r>
      <w:r w:rsidR="00CD4897">
        <w:rPr>
          <w:rFonts w:ascii="Arial" w:hAnsi="Arial" w:cs="Arial"/>
          <w:sz w:val="24"/>
          <w:szCs w:val="24"/>
        </w:rPr>
        <w:t>202</w:t>
      </w:r>
      <w:r w:rsidR="00ED692F">
        <w:rPr>
          <w:rFonts w:ascii="Arial" w:hAnsi="Arial" w:cs="Arial"/>
          <w:sz w:val="24"/>
          <w:szCs w:val="24"/>
        </w:rPr>
        <w:t>6</w:t>
      </w:r>
      <w:r w:rsidRPr="00B7798E" w:rsidR="00B845E4">
        <w:rPr>
          <w:rFonts w:ascii="Arial" w:hAnsi="Arial" w:cs="Arial"/>
          <w:sz w:val="24"/>
          <w:szCs w:val="24"/>
        </w:rPr>
        <w:t>., objavljuje</w:t>
      </w:r>
    </w:p>
    <w:p w:rsidRPr="00B7798E" w:rsidR="00DE6CFF" w:rsidP="00DE6CFF" w:rsidRDefault="00DE6C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7798E" w:rsidR="00DE6CFF" w:rsidP="00DE6CFF" w:rsidRDefault="00DE6CF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98E">
        <w:rPr>
          <w:rFonts w:ascii="Arial" w:hAnsi="Arial" w:cs="Arial"/>
          <w:sz w:val="24"/>
          <w:szCs w:val="24"/>
        </w:rPr>
        <w:t xml:space="preserve">O G L A S </w:t>
      </w:r>
    </w:p>
    <w:p w:rsidRPr="00B7798E" w:rsidR="00DE6CFF" w:rsidP="00B81AD7" w:rsidRDefault="00B81AD7">
      <w:pPr>
        <w:tabs>
          <w:tab w:val="left" w:pos="745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Pr="00B7798E" w:rsidR="00DE6CFF" w:rsidP="00DE6CFF" w:rsidRDefault="00DE6CF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6510C7" w:rsidR="00A84723" w:rsidP="006510C7" w:rsidRDefault="006510C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10C7">
        <w:rPr>
          <w:rFonts w:ascii="Arial" w:hAnsi="Arial" w:cs="Arial"/>
          <w:sz w:val="24"/>
          <w:szCs w:val="24"/>
        </w:rPr>
        <w:t>I.</w:t>
      </w:r>
      <w:r>
        <w:rPr>
          <w:rFonts w:ascii="Arial" w:hAnsi="Arial" w:cs="Arial"/>
          <w:sz w:val="24"/>
          <w:szCs w:val="24"/>
        </w:rPr>
        <w:t xml:space="preserve"> </w:t>
      </w:r>
      <w:r w:rsidRPr="006510C7" w:rsidR="00C2077B">
        <w:rPr>
          <w:rFonts w:ascii="Arial" w:hAnsi="Arial" w:cs="Arial"/>
          <w:sz w:val="24"/>
          <w:szCs w:val="24"/>
        </w:rPr>
        <w:t xml:space="preserve">Financijska Agencija je </w:t>
      </w:r>
      <w:r w:rsidR="00535FAB">
        <w:rPr>
          <w:rFonts w:ascii="Arial" w:hAnsi="Arial" w:cs="Arial"/>
          <w:sz w:val="24"/>
          <w:szCs w:val="24"/>
        </w:rPr>
        <w:t>1. lip</w:t>
      </w:r>
      <w:r w:rsidR="00744448">
        <w:rPr>
          <w:rFonts w:ascii="Arial" w:hAnsi="Arial" w:cs="Arial"/>
          <w:sz w:val="24"/>
          <w:szCs w:val="24"/>
        </w:rPr>
        <w:t>nja 2026</w:t>
      </w:r>
      <w:r w:rsidRPr="006510C7" w:rsidR="00CD4897">
        <w:rPr>
          <w:rFonts w:ascii="Arial" w:hAnsi="Arial" w:cs="Arial"/>
          <w:sz w:val="24"/>
          <w:szCs w:val="24"/>
        </w:rPr>
        <w:t xml:space="preserve">. </w:t>
      </w:r>
      <w:r w:rsidRPr="006510C7" w:rsidR="00DE6CFF">
        <w:rPr>
          <w:rFonts w:ascii="Arial" w:hAnsi="Arial" w:cs="Arial"/>
          <w:sz w:val="24"/>
          <w:szCs w:val="24"/>
        </w:rPr>
        <w:t>ovom sudu podnijela prijedlog za provedbu jednostavnog postupka stečaja nad imovinom potrošača</w:t>
      </w:r>
      <w:r w:rsidR="00AC5549">
        <w:rPr>
          <w:rFonts w:ascii="Arial" w:hAnsi="Arial" w:cs="Arial"/>
          <w:sz w:val="24"/>
          <w:szCs w:val="24"/>
        </w:rPr>
        <w:t xml:space="preserve"> </w:t>
      </w:r>
      <w:r w:rsidR="00535FAB">
        <w:rPr>
          <w:rFonts w:ascii="Arial" w:hAnsi="Arial" w:cs="Arial"/>
          <w:sz w:val="24"/>
          <w:szCs w:val="24"/>
        </w:rPr>
        <w:t>SIME</w:t>
      </w:r>
      <w:r w:rsidRPr="00535FAB" w:rsidR="00535FAB">
        <w:rPr>
          <w:rFonts w:ascii="Arial" w:hAnsi="Arial" w:cs="Arial"/>
          <w:sz w:val="24"/>
          <w:szCs w:val="24"/>
        </w:rPr>
        <w:t xml:space="preserve"> VUJATOVIC</w:t>
      </w:r>
      <w:bookmarkStart w:name="_GoBack" w:id="0"/>
      <w:bookmarkEnd w:id="0"/>
      <w:r w:rsidRPr="00535FAB" w:rsidR="00535FAB">
        <w:rPr>
          <w:rFonts w:ascii="Arial" w:hAnsi="Arial" w:cs="Arial"/>
          <w:sz w:val="24"/>
          <w:szCs w:val="24"/>
        </w:rPr>
        <w:t>, ANTUNA BARCA 18, 51000 RIJEKA, OIB: 11539818057</w:t>
      </w:r>
      <w:r w:rsidR="00985E63">
        <w:rPr>
          <w:rFonts w:ascii="Arial" w:hAnsi="Arial" w:cs="Arial"/>
          <w:sz w:val="24"/>
          <w:szCs w:val="24"/>
        </w:rPr>
        <w:t>.</w:t>
      </w:r>
    </w:p>
    <w:p w:rsidRPr="00BD16FD" w:rsidR="006510C7" w:rsidP="006510C7" w:rsidRDefault="006510C7"/>
    <w:p w:rsidRPr="009B30A7" w:rsidR="00B845E4" w:rsidP="009B30A7" w:rsidRDefault="00926274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26274">
        <w:rPr>
          <w:rFonts w:ascii="Arial" w:hAnsi="Arial" w:cs="Arial"/>
          <w:sz w:val="24"/>
          <w:szCs w:val="24"/>
        </w:rPr>
        <w:t>II.</w:t>
      </w:r>
      <w:r>
        <w:rPr>
          <w:rFonts w:ascii="Arial" w:hAnsi="Arial" w:cs="Arial"/>
          <w:sz w:val="24"/>
          <w:szCs w:val="24"/>
        </w:rPr>
        <w:t xml:space="preserve"> </w:t>
      </w:r>
      <w:r w:rsidRPr="00F876F3" w:rsidR="007B1C90">
        <w:rPr>
          <w:rFonts w:ascii="Arial" w:hAnsi="Arial" w:cs="Arial"/>
          <w:sz w:val="24"/>
          <w:szCs w:val="24"/>
        </w:rPr>
        <w:t>Potrošač</w:t>
      </w:r>
      <w:r w:rsidRPr="00B63F12" w:rsidR="00B63F12">
        <w:rPr>
          <w:rFonts w:ascii="Arial" w:hAnsi="Arial" w:cs="Arial"/>
          <w:sz w:val="24"/>
          <w:szCs w:val="24"/>
        </w:rPr>
        <w:t xml:space="preserve"> </w:t>
      </w:r>
      <w:r w:rsidR="009F2017">
        <w:rPr>
          <w:rFonts w:ascii="Arial" w:hAnsi="Arial" w:cs="Arial"/>
          <w:sz w:val="24"/>
          <w:szCs w:val="24"/>
        </w:rPr>
        <w:t>SANDRA</w:t>
      </w:r>
      <w:r w:rsidRPr="00744448" w:rsidR="00744448">
        <w:rPr>
          <w:rFonts w:ascii="Arial" w:hAnsi="Arial" w:cs="Arial"/>
          <w:sz w:val="24"/>
          <w:szCs w:val="24"/>
        </w:rPr>
        <w:t xml:space="preserve"> MARKOVIĆ, PULIPOJE 2 C, 51218 DRAŽICE, OIB: 71519189921</w:t>
      </w:r>
      <w:r w:rsidR="00744448">
        <w:rPr>
          <w:rFonts w:ascii="Arial" w:hAnsi="Arial" w:cs="Arial"/>
          <w:sz w:val="24"/>
          <w:szCs w:val="24"/>
        </w:rPr>
        <w:t xml:space="preserve"> </w:t>
      </w:r>
      <w:r w:rsidRPr="00941F3F" w:rsidR="007B1C90">
        <w:rPr>
          <w:rFonts w:ascii="Arial" w:hAnsi="Arial" w:cs="Arial"/>
          <w:sz w:val="24"/>
          <w:szCs w:val="24"/>
        </w:rPr>
        <w:t>nije</w:t>
      </w:r>
      <w:r w:rsidRPr="00926274" w:rsidR="007B1C90">
        <w:rPr>
          <w:rFonts w:ascii="Arial" w:hAnsi="Arial" w:cs="Arial"/>
          <w:sz w:val="24"/>
          <w:szCs w:val="24"/>
        </w:rPr>
        <w:t xml:space="preserve"> </w:t>
      </w:r>
      <w:r w:rsidRPr="00926274" w:rsidR="00B845E4">
        <w:rPr>
          <w:rFonts w:ascii="Arial" w:hAnsi="Arial" w:cs="Arial"/>
          <w:sz w:val="24"/>
          <w:szCs w:val="24"/>
        </w:rPr>
        <w:t>dostavi</w:t>
      </w:r>
      <w:r w:rsidR="009F2017">
        <w:rPr>
          <w:rFonts w:ascii="Arial" w:hAnsi="Arial" w:cs="Arial"/>
          <w:sz w:val="24"/>
          <w:szCs w:val="24"/>
        </w:rPr>
        <w:t>la</w:t>
      </w:r>
      <w:r w:rsidR="008625B5">
        <w:rPr>
          <w:rFonts w:ascii="Arial" w:hAnsi="Arial" w:cs="Arial"/>
          <w:sz w:val="24"/>
          <w:szCs w:val="24"/>
        </w:rPr>
        <w:t xml:space="preserve"> </w:t>
      </w:r>
      <w:r w:rsidRPr="00926274" w:rsidR="00B845E4">
        <w:rPr>
          <w:rFonts w:ascii="Arial" w:hAnsi="Arial" w:cs="Arial"/>
          <w:sz w:val="24"/>
          <w:szCs w:val="24"/>
        </w:rPr>
        <w:t>popis svoje imovine</w:t>
      </w:r>
      <w:r w:rsidRPr="00926274" w:rsidR="00B7798E">
        <w:rPr>
          <w:rFonts w:ascii="Arial" w:hAnsi="Arial" w:cs="Arial"/>
          <w:sz w:val="24"/>
          <w:szCs w:val="24"/>
        </w:rPr>
        <w:t>.</w:t>
      </w:r>
    </w:p>
    <w:p w:rsidR="004457FF" w:rsidP="00926274" w:rsidRDefault="004457FF">
      <w:pPr>
        <w:tabs>
          <w:tab w:val="left" w:pos="993"/>
        </w:tabs>
        <w:jc w:val="both"/>
        <w:rPr>
          <w:rFonts w:ascii="Arial" w:hAnsi="Arial" w:cs="Arial"/>
          <w:sz w:val="24"/>
          <w:szCs w:val="24"/>
        </w:rPr>
      </w:pPr>
    </w:p>
    <w:p w:rsidRPr="009F2017" w:rsidR="00DE6CFF" w:rsidP="009F2017" w:rsidRDefault="00926274">
      <w:pPr>
        <w:pStyle w:val="Bezproreda"/>
        <w:jc w:val="both"/>
        <w:rPr>
          <w:rFonts w:ascii="Arial" w:hAnsi="Arial" w:cs="Arial"/>
          <w:i/>
          <w:sz w:val="24"/>
          <w:szCs w:val="24"/>
        </w:rPr>
      </w:pPr>
      <w:r w:rsidRPr="009F2017">
        <w:rPr>
          <w:rFonts w:ascii="Arial" w:hAnsi="Arial" w:cs="Arial"/>
          <w:sz w:val="24"/>
          <w:szCs w:val="24"/>
        </w:rPr>
        <w:t xml:space="preserve">III. </w:t>
      </w:r>
      <w:r w:rsidRPr="009F2017" w:rsidR="00DE6CFF">
        <w:rPr>
          <w:rFonts w:ascii="Arial" w:hAnsi="Arial" w:cs="Arial"/>
          <w:sz w:val="24"/>
          <w:szCs w:val="24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B7798E" w:rsidR="00DE6CFF" w:rsidP="00DE6CFF" w:rsidRDefault="00DE6CF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7DAB" w:rsidP="0096150B" w:rsidRDefault="0096150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p w:rsidRPr="00B7798E" w:rsidR="00DE6CFF" w:rsidP="00DE6CFF" w:rsidRDefault="0074444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Rijeci </w:t>
      </w:r>
      <w:r w:rsidR="00903742">
        <w:rPr>
          <w:rFonts w:ascii="Arial" w:hAnsi="Arial" w:cs="Arial"/>
          <w:sz w:val="24"/>
          <w:szCs w:val="24"/>
        </w:rPr>
        <w:t>26. svib</w:t>
      </w:r>
      <w:r w:rsidR="0040465E">
        <w:rPr>
          <w:rFonts w:ascii="Arial" w:hAnsi="Arial" w:cs="Arial"/>
          <w:sz w:val="24"/>
          <w:szCs w:val="24"/>
        </w:rPr>
        <w:t>nja</w:t>
      </w:r>
      <w:r w:rsidR="00271B3A">
        <w:rPr>
          <w:rFonts w:ascii="Arial" w:hAnsi="Arial" w:cs="Arial"/>
          <w:sz w:val="24"/>
          <w:szCs w:val="24"/>
        </w:rPr>
        <w:t xml:space="preserve"> </w:t>
      </w:r>
      <w:r w:rsidR="00ED692F">
        <w:rPr>
          <w:rFonts w:ascii="Arial" w:hAnsi="Arial" w:cs="Arial"/>
          <w:sz w:val="24"/>
          <w:szCs w:val="24"/>
        </w:rPr>
        <w:t>2026</w:t>
      </w:r>
      <w:r w:rsidRPr="00B7798E" w:rsidR="00DE6CFF">
        <w:rPr>
          <w:rFonts w:ascii="Arial" w:hAnsi="Arial" w:cs="Arial"/>
          <w:sz w:val="24"/>
          <w:szCs w:val="24"/>
        </w:rPr>
        <w:t>.</w:t>
      </w:r>
    </w:p>
    <w:p w:rsidRPr="00B7798E" w:rsidR="00DE6CFF" w:rsidP="00DE6CFF" w:rsidRDefault="00DE6CF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B7798E" w:rsidR="00DE6CFF" w:rsidP="00DE6CFF" w:rsidRDefault="00DE6CF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56F4A" w:rsidP="00926274" w:rsidRDefault="00456F4A">
      <w:pPr>
        <w:spacing w:after="0" w:line="240" w:lineRule="auto"/>
        <w:ind w:left="5664" w:firstLine="708"/>
        <w:jc w:val="center"/>
        <w:rPr>
          <w:rFonts w:ascii="Arial" w:hAnsi="Arial" w:cs="Arial"/>
          <w:sz w:val="24"/>
          <w:szCs w:val="24"/>
        </w:rPr>
      </w:pPr>
    </w:p>
    <w:p w:rsidR="00DE6CFF" w:rsidP="00926274" w:rsidRDefault="00926274">
      <w:pPr>
        <w:spacing w:after="0" w:line="240" w:lineRule="auto"/>
        <w:ind w:left="5664"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Viša s</w:t>
      </w:r>
      <w:r w:rsidRPr="00B7798E" w:rsidR="002832D7">
        <w:rPr>
          <w:rFonts w:ascii="Arial" w:hAnsi="Arial" w:cs="Arial"/>
          <w:sz w:val="24"/>
          <w:szCs w:val="24"/>
        </w:rPr>
        <w:t>udska savjetnica</w:t>
      </w:r>
      <w:r w:rsidR="0072644D">
        <w:rPr>
          <w:rFonts w:ascii="Arial" w:hAnsi="Arial" w:cs="Arial"/>
          <w:sz w:val="24"/>
          <w:szCs w:val="24"/>
        </w:rPr>
        <w:t>:</w:t>
      </w:r>
    </w:p>
    <w:p w:rsidRPr="00B7798E" w:rsidR="00B7798E" w:rsidP="00DE6CFF" w:rsidRDefault="00B7798E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Pr="00B7798E" w:rsidR="00C658DA" w:rsidP="00926274" w:rsidRDefault="00926274">
      <w:pPr>
        <w:spacing w:after="0" w:line="240" w:lineRule="auto"/>
        <w:ind w:left="566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B7798E" w:rsidR="002832D7">
        <w:rPr>
          <w:rFonts w:ascii="Arial" w:hAnsi="Arial" w:cs="Arial"/>
          <w:sz w:val="24"/>
          <w:szCs w:val="24"/>
        </w:rPr>
        <w:t>Vesna Dabo G</w:t>
      </w:r>
      <w:r w:rsidR="00B7798E">
        <w:rPr>
          <w:rFonts w:ascii="Arial" w:hAnsi="Arial" w:cs="Arial"/>
          <w:sz w:val="24"/>
          <w:szCs w:val="24"/>
        </w:rPr>
        <w:t>ustin</w:t>
      </w:r>
    </w:p>
    <w:p w:rsidRPr="00B7798E" w:rsidR="0031372F" w:rsidRDefault="0031372F">
      <w:pPr>
        <w:rPr>
          <w:rFonts w:ascii="Arial" w:hAnsi="Arial" w:cs="Arial"/>
        </w:rPr>
      </w:pPr>
    </w:p>
    <w:sectPr w:rsidRPr="00B7798E" w:rsidR="0031372F" w:rsidSect="00C85B3F">
      <w:head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87A79" w:rsidP="00DE6CFF" w:rsidRDefault="00787A79">
      <w:pPr>
        <w:spacing w:after="0" w:line="240" w:lineRule="auto"/>
      </w:pPr>
      <w:r>
        <w:separator/>
      </w:r>
    </w:p>
  </w:endnote>
  <w:endnote w:type="continuationSeparator" w:id="0">
    <w:p w:rsidR="00787A79" w:rsidP="00DE6CFF" w:rsidRDefault="00787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-Identity-H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87A79" w:rsidP="00DE6CFF" w:rsidRDefault="00787A79">
      <w:pPr>
        <w:spacing w:after="0" w:line="240" w:lineRule="auto"/>
      </w:pPr>
      <w:r>
        <w:separator/>
      </w:r>
    </w:p>
  </w:footnote>
  <w:footnote w:type="continuationSeparator" w:id="0">
    <w:p w:rsidR="00787A79" w:rsidP="00DE6CFF" w:rsidRDefault="00787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6388B" w:rsidP="002026EB" w:rsidRDefault="002026EB">
    <w:pPr>
      <w:pStyle w:val="Zaglavlje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 w:val="24"/>
        <w:szCs w:val="24"/>
      </w:rPr>
      <w:tab/>
    </w:r>
    <w:r w:rsidRPr="00B7798E" w:rsidR="0093189F">
      <w:rPr>
        <w:rFonts w:ascii="Arial" w:hAnsi="Arial" w:cs="Arial"/>
        <w:sz w:val="24"/>
        <w:szCs w:val="24"/>
      </w:rPr>
      <w:t>Poslovni broj:</w:t>
    </w:r>
    <w:r w:rsidR="00AC5549">
      <w:rPr>
        <w:rFonts w:ascii="Arial" w:hAnsi="Arial" w:cs="Arial"/>
        <w:sz w:val="24"/>
        <w:szCs w:val="24"/>
      </w:rPr>
      <w:t xml:space="preserve"> </w:t>
    </w:r>
    <w:r w:rsidRPr="00B7798E" w:rsidR="00DE6CFF">
      <w:rPr>
        <w:rFonts w:ascii="Arial" w:hAnsi="Arial" w:cs="Arial"/>
        <w:sz w:val="24"/>
        <w:szCs w:val="24"/>
      </w:rPr>
      <w:t>Sp-</w:t>
    </w:r>
    <w:r w:rsidR="00535FAB">
      <w:rPr>
        <w:rFonts w:ascii="Arial" w:hAnsi="Arial" w:cs="Arial"/>
        <w:sz w:val="24"/>
        <w:szCs w:val="24"/>
      </w:rPr>
      <w:t>314</w:t>
    </w:r>
    <w:r w:rsidR="003D2EDF">
      <w:rPr>
        <w:rFonts w:ascii="Arial" w:hAnsi="Arial" w:cs="Arial"/>
        <w:sz w:val="24"/>
        <w:szCs w:val="24"/>
      </w:rPr>
      <w:t>/</w:t>
    </w:r>
    <w:r w:rsidR="00100E7C">
      <w:rPr>
        <w:rFonts w:ascii="Arial" w:hAnsi="Arial" w:cs="Arial"/>
        <w:sz w:val="24"/>
        <w:szCs w:val="24"/>
      </w:rPr>
      <w:t>20</w:t>
    </w:r>
    <w:r w:rsidR="00744448">
      <w:rPr>
        <w:rFonts w:ascii="Arial" w:hAnsi="Arial" w:cs="Arial"/>
        <w:sz w:val="24"/>
        <w:szCs w:val="24"/>
      </w:rPr>
      <w:t>26</w:t>
    </w:r>
    <w:r w:rsidR="00D27795">
      <w:rPr>
        <w:rFonts w:ascii="Arial" w:hAnsi="Arial" w:cs="Arial"/>
        <w:sz w:val="24"/>
        <w:szCs w:val="24"/>
      </w:rPr>
      <w:t>-</w:t>
    </w:r>
    <w:r w:rsidR="00744448">
      <w:rPr>
        <w:rFonts w:ascii="Arial" w:hAnsi="Arial" w:cs="Arial"/>
        <w:sz w:val="24"/>
        <w:szCs w:val="24"/>
      </w:rPr>
      <w:t>2</w:t>
    </w:r>
  </w:p>
  <w:p w:rsidRPr="00B7798E" w:rsidR="002026EB" w:rsidP="0046388B" w:rsidRDefault="002026EB">
    <w:pPr>
      <w:pStyle w:val="Zaglavlje"/>
      <w:jc w:val="right"/>
      <w:rPr>
        <w:rFonts w:ascii="Arial" w:hAnsi="Arial" w:cs="Arial"/>
        <w:sz w:val="24"/>
        <w:szCs w:val="24"/>
      </w:rPr>
    </w:pPr>
  </w:p>
  <w:p w:rsidR="0046388B" w:rsidRDefault="00535FAB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91579"/>
    <w:multiLevelType w:val="hybridMultilevel"/>
    <w:tmpl w:val="8DE4E54A"/>
    <w:lvl w:ilvl="0" w:tplc="D4F2D0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27A9B"/>
    <w:multiLevelType w:val="hybridMultilevel"/>
    <w:tmpl w:val="659A40FC"/>
    <w:lvl w:ilvl="0" w:tplc="2146EF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2844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3204" w:hanging="360"/>
      </w:pPr>
    </w:lvl>
    <w:lvl w:ilvl="2" w:tplc="041A001B">
      <w:start w:val="1"/>
      <w:numFmt w:val="lowerRoman"/>
      <w:lvlText w:val="%3."/>
      <w:lvlJc w:val="right"/>
      <w:pPr>
        <w:ind w:left="3924" w:hanging="180"/>
      </w:pPr>
    </w:lvl>
    <w:lvl w:ilvl="3" w:tplc="041A000F">
      <w:start w:val="1"/>
      <w:numFmt w:val="decimal"/>
      <w:lvlText w:val="%4."/>
      <w:lvlJc w:val="left"/>
      <w:pPr>
        <w:ind w:left="4644" w:hanging="360"/>
      </w:pPr>
    </w:lvl>
    <w:lvl w:ilvl="4" w:tplc="041A0019">
      <w:start w:val="1"/>
      <w:numFmt w:val="lowerLetter"/>
      <w:lvlText w:val="%5."/>
      <w:lvlJc w:val="left"/>
      <w:pPr>
        <w:ind w:left="5364" w:hanging="360"/>
      </w:pPr>
    </w:lvl>
    <w:lvl w:ilvl="5" w:tplc="041A001B">
      <w:start w:val="1"/>
      <w:numFmt w:val="lowerRoman"/>
      <w:lvlText w:val="%6."/>
      <w:lvlJc w:val="right"/>
      <w:pPr>
        <w:ind w:left="6084" w:hanging="180"/>
      </w:pPr>
    </w:lvl>
    <w:lvl w:ilvl="6" w:tplc="041A000F">
      <w:start w:val="1"/>
      <w:numFmt w:val="decimal"/>
      <w:lvlText w:val="%7."/>
      <w:lvlJc w:val="left"/>
      <w:pPr>
        <w:ind w:left="6804" w:hanging="360"/>
      </w:pPr>
    </w:lvl>
    <w:lvl w:ilvl="7" w:tplc="041A0019">
      <w:start w:val="1"/>
      <w:numFmt w:val="lowerLetter"/>
      <w:lvlText w:val="%8."/>
      <w:lvlJc w:val="left"/>
      <w:pPr>
        <w:ind w:left="7524" w:hanging="360"/>
      </w:pPr>
    </w:lvl>
    <w:lvl w:ilvl="8" w:tplc="041A001B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1A1D7BC8"/>
    <w:multiLevelType w:val="hybridMultilevel"/>
    <w:tmpl w:val="2724EDF4"/>
    <w:lvl w:ilvl="0" w:tplc="DA9414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7A3E0A"/>
    <w:multiLevelType w:val="hybridMultilevel"/>
    <w:tmpl w:val="E3A25900"/>
    <w:lvl w:ilvl="0" w:tplc="BAAC08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55632"/>
    <w:multiLevelType w:val="hybridMultilevel"/>
    <w:tmpl w:val="7234A902"/>
    <w:lvl w:ilvl="0" w:tplc="27868DF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174F44"/>
    <w:multiLevelType w:val="hybridMultilevel"/>
    <w:tmpl w:val="CB0C0AF4"/>
    <w:lvl w:ilvl="0" w:tplc="6C56C0FA">
      <w:start w:val="1"/>
      <w:numFmt w:val="upperRoman"/>
      <w:lvlText w:val="%1."/>
      <w:lvlJc w:val="left"/>
      <w:pPr>
        <w:ind w:left="2073" w:hanging="13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60874A6"/>
    <w:multiLevelType w:val="hybridMultilevel"/>
    <w:tmpl w:val="5F640964"/>
    <w:lvl w:ilvl="0" w:tplc="DAC669BA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nsid w:val="48F52BAD"/>
    <w:multiLevelType w:val="hybridMultilevel"/>
    <w:tmpl w:val="685296C0"/>
    <w:lvl w:ilvl="0" w:tplc="723269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570D4"/>
    <w:multiLevelType w:val="hybridMultilevel"/>
    <w:tmpl w:val="1036318A"/>
    <w:lvl w:ilvl="0" w:tplc="9C0CF426">
      <w:start w:val="3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0E542F"/>
    <w:multiLevelType w:val="hybridMultilevel"/>
    <w:tmpl w:val="E104D71C"/>
    <w:lvl w:ilvl="0" w:tplc="445E2C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0C21DB"/>
    <w:multiLevelType w:val="hybridMultilevel"/>
    <w:tmpl w:val="66DA5874"/>
    <w:lvl w:ilvl="0" w:tplc="E332B0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C51602"/>
    <w:multiLevelType w:val="hybridMultilevel"/>
    <w:tmpl w:val="5A7CB6C2"/>
    <w:lvl w:ilvl="0" w:tplc="424E237A">
      <w:start w:val="2"/>
      <w:numFmt w:val="upperRoman"/>
      <w:lvlText w:val="%1."/>
      <w:lvlJc w:val="left"/>
      <w:pPr>
        <w:ind w:left="2844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3204" w:hanging="360"/>
      </w:pPr>
    </w:lvl>
    <w:lvl w:ilvl="2" w:tplc="041A001B" w:tentative="true">
      <w:start w:val="1"/>
      <w:numFmt w:val="lowerRoman"/>
      <w:lvlText w:val="%3."/>
      <w:lvlJc w:val="right"/>
      <w:pPr>
        <w:ind w:left="3924" w:hanging="180"/>
      </w:pPr>
    </w:lvl>
    <w:lvl w:ilvl="3" w:tplc="041A000F" w:tentative="true">
      <w:start w:val="1"/>
      <w:numFmt w:val="decimal"/>
      <w:lvlText w:val="%4."/>
      <w:lvlJc w:val="left"/>
      <w:pPr>
        <w:ind w:left="4644" w:hanging="360"/>
      </w:pPr>
    </w:lvl>
    <w:lvl w:ilvl="4" w:tplc="041A0019" w:tentative="true">
      <w:start w:val="1"/>
      <w:numFmt w:val="lowerLetter"/>
      <w:lvlText w:val="%5."/>
      <w:lvlJc w:val="left"/>
      <w:pPr>
        <w:ind w:left="5364" w:hanging="360"/>
      </w:pPr>
    </w:lvl>
    <w:lvl w:ilvl="5" w:tplc="041A001B" w:tentative="true">
      <w:start w:val="1"/>
      <w:numFmt w:val="lowerRoman"/>
      <w:lvlText w:val="%6."/>
      <w:lvlJc w:val="right"/>
      <w:pPr>
        <w:ind w:left="6084" w:hanging="180"/>
      </w:pPr>
    </w:lvl>
    <w:lvl w:ilvl="6" w:tplc="041A000F" w:tentative="true">
      <w:start w:val="1"/>
      <w:numFmt w:val="decimal"/>
      <w:lvlText w:val="%7."/>
      <w:lvlJc w:val="left"/>
      <w:pPr>
        <w:ind w:left="6804" w:hanging="360"/>
      </w:pPr>
    </w:lvl>
    <w:lvl w:ilvl="7" w:tplc="041A0019" w:tentative="true">
      <w:start w:val="1"/>
      <w:numFmt w:val="lowerLetter"/>
      <w:lvlText w:val="%8."/>
      <w:lvlJc w:val="left"/>
      <w:pPr>
        <w:ind w:left="7524" w:hanging="360"/>
      </w:pPr>
    </w:lvl>
    <w:lvl w:ilvl="8" w:tplc="041A001B" w:tentative="true">
      <w:start w:val="1"/>
      <w:numFmt w:val="lowerRoman"/>
      <w:lvlText w:val="%9."/>
      <w:lvlJc w:val="right"/>
      <w:pPr>
        <w:ind w:left="8244" w:hanging="180"/>
      </w:pPr>
    </w:lvl>
  </w:abstractNum>
  <w:abstractNum w:abstractNumId="13">
    <w:nsid w:val="7F5B236C"/>
    <w:multiLevelType w:val="hybridMultilevel"/>
    <w:tmpl w:val="F9D02DB6"/>
    <w:lvl w:ilvl="0" w:tplc="64A0C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</w:num>
  <w:num w:numId="4">
    <w:abstractNumId w:val="6"/>
  </w:num>
  <w:num w:numId="5">
    <w:abstractNumId w:val="9"/>
  </w:num>
  <w:num w:numId="6">
    <w:abstractNumId w:val="10"/>
  </w:num>
  <w:num w:numId="7">
    <w:abstractNumId w:val="5"/>
  </w:num>
  <w:num w:numId="8">
    <w:abstractNumId w:val="11"/>
  </w:num>
  <w:num w:numId="9">
    <w:abstractNumId w:val="4"/>
  </w:num>
  <w:num w:numId="10">
    <w:abstractNumId w:val="8"/>
  </w:num>
  <w:num w:numId="11">
    <w:abstractNumId w:val="1"/>
  </w:num>
  <w:num w:numId="12">
    <w:abstractNumId w:val="0"/>
  </w:num>
  <w:num w:numId="13">
    <w:abstractNumId w:val="3"/>
  </w:num>
  <w:num w:numId="14">
    <w:abstractNumId w:val="13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CFF"/>
    <w:rsid w:val="000131D7"/>
    <w:rsid w:val="000200AC"/>
    <w:rsid w:val="0003593C"/>
    <w:rsid w:val="00037438"/>
    <w:rsid w:val="00046E6C"/>
    <w:rsid w:val="000566A2"/>
    <w:rsid w:val="00070B28"/>
    <w:rsid w:val="00075A16"/>
    <w:rsid w:val="00092CA3"/>
    <w:rsid w:val="00095F64"/>
    <w:rsid w:val="000A0EA8"/>
    <w:rsid w:val="000A4A38"/>
    <w:rsid w:val="000B1188"/>
    <w:rsid w:val="000C708A"/>
    <w:rsid w:val="000C7514"/>
    <w:rsid w:val="000D0540"/>
    <w:rsid w:val="000E329D"/>
    <w:rsid w:val="000E3DC3"/>
    <w:rsid w:val="000F1C53"/>
    <w:rsid w:val="000F32E7"/>
    <w:rsid w:val="000F442C"/>
    <w:rsid w:val="00100E7C"/>
    <w:rsid w:val="001064B6"/>
    <w:rsid w:val="00111CBE"/>
    <w:rsid w:val="001161E7"/>
    <w:rsid w:val="0012524B"/>
    <w:rsid w:val="00133FAF"/>
    <w:rsid w:val="001410B4"/>
    <w:rsid w:val="00142FBD"/>
    <w:rsid w:val="00154FF2"/>
    <w:rsid w:val="0017013F"/>
    <w:rsid w:val="00184E82"/>
    <w:rsid w:val="00192D29"/>
    <w:rsid w:val="001A2309"/>
    <w:rsid w:val="001A540E"/>
    <w:rsid w:val="001C54E8"/>
    <w:rsid w:val="001D6681"/>
    <w:rsid w:val="001D7ECD"/>
    <w:rsid w:val="001F6657"/>
    <w:rsid w:val="002026EB"/>
    <w:rsid w:val="002067E2"/>
    <w:rsid w:val="00212867"/>
    <w:rsid w:val="0022542D"/>
    <w:rsid w:val="00225BF1"/>
    <w:rsid w:val="00230357"/>
    <w:rsid w:val="00234935"/>
    <w:rsid w:val="00235786"/>
    <w:rsid w:val="0023715C"/>
    <w:rsid w:val="00240928"/>
    <w:rsid w:val="00244C3F"/>
    <w:rsid w:val="00246734"/>
    <w:rsid w:val="00265466"/>
    <w:rsid w:val="00267019"/>
    <w:rsid w:val="00271B3A"/>
    <w:rsid w:val="002739DF"/>
    <w:rsid w:val="00276C0A"/>
    <w:rsid w:val="00282702"/>
    <w:rsid w:val="002832D7"/>
    <w:rsid w:val="002D57B3"/>
    <w:rsid w:val="002E1398"/>
    <w:rsid w:val="002F1788"/>
    <w:rsid w:val="0031372F"/>
    <w:rsid w:val="003213EA"/>
    <w:rsid w:val="00322F50"/>
    <w:rsid w:val="00324359"/>
    <w:rsid w:val="00326C2E"/>
    <w:rsid w:val="0033703D"/>
    <w:rsid w:val="003421F5"/>
    <w:rsid w:val="00343647"/>
    <w:rsid w:val="00345A0E"/>
    <w:rsid w:val="00346442"/>
    <w:rsid w:val="00352988"/>
    <w:rsid w:val="003547E6"/>
    <w:rsid w:val="00367960"/>
    <w:rsid w:val="003818A0"/>
    <w:rsid w:val="00382E95"/>
    <w:rsid w:val="00390955"/>
    <w:rsid w:val="00395F4D"/>
    <w:rsid w:val="003B1509"/>
    <w:rsid w:val="003D2EDF"/>
    <w:rsid w:val="003E002D"/>
    <w:rsid w:val="003E7FFE"/>
    <w:rsid w:val="003F2AFD"/>
    <w:rsid w:val="003F3239"/>
    <w:rsid w:val="003F6DAF"/>
    <w:rsid w:val="0040465E"/>
    <w:rsid w:val="0040571C"/>
    <w:rsid w:val="004168C4"/>
    <w:rsid w:val="00425F0A"/>
    <w:rsid w:val="004325CD"/>
    <w:rsid w:val="00441F2C"/>
    <w:rsid w:val="004457FF"/>
    <w:rsid w:val="00446ADC"/>
    <w:rsid w:val="00456F4A"/>
    <w:rsid w:val="00463045"/>
    <w:rsid w:val="00467834"/>
    <w:rsid w:val="004727EF"/>
    <w:rsid w:val="00475315"/>
    <w:rsid w:val="0047545C"/>
    <w:rsid w:val="0048030C"/>
    <w:rsid w:val="004848B1"/>
    <w:rsid w:val="0049299D"/>
    <w:rsid w:val="00495D54"/>
    <w:rsid w:val="0049695A"/>
    <w:rsid w:val="00497174"/>
    <w:rsid w:val="004A7C92"/>
    <w:rsid w:val="004E1092"/>
    <w:rsid w:val="004E1A31"/>
    <w:rsid w:val="005041A4"/>
    <w:rsid w:val="00507C0B"/>
    <w:rsid w:val="00511317"/>
    <w:rsid w:val="005143AB"/>
    <w:rsid w:val="005238A5"/>
    <w:rsid w:val="0052575F"/>
    <w:rsid w:val="0052726F"/>
    <w:rsid w:val="00535FAB"/>
    <w:rsid w:val="00536E9B"/>
    <w:rsid w:val="00547941"/>
    <w:rsid w:val="00547AB9"/>
    <w:rsid w:val="0055288B"/>
    <w:rsid w:val="005765D8"/>
    <w:rsid w:val="00577DAB"/>
    <w:rsid w:val="0058446A"/>
    <w:rsid w:val="005858D2"/>
    <w:rsid w:val="00593DED"/>
    <w:rsid w:val="005B35A8"/>
    <w:rsid w:val="005C2D89"/>
    <w:rsid w:val="005C796B"/>
    <w:rsid w:val="005D1829"/>
    <w:rsid w:val="005E087C"/>
    <w:rsid w:val="005F0DB4"/>
    <w:rsid w:val="005F6D1C"/>
    <w:rsid w:val="00614F92"/>
    <w:rsid w:val="00624AF0"/>
    <w:rsid w:val="0062606A"/>
    <w:rsid w:val="006270B4"/>
    <w:rsid w:val="00627529"/>
    <w:rsid w:val="00627E17"/>
    <w:rsid w:val="00640FF7"/>
    <w:rsid w:val="006429C1"/>
    <w:rsid w:val="006510C7"/>
    <w:rsid w:val="00651A8E"/>
    <w:rsid w:val="00657595"/>
    <w:rsid w:val="006613DF"/>
    <w:rsid w:val="00671BC0"/>
    <w:rsid w:val="0067484B"/>
    <w:rsid w:val="006A18A9"/>
    <w:rsid w:val="006D051B"/>
    <w:rsid w:val="006D34D3"/>
    <w:rsid w:val="006E16D3"/>
    <w:rsid w:val="006E6359"/>
    <w:rsid w:val="006F312D"/>
    <w:rsid w:val="00700517"/>
    <w:rsid w:val="00705E28"/>
    <w:rsid w:val="00711FC1"/>
    <w:rsid w:val="007250CB"/>
    <w:rsid w:val="0072644D"/>
    <w:rsid w:val="00733B2E"/>
    <w:rsid w:val="00734BB3"/>
    <w:rsid w:val="007363D7"/>
    <w:rsid w:val="0074103D"/>
    <w:rsid w:val="00744448"/>
    <w:rsid w:val="00744B79"/>
    <w:rsid w:val="00744F61"/>
    <w:rsid w:val="00745FDF"/>
    <w:rsid w:val="0075349A"/>
    <w:rsid w:val="00754DD2"/>
    <w:rsid w:val="00757FD8"/>
    <w:rsid w:val="0076135B"/>
    <w:rsid w:val="0077756F"/>
    <w:rsid w:val="00784A24"/>
    <w:rsid w:val="00787A79"/>
    <w:rsid w:val="007957DC"/>
    <w:rsid w:val="0079738F"/>
    <w:rsid w:val="00797961"/>
    <w:rsid w:val="00797CCE"/>
    <w:rsid w:val="007A0318"/>
    <w:rsid w:val="007A1D55"/>
    <w:rsid w:val="007A4F25"/>
    <w:rsid w:val="007A6F8E"/>
    <w:rsid w:val="007B1C90"/>
    <w:rsid w:val="007D1EF7"/>
    <w:rsid w:val="007D7131"/>
    <w:rsid w:val="007E1349"/>
    <w:rsid w:val="007E6659"/>
    <w:rsid w:val="007F35AF"/>
    <w:rsid w:val="007F3A64"/>
    <w:rsid w:val="00800B09"/>
    <w:rsid w:val="008058CD"/>
    <w:rsid w:val="00812C71"/>
    <w:rsid w:val="00816BA8"/>
    <w:rsid w:val="00822428"/>
    <w:rsid w:val="008309DB"/>
    <w:rsid w:val="0083108B"/>
    <w:rsid w:val="00833D15"/>
    <w:rsid w:val="008375FB"/>
    <w:rsid w:val="00843C82"/>
    <w:rsid w:val="008520F2"/>
    <w:rsid w:val="0085630B"/>
    <w:rsid w:val="008625B5"/>
    <w:rsid w:val="00862FE7"/>
    <w:rsid w:val="00863E98"/>
    <w:rsid w:val="0088152C"/>
    <w:rsid w:val="008903D6"/>
    <w:rsid w:val="008B00ED"/>
    <w:rsid w:val="008B7191"/>
    <w:rsid w:val="008C797E"/>
    <w:rsid w:val="008D1108"/>
    <w:rsid w:val="008D4BC4"/>
    <w:rsid w:val="008E3793"/>
    <w:rsid w:val="008E4AA3"/>
    <w:rsid w:val="008E63BA"/>
    <w:rsid w:val="00903742"/>
    <w:rsid w:val="00905BFD"/>
    <w:rsid w:val="00907271"/>
    <w:rsid w:val="00920459"/>
    <w:rsid w:val="0092166A"/>
    <w:rsid w:val="00926274"/>
    <w:rsid w:val="00931282"/>
    <w:rsid w:val="0093189F"/>
    <w:rsid w:val="00940C2D"/>
    <w:rsid w:val="00941F3F"/>
    <w:rsid w:val="00943FA4"/>
    <w:rsid w:val="0096150B"/>
    <w:rsid w:val="009632B7"/>
    <w:rsid w:val="00967A52"/>
    <w:rsid w:val="00975351"/>
    <w:rsid w:val="00985E63"/>
    <w:rsid w:val="00986ACC"/>
    <w:rsid w:val="009A1348"/>
    <w:rsid w:val="009A7053"/>
    <w:rsid w:val="009B07F3"/>
    <w:rsid w:val="009B30A7"/>
    <w:rsid w:val="009B72E8"/>
    <w:rsid w:val="009D22E9"/>
    <w:rsid w:val="009D641B"/>
    <w:rsid w:val="009E4CCB"/>
    <w:rsid w:val="009E5974"/>
    <w:rsid w:val="009F2017"/>
    <w:rsid w:val="009F5CEE"/>
    <w:rsid w:val="009F6AE6"/>
    <w:rsid w:val="00A03363"/>
    <w:rsid w:val="00A23880"/>
    <w:rsid w:val="00A261A9"/>
    <w:rsid w:val="00A30EE1"/>
    <w:rsid w:val="00A32451"/>
    <w:rsid w:val="00A3501B"/>
    <w:rsid w:val="00A4389C"/>
    <w:rsid w:val="00A50E17"/>
    <w:rsid w:val="00A51DD3"/>
    <w:rsid w:val="00A63E3B"/>
    <w:rsid w:val="00A72384"/>
    <w:rsid w:val="00A724B2"/>
    <w:rsid w:val="00A75ACC"/>
    <w:rsid w:val="00A76021"/>
    <w:rsid w:val="00A760F7"/>
    <w:rsid w:val="00A828C0"/>
    <w:rsid w:val="00A84723"/>
    <w:rsid w:val="00A93D79"/>
    <w:rsid w:val="00A955A6"/>
    <w:rsid w:val="00A97A01"/>
    <w:rsid w:val="00AA7CF7"/>
    <w:rsid w:val="00AB037C"/>
    <w:rsid w:val="00AC03F4"/>
    <w:rsid w:val="00AC5549"/>
    <w:rsid w:val="00AD0C0C"/>
    <w:rsid w:val="00AD234D"/>
    <w:rsid w:val="00AF2AC3"/>
    <w:rsid w:val="00AF622A"/>
    <w:rsid w:val="00B11424"/>
    <w:rsid w:val="00B15A4D"/>
    <w:rsid w:val="00B16DA9"/>
    <w:rsid w:val="00B17B3F"/>
    <w:rsid w:val="00B17C1D"/>
    <w:rsid w:val="00B21951"/>
    <w:rsid w:val="00B3429B"/>
    <w:rsid w:val="00B34341"/>
    <w:rsid w:val="00B3623B"/>
    <w:rsid w:val="00B36CC1"/>
    <w:rsid w:val="00B50C45"/>
    <w:rsid w:val="00B52606"/>
    <w:rsid w:val="00B57185"/>
    <w:rsid w:val="00B60173"/>
    <w:rsid w:val="00B63F12"/>
    <w:rsid w:val="00B77323"/>
    <w:rsid w:val="00B7798E"/>
    <w:rsid w:val="00B8129F"/>
    <w:rsid w:val="00B81AD7"/>
    <w:rsid w:val="00B845E4"/>
    <w:rsid w:val="00B92260"/>
    <w:rsid w:val="00B9355C"/>
    <w:rsid w:val="00BA5AC0"/>
    <w:rsid w:val="00BB0607"/>
    <w:rsid w:val="00BB0E1B"/>
    <w:rsid w:val="00BB2668"/>
    <w:rsid w:val="00BC4BEF"/>
    <w:rsid w:val="00BD16FD"/>
    <w:rsid w:val="00BD50AC"/>
    <w:rsid w:val="00BD58E1"/>
    <w:rsid w:val="00BD7BFA"/>
    <w:rsid w:val="00BE5AF9"/>
    <w:rsid w:val="00BF2FDA"/>
    <w:rsid w:val="00BF50AB"/>
    <w:rsid w:val="00C2077B"/>
    <w:rsid w:val="00C2181A"/>
    <w:rsid w:val="00C256F1"/>
    <w:rsid w:val="00C27349"/>
    <w:rsid w:val="00C3703B"/>
    <w:rsid w:val="00C50558"/>
    <w:rsid w:val="00C536B8"/>
    <w:rsid w:val="00C546DE"/>
    <w:rsid w:val="00C658DA"/>
    <w:rsid w:val="00C75A21"/>
    <w:rsid w:val="00C92C50"/>
    <w:rsid w:val="00C95CB3"/>
    <w:rsid w:val="00CA36F8"/>
    <w:rsid w:val="00CA417E"/>
    <w:rsid w:val="00CD4897"/>
    <w:rsid w:val="00CF62C2"/>
    <w:rsid w:val="00D00869"/>
    <w:rsid w:val="00D030B4"/>
    <w:rsid w:val="00D118A6"/>
    <w:rsid w:val="00D12287"/>
    <w:rsid w:val="00D1450E"/>
    <w:rsid w:val="00D16E7A"/>
    <w:rsid w:val="00D22AF0"/>
    <w:rsid w:val="00D24B66"/>
    <w:rsid w:val="00D2768C"/>
    <w:rsid w:val="00D27795"/>
    <w:rsid w:val="00D34078"/>
    <w:rsid w:val="00D45A45"/>
    <w:rsid w:val="00D45F8F"/>
    <w:rsid w:val="00D475E4"/>
    <w:rsid w:val="00D517E1"/>
    <w:rsid w:val="00D574BD"/>
    <w:rsid w:val="00D6254A"/>
    <w:rsid w:val="00D71B0C"/>
    <w:rsid w:val="00D81C97"/>
    <w:rsid w:val="00D92287"/>
    <w:rsid w:val="00DA1599"/>
    <w:rsid w:val="00DA1819"/>
    <w:rsid w:val="00DB7008"/>
    <w:rsid w:val="00DC785C"/>
    <w:rsid w:val="00DD358C"/>
    <w:rsid w:val="00DD7034"/>
    <w:rsid w:val="00DE5367"/>
    <w:rsid w:val="00DE6CFF"/>
    <w:rsid w:val="00DE7A72"/>
    <w:rsid w:val="00DF6501"/>
    <w:rsid w:val="00E030E7"/>
    <w:rsid w:val="00E035D0"/>
    <w:rsid w:val="00E0719E"/>
    <w:rsid w:val="00E10BAA"/>
    <w:rsid w:val="00E36BA7"/>
    <w:rsid w:val="00E409FA"/>
    <w:rsid w:val="00E43B08"/>
    <w:rsid w:val="00E53A36"/>
    <w:rsid w:val="00E62044"/>
    <w:rsid w:val="00E7416B"/>
    <w:rsid w:val="00E77559"/>
    <w:rsid w:val="00E870B9"/>
    <w:rsid w:val="00E90E39"/>
    <w:rsid w:val="00E92FAB"/>
    <w:rsid w:val="00E931EB"/>
    <w:rsid w:val="00E93E7F"/>
    <w:rsid w:val="00E96778"/>
    <w:rsid w:val="00EA34D2"/>
    <w:rsid w:val="00EA3EF9"/>
    <w:rsid w:val="00EB11A5"/>
    <w:rsid w:val="00EB510B"/>
    <w:rsid w:val="00ED2E56"/>
    <w:rsid w:val="00ED692F"/>
    <w:rsid w:val="00EE395E"/>
    <w:rsid w:val="00EF13E7"/>
    <w:rsid w:val="00F038B1"/>
    <w:rsid w:val="00F05168"/>
    <w:rsid w:val="00F23A0E"/>
    <w:rsid w:val="00F35E2F"/>
    <w:rsid w:val="00F74A81"/>
    <w:rsid w:val="00F75F16"/>
    <w:rsid w:val="00F806C9"/>
    <w:rsid w:val="00F8248B"/>
    <w:rsid w:val="00F832B8"/>
    <w:rsid w:val="00F86621"/>
    <w:rsid w:val="00F876F3"/>
    <w:rsid w:val="00F91E9F"/>
    <w:rsid w:val="00F94FF2"/>
    <w:rsid w:val="00F96EA7"/>
    <w:rsid w:val="00FA05A0"/>
    <w:rsid w:val="00FB0C63"/>
    <w:rsid w:val="00FB53BE"/>
    <w:rsid w:val="00FC6CC8"/>
    <w:rsid w:val="00FD047D"/>
    <w:rsid w:val="00FD2226"/>
    <w:rsid w:val="00FD2A5C"/>
    <w:rsid w:val="00FF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514F7A7"/>
  <w15:docId w15:val="{DA281170-E56B-441A-BDF5-6AAD797013A2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E6CFF"/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E6CF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E6CFF"/>
  </w:style>
  <w:style w:type="paragraph" w:styleId="Odlomakpopisa">
    <w:name w:val="List Paragraph"/>
    <w:basedOn w:val="Normal"/>
    <w:uiPriority w:val="34"/>
    <w:qFormat/>
    <w:rsid w:val="00DE6CFF"/>
    <w:pPr>
      <w:ind w:left="720"/>
      <w:contextualSpacing/>
    </w:pPr>
  </w:style>
  <w:style w:type="paragraph" w:styleId="Bezproreda">
    <w:name w:val="No Spacing"/>
    <w:uiPriority w:val="1"/>
    <w:qFormat/>
    <w:rsid w:val="00DE6CFF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E6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E6CFF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DE6CF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E6CFF"/>
  </w:style>
  <w:style w:type="character" w:styleId="fontstyle01" w:customStyle="true">
    <w:name w:val="fontstyle01"/>
    <w:basedOn w:val="Zadanifontodlomka"/>
    <w:rsid w:val="005238A5"/>
    <w:rPr>
      <w:rFonts w:hint="default" w:ascii="MyriadPro-Regular-Identity-H" w:hAnsi="MyriadPro-Regular-Identity-H"/>
      <w:b w:val="false"/>
      <w:bCs w:val="false"/>
      <w:i w:val="false"/>
      <w:iCs w:val="false"/>
      <w:color w:val="000000"/>
      <w:sz w:val="20"/>
      <w:szCs w:val="20"/>
    </w:rPr>
  </w:style>
  <w:style w:type="character" w:styleId="Tekstrezerviranogmjesta">
    <w:name w:val="Placeholder Text"/>
    <w:basedOn w:val="Zadanifontodlomka"/>
    <w:uiPriority w:val="99"/>
    <w:semiHidden/>
    <w:rsid w:val="004848B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848B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48B1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48B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48B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lipnja 2026.</izvorni_sadrzaj>
    <derivirana_varijabla naziv="DomainObject.DatumDonosenjaOdluke_1">2.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Dabo Gustin</izvorni_sadrzaj>
    <derivirana_varijabla naziv="DomainObject.DonositeljOdluke.Prezime_1">Dabo Gustin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lipnja 2026.</izvorni_sadrzaj>
    <derivirana_varijabla naziv="DomainObject.Predmet.DatumIzradeOptuznogAkta_1">1. lipnja 2026.</derivirana_varijabla>
  </DomainObject.Predmet.DatumIzradeOptuznogAkta>
  <DomainObject.Predmet.DatumIzradeOptuznogAktaFormated>
    <izvorni_sadrzaj>1.6.2026.</izvorni_sadrzaj>
    <derivirana_varijabla naziv="DomainObject.Predmet.DatumIzradeOptuznogAktaFormated_1">1.6.2026.</derivirana_varijabla>
  </DomainObject.Predmet.DatumIzradeOptuznogAktaFormated>
  <DomainObject.Predmet.DatumOsnivanja>
    <izvorni_sadrzaj>1. lipnja 2026.</izvorni_sadrzaj>
    <derivirana_varijabla naziv="DomainObject.Predmet.DatumOsnivanja_1">1.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lipnja 2026.</izvorni_sadrzaj>
    <derivirana_varijabla naziv="DomainObject.Predmet.DatumPrimitkaOptuznogAkta_1">1.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Sp-314/2026</izvorni_sadrzaj>
    <derivirana_varijabla naziv="DomainObject.Predmet.OznakaBroj_1">Sp-314/2026</derivirana_varijabla>
  </DomainObject.Predmet.OznakaBroj>
  <DomainObject.Predmet.OznakaBrojOptuznogAkta>
    <izvorni_sadrzaj>08-4-26-4</izvorni_sadrzaj>
    <derivirana_varijabla naziv="DomainObject.Predmet.OznakaBrojOptuznogAkta_1">08-4-26-4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SIMO VUJATOVIĆ</izvorni_sadrzaj>
    <derivirana_varijabla naziv="DomainObject.Predmet.ProtustrankaFormated_1">  SIMO VUJATOVIĆ</derivirana_varijabla>
  </DomainObject.Predmet.ProtustrankaFormated>
  <DomainObject.Predmet.ProtustrankaFormatedOIB>
    <izvorni_sadrzaj>  SIMO VUJATOVIĆ, OIB 11539818057</izvorni_sadrzaj>
    <derivirana_varijabla naziv="DomainObject.Predmet.ProtustrankaFormatedOIB_1">  SIMO VUJATOVIĆ, OIB 11539818057</derivirana_varijabla>
  </DomainObject.Predmet.ProtustrankaFormatedOIB>
  <DomainObject.Predmet.ProtustrankaFormatedWithAdress>
    <izvorni_sadrzaj> SIMO VUJATOVIĆ, ANTUNA BARCA 18, 51000 Rijeka</izvorni_sadrzaj>
    <derivirana_varijabla naziv="DomainObject.Predmet.ProtustrankaFormatedWithAdress_1"> SIMO VUJATOVIĆ, ANTUNA BARCA 18, 51000 Rijeka</derivirana_varijabla>
  </DomainObject.Predmet.ProtustrankaFormatedWithAdress>
  <DomainObject.Predmet.ProtustrankaFormatedWithAdressOIB>
    <izvorni_sadrzaj> SIMO VUJATOVIĆ, OIB 11539818057, ANTUNA BARCA 18, 51000 Rijeka</izvorni_sadrzaj>
    <derivirana_varijabla naziv="DomainObject.Predmet.ProtustrankaFormatedWithAdressOIB_1"> SIMO VUJATOVIĆ, OIB 11539818057, ANTUNA BARCA 18, 51000 Rijeka</derivirana_varijabla>
  </DomainObject.Predmet.ProtustrankaFormatedWithAdressOIB>
  <DomainObject.Predmet.ProtustrankaWithAdress>
    <izvorni_sadrzaj>SIMO VUJATOVIĆ ANTUNA BARCA 18, 51000 Rijeka</izvorni_sadrzaj>
    <derivirana_varijabla naziv="DomainObject.Predmet.ProtustrankaWithAdress_1">SIMO VUJATOVIĆ ANTUNA BARCA 18, 51000 Rijeka</derivirana_varijabla>
  </DomainObject.Predmet.ProtustrankaWithAdress>
  <DomainObject.Predmet.ProtustrankaWithAdressOIB>
    <izvorni_sadrzaj>SIMO VUJATOVIĆ, OIB 11539818057, ANTUNA BARCA 18, 51000 Rijeka</izvorni_sadrzaj>
    <derivirana_varijabla naziv="DomainObject.Predmet.ProtustrankaWithAdressOIB_1">SIMO VUJATOVIĆ, OIB 11539818057, ANTUNA BARCA 18, 51000 Rijeka</derivirana_varijabla>
  </DomainObject.Predmet.ProtustrankaWithAdressOIB>
  <DomainObject.Predmet.ProtustrankaNazivFormated>
    <izvorni_sadrzaj>SIMO VUJATOVIĆ</izvorni_sadrzaj>
    <derivirana_varijabla naziv="DomainObject.Predmet.ProtustrankaNazivFormated_1">SIMO VUJATOVIĆ</derivirana_varijabla>
  </DomainObject.Predmet.ProtustrankaNazivFormated>
  <DomainObject.Predmet.ProtustrankaNazivFormatedOIB>
    <izvorni_sadrzaj>SIMO VUJATOVIĆ, OIB 11539818057</izvorni_sadrzaj>
    <derivirana_varijabla naziv="DomainObject.Predmet.ProtustrankaNazivFormatedOIB_1">SIMO VUJATOVIĆ, OIB 11539818057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56</izvorni_sadrzaj>
    <derivirana_varijabla naziv="DomainObject.Predmet.Referada.Naziv_1">Referada 56</derivirana_varijabla>
  </DomainObject.Predmet.Referada.Naziv>
  <DomainObject.Predmet.Referada.Oznaka>
    <izvorni_sadrzaj>56</izvorni_sadrzaj>
    <derivirana_varijabla naziv="DomainObject.Predmet.Referada.Oznaka_1">56</derivirana_varijabla>
  </DomainObject.Predmet.Referada.Oznaka>
  <DomainObject.Predmet.Referada.Prostorija.Naziv>
    <izvorni_sadrzaj>Soba 6/I - Užarska 3, Rijeka</izvorni_sadrzaj>
    <derivirana_varijabla naziv="DomainObject.Predmet.Referada.Prostorija.Naziv_1">Soba 6/I - Užarska 3, Rijeka</derivirana_varijabla>
  </DomainObject.Predmet.Referada.Prostorija.Naziv>
  <DomainObject.Predmet.Referada.Prostorija.Oznaka>
    <izvorni_sadrzaj>6/I - Užarska 3</izvorni_sadrzaj>
    <derivirana_varijabla naziv="DomainObject.Predmet.Referada.Prostorija.Oznaka_1">6/I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Vesna Dabo Gustin</izvorni_sadrzaj>
    <derivirana_varijabla naziv="DomainObject.Predmet.Referada.Sudac_1">Vesna Dabo Gustin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56</izvorni_sadrzaj>
    <derivirana_varijabla naziv="DomainObject.Predmet.TrenutnaLokacijaSpisa.Naziv_1">Referada 56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9/V - Frana Kurelca 3, Rijeka</izvorni_sadrzaj>
    <derivirana_varijabla naziv="DomainObject.Predmet.UstrojstvenaJedinicaVodi.Prostorija.Naziv_1">Soba 9/V - Frana Kurelca 3, Rijeka</derivirana_varijabla>
  </DomainObject.Predmet.UstrojstvenaJedinicaVodi.Prostorija.Naziv>
  <DomainObject.Predmet.UstrojstvenaJedinicaVodi.Prostorija.Oznaka>
    <izvorni_sadrzaj>9/V -F. Kurelca 3</izvorni_sadrzaj>
    <derivirana_varijabla naziv="DomainObject.Predmet.UstrojstvenaJedinicaVodi.Prostorija.Oznaka_1">9/V -F. Kurelca 3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SIMO VUJATOVIĆ</item>
    </izvorni_sadrzaj>
    <derivirana_varijabla naziv="DomainObject.Predmet.ProtuStrankaListFormated_1">
      <item>SIMO VUJATOVIĆ</item>
    </derivirana_varijabla>
  </DomainObject.Predmet.ProtuStrankaListFormated>
  <DomainObject.Predmet.ProtuStrankaListFormatedOIB>
    <izvorni_sadrzaj>
      <item>SIMO VUJATOVIĆ, OIB 11539818057</item>
    </izvorni_sadrzaj>
    <derivirana_varijabla naziv="DomainObject.Predmet.ProtuStrankaListFormatedOIB_1">
      <item>SIMO VUJATOVIĆ, OIB 11539818057</item>
    </derivirana_varijabla>
  </DomainObject.Predmet.ProtuStrankaListFormatedOIB>
  <DomainObject.Predmet.ProtuStrankaListFormatedWithAdress>
    <izvorni_sadrzaj>
      <item>SIMO VUJATOVIĆ, ANTUNA BARCA 18, 51000 Rijeka</item>
    </izvorni_sadrzaj>
    <derivirana_varijabla naziv="DomainObject.Predmet.ProtuStrankaListFormatedWithAdress_1">
      <item>SIMO VUJATOVIĆ, ANTUNA BARCA 18, 51000 Rijeka</item>
    </derivirana_varijabla>
  </DomainObject.Predmet.ProtuStrankaListFormatedWithAdress>
  <DomainObject.Predmet.ProtuStrankaListFormatedWithAdressOIB>
    <izvorni_sadrzaj>
      <item>SIMO VUJATOVIĆ, OIB 11539818057, ANTUNA BARCA 18, 51000 Rijeka</item>
    </izvorni_sadrzaj>
    <derivirana_varijabla naziv="DomainObject.Predmet.ProtuStrankaListFormatedWithAdressOIB_1">
      <item>SIMO VUJATOVIĆ, OIB 11539818057, ANTUNA BARCA 18, 51000 Rijeka</item>
    </derivirana_varijabla>
  </DomainObject.Predmet.ProtuStrankaListFormatedWithAdressOIB>
  <DomainObject.Predmet.ProtuStrankaListNazivFormated>
    <izvorni_sadrzaj>
      <item>SIMO VUJATOVIĆ</item>
    </izvorni_sadrzaj>
    <derivirana_varijabla naziv="DomainObject.Predmet.ProtuStrankaListNazivFormated_1">
      <item>SIMO VUJATOVIĆ</item>
    </derivirana_varijabla>
  </DomainObject.Predmet.ProtuStrankaListNazivFormated>
  <DomainObject.Predmet.ProtuStrankaListNazivFormatedOIB>
    <izvorni_sadrzaj>
      <item>SIMO VUJATOVIĆ, OIB 11539818057</item>
    </izvorni_sadrzaj>
    <derivirana_varijabla naziv="DomainObject.Predmet.ProtuStrankaListNazivFormatedOIB_1">
      <item>SIMO VUJATOVIĆ, OIB 11539818057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2. lipnja 2026.</izvorni_sadrzaj>
    <derivirana_varijabla naziv="DomainObject.Datum_1">2.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SIMO VUJATOVIĆ</izvorni_sadrzaj>
    <derivirana_varijabla naziv="DomainObject.Predmet.ProtustrankaIDrugi_1">SIMO VUJATOVIĆ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SIMO VUJATOVIĆ, OIB 11539818057, ANTUNA BARCA 18, 51000 Rijeka</izvorni_sadrzaj>
    <derivirana_varijabla naziv="DomainObject.Predmet.ProtustrankaIDrugiAdressOIB_1">SIMO VUJATOVIĆ, OIB 11539818057, ANTUNA BARCA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SIMO VUJATOVIĆ</item>
      <item>Financijska agencija (FINA)</item>
    </izvorni_sadrzaj>
    <derivirana_varijabla naziv="DomainObject.Predmet.SudioniciListNaziv_1">
      <item>SIMO VUJATOVIĆ</item>
      <item>Financijska agencija (FINA)</item>
    </derivirana_varijabla>
  </DomainObject.Predmet.SudioniciListNaziv>
  <DomainObject.Predmet.SudioniciListAdressOIB>
    <izvorni_sadrzaj>
      <item>SIMO VUJATOVIĆ, OIB 11539818057, ANTUNA BARCA 18,51000 Rijeka</item>
      <item>Financijska agencija (FINA), OIB 85821130368, ULICA GRADA VUKOVARA 70,10000 Zagreb</item>
    </izvorni_sadrzaj>
    <derivirana_varijabla naziv="DomainObject.Predmet.SudioniciListAdressOIB_1">
      <item>SIMO VUJATOVIĆ, OIB 11539818057, ANTUNA BARCA 18,51000 Rijeka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11539818057</item>
      <item>, OIB 85821130368</item>
    </izvorni_sadrzaj>
    <derivirana_varijabla naziv="DomainObject.Predmet.SudioniciListNazivOIB_1">
      <item>, OIB 11539818057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2026.</izvorni_sadrzaj>
    <derivirana_varijabla naziv="DomainObject.Predmet.DatumPocetkaProcesa_1">1.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166</properties:Words>
  <properties:Characters>938</properties:Characters>
  <properties:Lines>36</properties:Lines>
  <properties:Paragraphs>11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2026-05-26T08:18:00Z</dcterms:created>
  <dc:creator>Gordana Vulić Pavlović</dc:creator>
  <cp:lastModifiedBy>Vesna Dabo Gustin</cp:lastModifiedBy>
  <dcterms:modified xmlns:xsi="http://www.w3.org/2001/XMLSchema-instance" xsi:type="dcterms:W3CDTF">2026-06-02T07:33:00Z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(Sp-292-26 Marković nije dostavio popis.docx)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