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a5fb" w14:paraId="6c8a5fb" w:rsidRDefault="004F5EE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F5EEE" w:rsidP="004F5EEE" w:rsidR="00AE649C">
      <w:pPr>
        <w:pStyle w:val="NormaleSPIS"/>
        <w:spacing w:after="0"/>
      </w:pPr>
      <w:r>
        <w:t xml:space="preserve">      Republika Hrvatska</w:t>
      </w:r>
    </w:p>
    <w:p w:rsidRDefault="004F5EEE" w:rsidP="004F5EEE" w:rsidR="004F5EEE">
      <w:pPr>
        <w:pStyle w:val="NormaleSPIS"/>
        <w:spacing w:after="0"/>
      </w:pPr>
      <w:r>
        <w:t>Trgovački sud u Bjelovaru</w:t>
      </w:r>
    </w:p>
    <w:p w:rsidRDefault="004F5EEE" w:rsidP="004F27AE" w:rsidR="004F5EEE"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4F5EEE" w:rsidP="004F5EEE" w:rsidR="004F5EEE">
      <w:pPr>
        <w:jc w:val="right"/>
      </w:pPr>
      <w:r>
        <w:t>Poslovni broj: 7 St-259/2017-7</w:t>
      </w:r>
    </w:p>
    <w:p w:rsidRDefault="004F5EEE" w:rsidP="004F5EEE" w:rsidR="004F5EEE">
      <w:pPr>
        <w:jc w:val="center"/>
        <w:rPr>
          <w:b/>
        </w:rPr>
      </w:pPr>
    </w:p>
    <w:p w:rsidRDefault="004F5EEE" w:rsidP="004F5EEE" w:rsidR="004F5EEE">
      <w:pPr>
        <w:jc w:val="center"/>
      </w:pPr>
      <w:r>
        <w:t>R E P U B L I K A  H R V A T S K A</w:t>
      </w:r>
    </w:p>
    <w:p w:rsidRDefault="004F5EEE" w:rsidP="004F5EEE" w:rsidR="004F5EEE">
      <w:pPr>
        <w:jc w:val="center"/>
      </w:pPr>
      <w:r>
        <w:t>R J E Š E N J E</w:t>
      </w:r>
    </w:p>
    <w:p w:rsidRDefault="004F5EEE" w:rsidP="004F5EEE" w:rsidR="004F5EEE">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VAGOVINA-PROIZVODNJA d.o.o. za proizvodnju, trgovinu i usluge iz </w:t>
      </w:r>
      <w:proofErr w:type="spellStart"/>
      <w:r>
        <w:t>Vagovine</w:t>
      </w:r>
      <w:proofErr w:type="spellEnd"/>
      <w:r>
        <w:t xml:space="preserve"> 2, MBS 010063733, OIB 82398920360, 19. listopada 2017. </w:t>
      </w:r>
    </w:p>
    <w:p w:rsidRDefault="004F5EEE" w:rsidP="004F5EEE" w:rsidR="004F5EEE">
      <w:pPr>
        <w:jc w:val="center"/>
        <w:rPr>
          <w:b/>
        </w:rPr>
      </w:pPr>
      <w:r>
        <w:t>r i j e š i o   j e</w:t>
      </w:r>
    </w:p>
    <w:p w:rsidRDefault="004F5EEE" w:rsidP="004F5EEE" w:rsidR="004F5EEE">
      <w:pPr>
        <w:ind w:left="720"/>
        <w:jc w:val="both"/>
      </w:pPr>
      <w:r>
        <w:rPr>
          <w:b/>
        </w:rPr>
        <w:t>I.</w:t>
      </w:r>
      <w:r>
        <w:t xml:space="preserve"> Pozivaju se osobe koje imaju pravni interes za provedbom stečajnog postupka nad dužnikom VAGOVINA-PROIZVODNJA d.o.o. za proizvodnju, trgovinu i usluge iz </w:t>
      </w:r>
      <w:proofErr w:type="spellStart"/>
      <w:r>
        <w:t>Vagovine</w:t>
      </w:r>
      <w:proofErr w:type="spellEnd"/>
      <w:r>
        <w:t xml:space="preserve"> 2, MBS 010063733, OIB 82398920360, da u roku od 15 dana, računajući od isteka osmog dana objave ovog poziva na e-oglasnoj ploči Trgovačkog suda u Bjelovaru, uplate predujam u iznosu od 28.150,00 kuna, za namirenje pokrića troškova prethodnog i otvorenog stečajnog postupka, na račun Trgovačkog suda u Bjelovaru broj HR6123900011300000630 model 05 540-259-17. </w:t>
      </w:r>
    </w:p>
    <w:p w:rsidRDefault="004F5EEE" w:rsidP="004F5EEE" w:rsidR="004F5EEE">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VAGOVINA-PROIZVODNJA d.o.o. za proizvodnju, trgovinu i usluge iz </w:t>
      </w:r>
      <w:proofErr w:type="spellStart"/>
      <w:r>
        <w:t>Vagovine</w:t>
      </w:r>
      <w:proofErr w:type="spellEnd"/>
      <w:r>
        <w:t xml:space="preserve"> 2, MBS 010063733, OIB 82398920360.</w:t>
      </w:r>
    </w:p>
    <w:p w:rsidRDefault="004F5EEE" w:rsidP="004F5EEE" w:rsidR="004F5EEE">
      <w:pPr>
        <w:jc w:val="center"/>
        <w:rPr>
          <w:b/>
        </w:rPr>
      </w:pPr>
      <w:r>
        <w:t>Obrazloženje</w:t>
      </w:r>
    </w:p>
    <w:p w:rsidRDefault="004F5EEE" w:rsidP="004F5EEE" w:rsidR="004F5EEE">
      <w:pPr>
        <w:jc w:val="both"/>
      </w:pPr>
      <w:r>
        <w:tab/>
        <w:t xml:space="preserve">Predlagatelj REPUBLIKA HRVATSKA, Ministarstvo financija, Porezna uprava, Područni ured Sjeverna Hrvatska, podnijela je prijedlog za otvaranje stečajnog postupka nad dužnikom VAGOVINA-PROIZVODNJA d.o.o. iz </w:t>
      </w:r>
      <w:proofErr w:type="spellStart"/>
      <w:r>
        <w:t>Vagovine</w:t>
      </w:r>
      <w:proofErr w:type="spellEnd"/>
      <w:r>
        <w:t xml:space="preserve">. Predlagatelj u svom prijedlogu i tijekom ovog postupka ističe da mu navedeni dužnik na dan 31.12.2016. godine duguje iznos od 105.345,56 kuna s naslova poreza i doprinosa i drugih obveza, te da dužnik ima dugotrajnu imovinu u iznosu od 720.695,00 kuna i kratkotrajnu imovinu u iznosu od 3.182.124,00 kuna, te da je dužnik vlasnik automobila registarskih oznaka BJ 430-FH i BJ 265-EA na kojima je temeljem zahtjeva Porezne uprave, upisana ovrha i zabrana otuđenja. Nadalje stečajni dužnik je ugovorom o prodaji nekretnina od 4. travnja 2016. godine prodao kupcu Maji </w:t>
      </w:r>
      <w:proofErr w:type="spellStart"/>
      <w:r>
        <w:t>Franješ</w:t>
      </w:r>
      <w:proofErr w:type="spellEnd"/>
      <w:r>
        <w:t xml:space="preserve"> stan upisan u zk.ul.br.6640, broj poduloška 164, k.o.Novo Vrapče.   </w:t>
      </w:r>
    </w:p>
    <w:p w:rsidRDefault="004F5EEE" w:rsidP="004F5EEE" w:rsidR="004F5EEE">
      <w:pPr>
        <w:jc w:val="both"/>
      </w:pPr>
    </w:p>
    <w:p w:rsidRDefault="004F5EEE" w:rsidP="004F5EEE" w:rsidR="004F5EEE">
      <w:pPr>
        <w:ind w:firstLine="720"/>
        <w:jc w:val="center"/>
      </w:pPr>
      <w:r>
        <w:lastRenderedPageBreak/>
        <w:t>2</w:t>
      </w:r>
    </w:p>
    <w:p w:rsidRDefault="004F5EEE" w:rsidP="004F5EEE" w:rsidR="004F5EEE">
      <w:pPr>
        <w:ind w:firstLine="720"/>
        <w:jc w:val="right"/>
      </w:pPr>
      <w:r>
        <w:t>Poslovni broj:7 St-259/2017-7</w:t>
      </w:r>
    </w:p>
    <w:p w:rsidRDefault="004F5EEE" w:rsidP="004F5EEE" w:rsidR="004F5EEE">
      <w:pPr>
        <w:ind w:firstLine="720"/>
        <w:jc w:val="both"/>
      </w:pPr>
      <w:r>
        <w:t xml:space="preserve"> Kao dokaz za ove tvrdnje predlagatelj je uz prijedlog priložio dopis Ministarstva financija od 9. siječnja 2017. godine, stanje računa poreznog obveznika na dan 31.12.2016. godine, dopis Ministarstva financija, Porezne uprave, PU Sjeverna Hrvatska od 9.01.2017. godine, dopis MUP,RH, PU Bjelovarsko-bilogorska, PP Čazma od 20.05.2016. godine, Ugovor o prodaji nekretnine od 4.04.2016. godine i Ugovor o kupoprodaji nekretnine broj 2012/10/1. </w:t>
      </w:r>
    </w:p>
    <w:p w:rsidRDefault="004F5EEE" w:rsidP="004F5EEE" w:rsidR="004F5EEE">
      <w:pPr>
        <w:ind w:firstLine="720"/>
        <w:jc w:val="both"/>
      </w:pPr>
      <w:r>
        <w:t xml:space="preserve">Sud je svojim rješenjem pod poslovnim brojem 7 St-259/2017-2 dana 21.08.2017. godine, pokrenuo prethodni postupak, radi utvrđivanja uvjeta za otvaranje stečajnog postupka nad dužnikom VAGOVINA-PROIZVODNJA d.o.o. iz </w:t>
      </w:r>
      <w:proofErr w:type="spellStart"/>
      <w:r>
        <w:t>Vagovine</w:t>
      </w:r>
      <w:proofErr w:type="spellEnd"/>
      <w:r>
        <w:t xml:space="preserve"> i imenovao privremenog stečajnog upravitelja.</w:t>
      </w:r>
    </w:p>
    <w:p w:rsidRDefault="004F5EEE" w:rsidP="004F5EEE" w:rsidR="004F5EEE">
      <w:pPr>
        <w:ind w:firstLine="720"/>
        <w:jc w:val="both"/>
      </w:pPr>
      <w:r>
        <w:t xml:space="preserve">Privremeni stečajni upravitelj Branko Valentić, dostavio je sudu izvješće o financijsko gospodarskom stanju dužnika od dana 18.09.2017. godine u kojem ističe da iz izvršenog uvida u dostupne poslovne knjige dužnika i javne zemljišne knjige, te prikupljenih podataka od zakonskog zastupnika dužnika, proizlazi da na dan 18.09.2017. godine je dužnik neprekidno blokiran duže od 60 dana, zatim da dužnik ne obavlja poslovnu aktivnost, nema mogućnost za nastavak poslovanja, te da dužnik nema imovine, naime dužnik je 04.04.2016. godine prodao stan, koji je u financijskom izvješću za 2015. godinu prikazao kao materijalnu imovinu u iznosu od 720.695,000 kuna, dok su iskazana potraživanja prema izjavi direktora nenaplativa u visini od 3.182.124,00 kuna i to zbog ne postojanja vjerodostojne poslovne dokumentacije za eventualnu prisilnu naplatu istog, a novac u blagajni ne postoji. Prema tome dužnik nema imovine iz koje bi se mogli podmiriti troškovi stečajnog postupka, dužnik je nesporno u blokadi računa preko kojeg je poslovao više od 60 dana, slijedom čega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28.150,00 kuna, jer dužnik nema imovinu koja bi ušla u stečajnu masu odnosno bila dostatna za pokriće troškova prethodnog i otvorenog stečajnog postupka.    </w:t>
      </w:r>
    </w:p>
    <w:p w:rsidRDefault="004F5EEE" w:rsidP="004F5EEE" w:rsidR="004F5EEE">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28.150,00 kuna, jer dužnik nema imovinu koja bi ušla u stečajnu masu odnosno bila dostatna za pokriće troškova prethodnog i otvorenog stečajnog postupka.    </w:t>
      </w:r>
    </w:p>
    <w:p w:rsidRDefault="004F5EEE" w:rsidP="004F5EEE" w:rsidR="004F5EEE">
      <w:pPr>
        <w:ind w:firstLine="720"/>
        <w:jc w:val="both"/>
      </w:pPr>
      <w:r>
        <w:t xml:space="preserve">Zastupnik po zakonu predlagatelja ističe da je primio na znanje ovo izvješće privremenog stečajnog upravitelja od 18.09.2017. godine i saslušao usmeno obrazloženje istog, na koje nema primjedbi i nadalje ostaje kod prijedloga za otvaranjem stečaja nad navedenim dužnikom. </w:t>
      </w:r>
    </w:p>
    <w:p w:rsidRDefault="004F5EEE" w:rsidP="004F5EEE" w:rsidR="004F5EEE">
      <w:pPr>
        <w:ind w:firstLine="720"/>
        <w:jc w:val="center"/>
      </w:pPr>
      <w:r>
        <w:lastRenderedPageBreak/>
        <w:t>3</w:t>
      </w:r>
    </w:p>
    <w:p w:rsidRDefault="004F5EEE" w:rsidP="004F5EEE" w:rsidR="004F5EEE">
      <w:pPr>
        <w:ind w:firstLine="720"/>
        <w:jc w:val="right"/>
      </w:pPr>
      <w:r>
        <w:t>Poslovni broj:7 St-259/2017-7</w:t>
      </w:r>
      <w:bookmarkStart w:name="_GoBack" w:id="0"/>
      <w:bookmarkEnd w:id="0"/>
    </w:p>
    <w:p w:rsidRDefault="004F5EEE" w:rsidP="004F5EEE" w:rsidR="004F5EEE">
      <w:pPr>
        <w:ind w:firstLine="720"/>
        <w:jc w:val="both"/>
      </w:pPr>
      <w:r>
        <w:t>Sud je u svrhu dokaza izvršio uvid u sadržaj izvješća privremenog stečajnog upravitelja Branka Valentića, uvid u sadržaj sve priložene dokumentacije uz to izvješće i uvid u specifikaciju predvidivih troškova otvorenog stečajnog postupka, za vrijeme trajanja stečaja u razdoblju od 6 mjeseci, te utvrdio da ti ukupni predvidivi troškovi iznose 28.150,00 kuna, a sastoje se od troškova nagrade stečajnom upravitelju u bruto iznosu od 15.000,00 kuna, troškova naknade stvarnih troškova stečajnog upravitelja u bruto iznosu od 5.000,00 kuna, troškova bankarske usluge u iznosu od 500,00 kuna, troškova usluge FINE u iznosu od 3.000,00 kuna, troškova izrade žiga u iznosu od 150,00 kuna, troškova sudskih i ostalih pristojbi u iznosu od 1.000,00 kuna, troškova računovodstvenih usluga u iznosu od 3.000,00 kuna i troškova poštanskih usluga u iznosu od 500,00 kuna.</w:t>
      </w:r>
    </w:p>
    <w:p w:rsidRDefault="004F5EEE" w:rsidP="004F5EEE" w:rsidR="004F5EEE">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4F5EEE" w:rsidP="004F5EEE" w:rsidR="004F5EEE">
      <w:pPr>
        <w:ind w:firstLine="720"/>
        <w:jc w:val="center"/>
      </w:pPr>
      <w:r>
        <w:t>U Bjelovaru 19. listopada 2017.</w:t>
      </w:r>
    </w:p>
    <w:p w:rsidRDefault="004F5EEE" w:rsidP="004F5EEE" w:rsidR="004F5EEE">
      <w:pPr>
        <w:spacing w:after="0"/>
        <w:ind w:firstLine="720"/>
        <w:jc w:val="both"/>
      </w:pPr>
      <w:r>
        <w:tab/>
      </w:r>
      <w:r>
        <w:tab/>
      </w:r>
      <w:r>
        <w:tab/>
      </w:r>
      <w:r>
        <w:tab/>
      </w:r>
      <w:r>
        <w:tab/>
      </w:r>
      <w:r>
        <w:tab/>
      </w:r>
      <w:r>
        <w:tab/>
        <w:t xml:space="preserve">                     Sudac</w:t>
      </w:r>
    </w:p>
    <w:p w:rsidRDefault="004F5EEE" w:rsidP="004F5EEE" w:rsidR="004F5EEE">
      <w:pPr>
        <w:ind w:firstLine="720"/>
        <w:jc w:val="both"/>
      </w:pPr>
      <w:r>
        <w:tab/>
      </w:r>
      <w:r>
        <w:tab/>
      </w:r>
      <w:r>
        <w:tab/>
      </w:r>
      <w:r>
        <w:tab/>
      </w:r>
      <w:r>
        <w:tab/>
      </w:r>
      <w:r>
        <w:tab/>
      </w:r>
      <w:r>
        <w:tab/>
        <w:t xml:space="preserve">           Tomislav Mrazović,v.r.</w:t>
      </w:r>
    </w:p>
    <w:p w:rsidRDefault="004F5EEE" w:rsidP="004F5EEE" w:rsidR="004F5EEE">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4F5EEE" w:rsidP="004F5EEE" w:rsidR="004F5EEE">
      <w:pPr>
        <w:ind w:firstLine="720"/>
        <w:jc w:val="both"/>
      </w:pPr>
      <w:r>
        <w:t xml:space="preserve">                                                                                                Jasmina </w:t>
      </w:r>
      <w:proofErr w:type="spellStart"/>
      <w:r>
        <w:t>Tubić</w:t>
      </w:r>
      <w:proofErr w:type="spellEnd"/>
    </w:p>
    <w:p w:rsidRDefault="004F5EEE" w:rsidP="004F5EEE" w:rsidR="004F5EEE">
      <w:pPr>
        <w:ind w:firstLine="720"/>
        <w:jc w:val="both"/>
      </w:pPr>
    </w:p>
    <w:p w:rsidRDefault="004F5EEE" w:rsidP="004F5EEE" w:rsidR="004F5EEE">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4F5EEE" w:rsidP="004F5EEE" w:rsidR="004F5EEE">
      <w:pPr>
        <w:jc w:val="both"/>
      </w:pPr>
    </w:p>
    <w:p w:rsidRDefault="004F5EEE" w:rsidP="004F5EEE" w:rsidR="004F5EEE">
      <w:pPr>
        <w:jc w:val="both"/>
      </w:pPr>
    </w:p>
    <w:p w:rsidRDefault="004F5EEE" w:rsidP="004F5EEE" w:rsidR="004F5EEE">
      <w:pPr>
        <w:jc w:val="both"/>
      </w:pPr>
    </w:p>
    <w:p w:rsidRDefault="004F5EEE" w:rsidP="004F5EEE" w:rsidR="004F5EEE">
      <w:pPr>
        <w:jc w:val="both"/>
      </w:pPr>
    </w:p>
    <w:p w:rsidRDefault="004F5EEE" w:rsidP="004F5EEE" w:rsidR="004F5EEE">
      <w:pPr>
        <w:jc w:val="both"/>
      </w:pPr>
    </w:p>
    <w:p w:rsidRDefault="004F5EEE" w:rsidP="004F5EEE" w:rsidR="004F5EE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0AFB" w:rsidP="00537B78" w:rsidR="00ED0AFB">
      <w:r>
        <w:separator/>
      </w:r>
    </w:p>
  </w:endnote>
  <w:endnote w:id="0" w:type="continuationSeparator">
    <w:p w:rsidRDefault="00ED0AFB" w:rsidP="00537B78" w:rsidR="00ED0A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0AFB" w:rsidP="00537B78" w:rsidR="00ED0AFB">
      <w:r>
        <w:separator/>
      </w:r>
    </w:p>
  </w:footnote>
  <w:footnote w:id="0" w:type="continuationSeparator">
    <w:p w:rsidRDefault="00ED0AFB" w:rsidP="00537B78" w:rsidR="00ED0A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5EEE"/>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0AFB"/>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3226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St-259/2017-7</izvorni_sadrzaj>
    <derivirana_varijabla naziv="DomainObject.Oznaka_1">St-259/2017-7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St-259/2017</izvorni_sadrzaj>
    <derivirana_varijabla naziv="DomainObject.Predmet.OznakaBroj_1">St-259/2017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VAGOVINA-PROIZVODNJA d.o.o. za proizvodnju, trgovinu i usluge</izvorni_sadrzaj>
    <derivirana_varijabla naziv="DomainObject.Predmet.ProtustrankaFormated_1">  VAGOVINA-PROIZVODNJA d.o.o. za proizvodnju, trgovinu i usluge</derivirana_varijabla>
  </DomainObject.Predmet.ProtustrankaFormated>
  <DomainObject.Predmet.ProtustrankaFormatedOIB>
    <izvorni_sadrzaj>  VAGOVINA-PROIZVODNJA d.o.o. za proizvodnju, trgovinu i usluge, OIB 82398920360</izvorni_sadrzaj>
    <derivirana_varijabla naziv="DomainObject.Predmet.ProtustrankaFormatedOIB_1">  VAGOVINA-PROIZVODNJA d.o.o. za proizvodnju, trgovinu i usluge, OIB 82398920360</derivirana_varijabla>
  </DomainObject.Predmet.ProtustrankaFormatedOIB>
  <DomainObject.Predmet.ProtustrankaFormatedWithAdress>
    <izvorni_sadrzaj> VAGOVINA-PROIZVODNJA d.o.o. za proizvodnju, trgovinu i usluge, Vagovina 2, 43240 Vagovina</izvorni_sadrzaj>
    <derivirana_varijabla naziv="DomainObject.Predmet.ProtustrankaFormatedWithAdress_1"> VAGOVINA-PROIZVODNJA d.o.o. za proizvodnju, trgovinu i usluge, Vagovina 2, 43240 Vagovina</derivirana_varijabla>
  </DomainObject.Predmet.ProtustrankaFormatedWithAdress>
  <DomainObject.Predmet.ProtustrankaFormatedWithAdressOIB>
    <izvorni_sadrzaj> VAGOVINA-PROIZVODNJA d.o.o. za proizvodnju, trgovinu i usluge, OIB 82398920360, Vagovina 2, 43240 Vagovina</izvorni_sadrzaj>
    <derivirana_varijabla naziv="DomainObject.Predmet.ProtustrankaFormatedWithAdressOIB_1"> VAGOVINA-PROIZVODNJA d.o.o. za proizvodnju, trgovinu i usluge, OIB 82398920360, Vagovina 2, 43240 Vagovina</derivirana_varijabla>
  </DomainObject.Predmet.ProtustrankaFormatedWithAdressOIB>
  <DomainObject.Predmet.ProtustrankaWithAdress>
    <izvorni_sadrzaj>VAGOVINA-PROIZVODNJA d.o.o. za proizvodnju, trgovinu i usluge Vagovina 2, 43240 Vagovina</izvorni_sadrzaj>
    <derivirana_varijabla naziv="DomainObject.Predmet.ProtustrankaWithAdress_1">VAGOVINA-PROIZVODNJA d.o.o. za proizvodnju, trgovinu i usluge Vagovina 2, 43240 Vagovina</derivirana_varijabla>
  </DomainObject.Predmet.ProtustrankaWithAdress>
  <DomainObject.Predmet.ProtustrankaWithAdressOIB>
    <izvorni_sadrzaj>VAGOVINA-PROIZVODNJA d.o.o. za proizvodnju, trgovinu i usluge, OIB 82398920360, Vagovina 2, 43240 Vagovina</izvorni_sadrzaj>
    <derivirana_varijabla naziv="DomainObject.Predmet.ProtustrankaWithAdressOIB_1">VAGOVINA-PROIZVODNJA d.o.o. za proizvodnju, trgovinu i usluge, OIB 82398920360, Vagovina 2, 43240 Vagovina</derivirana_varijabla>
  </DomainObject.Predmet.ProtustrankaWithAdressOIB>
  <DomainObject.Predmet.ProtustrankaNazivFormated>
    <izvorni_sadrzaj>VAGOVINA-PROIZVODNJA d.o.o. za proizvodnju, trgovinu i usluge</izvorni_sadrzaj>
    <derivirana_varijabla naziv="DomainObject.Predmet.ProtustrankaNazivFormated_1">VAGOVINA-PROIZVODNJA d.o.o. za proizvodnju, trgovinu i usluge</derivirana_varijabla>
  </DomainObject.Predmet.ProtustrankaNazivFormated>
  <DomainObject.Predmet.ProtustrankaNazivFormatedOIB>
    <izvorni_sadrzaj>VAGOVINA-PROIZVODNJA d.o.o. za proizvodnju, trgovinu i usluge, OIB 82398920360</izvorni_sadrzaj>
    <derivirana_varijabla naziv="DomainObject.Predmet.ProtustrankaNazivFormatedOIB_1">VAGOVINA-PROIZVODNJA d.o.o. za proizvodnju, trgovinu i usluge, OIB 82398920360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VAGOVINA-PROIZVODNJA d.o.o. za proizvodnju, trgovinu i usluge</item>
    </izvorni_sadrzaj>
    <derivirana_varijabla naziv="DomainObject.Predmet.ProtuStrankaListFormated_1">
      <item>VAGOVINA-PROIZVODNJA d.o.o. za proizvodnju, trgovinu i usluge</item>
    </derivirana_varijabla>
  </DomainObject.Predmet.ProtuStrankaListFormated>
  <DomainObject.Predmet.ProtuStrankaListFormatedOIB>
    <izvorni_sadrzaj>
      <item>VAGOVINA-PROIZVODNJA d.o.o. za proizvodnju, trgovinu i usluge, OIB 82398920360</item>
    </izvorni_sadrzaj>
    <derivirana_varijabla naziv="DomainObject.Predmet.ProtuStrankaListFormatedOIB_1">
      <item>VAGOVINA-PROIZVODNJA d.o.o. za proizvodnju, trgovinu i usluge, OIB 82398920360</item>
    </derivirana_varijabla>
  </DomainObject.Predmet.ProtuStrankaListFormatedOIB>
  <DomainObject.Predmet.ProtuStrankaListFormatedWithAdress>
    <izvorni_sadrzaj>
      <item>VAGOVINA-PROIZVODNJA d.o.o. za proizvodnju, trgovinu i usluge, Vagovina 2, 43240 Vagovina</item>
    </izvorni_sadrzaj>
    <derivirana_varijabla naziv="DomainObject.Predmet.ProtuStrankaListFormatedWithAdress_1">
      <item>VAGOVINA-PROIZVODNJA d.o.o. za proizvodnju, trgovinu i usluge, Vagovina 2, 43240 Vagovina</item>
    </derivirana_varijabla>
  </DomainObject.Predmet.ProtuStrankaListFormatedWithAdress>
  <DomainObject.Predmet.ProtuStrankaListFormatedWithAdressOIB>
    <izvorni_sadrzaj>
      <item>VAGOVINA-PROIZVODNJA d.o.o. za proizvodnju, trgovinu i usluge, OIB 82398920360, Vagovina 2, 43240 Vagovina</item>
    </izvorni_sadrzaj>
    <derivirana_varijabla naziv="DomainObject.Predmet.ProtuStrankaListFormatedWithAdressOIB_1">
      <item>VAGOVINA-PROIZVODNJA d.o.o. za proizvodnju, trgovinu i usluge, OIB 82398920360, Vagovina 2, 43240 Vagovina</item>
    </derivirana_varijabla>
  </DomainObject.Predmet.ProtuStrankaListFormatedWithAdressOIB>
  <DomainObject.Predmet.ProtuStrankaListNazivFormated>
    <izvorni_sadrzaj>
      <item>VAGOVINA-PROIZVODNJA d.o.o. za proizvodnju, trgovinu i usluge</item>
    </izvorni_sadrzaj>
    <derivirana_varijabla naziv="DomainObject.Predmet.ProtuStrankaListNazivFormated_1">
      <item>VAGOVINA-PROIZVODNJA d.o.o. za proizvodnju, trgovinu i usluge</item>
    </derivirana_varijabla>
  </DomainObject.Predmet.ProtuStrankaListNazivFormated>
  <DomainObject.Predmet.ProtuStrankaListNazivFormatedOIB>
    <izvorni_sadrzaj>
      <item>VAGOVINA-PROIZVODNJA d.o.o. za proizvodnju, trgovinu i usluge, OIB 82398920360</item>
    </izvorni_sadrzaj>
    <derivirana_varijabla naziv="DomainObject.Predmet.ProtuStrankaListNazivFormatedOIB_1">
      <item>VAGOVINA-PROIZVODNJA d.o.o. za proizvodnju, trgovinu i usluge, OIB 82398920360</item>
    </derivirana_varijabla>
  </DomainObject.Predmet.ProtuStrankaListNazivFormatedOIB>
  <DomainObject.Predmet.OstaliListFormated>
    <izvorni_sadrzaj>
      <item>Ivica Franješ</item>
      <item>Županijsko državno odvjetništvo u Bjelovaru</item>
    </izvorni_sadrzaj>
    <derivirana_varijabla naziv="DomainObject.Predmet.OstaliListFormated_1">
      <item>Ivica Franješ</item>
      <item>Županijsko državno odvjetništvo u Bjelovaru</item>
    </derivirana_varijabla>
  </DomainObject.Predmet.OstaliListFormated>
  <DomainObject.Predmet.OstaliListFormatedOIB>
    <izvorni_sadrzaj>
      <item>Ivica Franješ, OIB 44473934000</item>
      <item>Županijsko državno odvjetništvo u Bjelovaru, OIB 86821435474</item>
    </izvorni_sadrzaj>
    <derivirana_varijabla naziv="DomainObject.Predmet.OstaliListFormatedOIB_1">
      <item>Ivica Franješ, OIB 44473934000</item>
      <item>Županijsko državno odvjetništvo u Bjelovaru, OIB 86821435474</item>
    </derivirana_varijabla>
  </DomainObject.Predmet.OstaliListFormatedOIB>
  <DomainObject.Predmet.OstaliListFormatedWithAdress>
    <izvorni_sadrzaj>
      <item>Ivica Franješ, Milana Novačića 23, 43240 Čazma</item>
      <item>Županijsko državno odvjetništvo u Bjelovaru</item>
    </izvorni_sadrzaj>
    <derivirana_varijabla naziv="DomainObject.Predmet.OstaliListFormatedWithAdress_1">
      <item>Ivica Franješ, Milana Novačića 23, 43240 Čazma</item>
      <item>Županijsko državno odvjetništvo u Bjelovaru</item>
    </derivirana_varijabla>
  </DomainObject.Predmet.OstaliListFormatedWithAdress>
  <DomainObject.Predmet.OstaliListFormatedWithAdressOIB>
    <izvorni_sadrzaj>
      <item>Ivica Franješ, OIB 44473934000, Milana Novačića 23, 43240 Čazma</item>
      <item>Županijsko državno odvjetništvo u Bjelovaru, OIB 86821435474</item>
    </izvorni_sadrzaj>
    <derivirana_varijabla naziv="DomainObject.Predmet.OstaliListFormatedWithAdressOIB_1">
      <item>Ivica Franješ, OIB 44473934000, Milana Novačića 23, 43240 Čazma</item>
      <item>Županijsko državno odvjetništvo u Bjelovaru, OIB 86821435474</item>
    </derivirana_varijabla>
  </DomainObject.Predmet.OstaliListFormatedWithAdressOIB>
  <DomainObject.Predmet.OstaliListNazivFormated>
    <izvorni_sadrzaj>
      <item>Ivica Franješ</item>
      <item>Županijsko državno odvjetništvo u Bjelovaru</item>
    </izvorni_sadrzaj>
    <derivirana_varijabla naziv="DomainObject.Predmet.OstaliListNazivFormated_1">
      <item>Ivica Franješ</item>
      <item>Županijsko državno odvjetništvo u Bjelovaru</item>
    </derivirana_varijabla>
  </DomainObject.Predmet.OstaliListNazivFormated>
  <DomainObject.Predmet.OstaliListNazivFormatedOIB>
    <izvorni_sadrzaj>
      <item>Ivica Franješ, OIB 44473934000</item>
      <item>Županijsko državno odvjetništvo u Bjelovaru, OIB 86821435474</item>
    </izvorni_sadrzaj>
    <derivirana_varijabla naziv="DomainObject.Predmet.OstaliListNazivFormatedOIB_1">
      <item>Ivica Franješ, OIB 44473934000</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St-259/2017-7</izvorni_sadrzaj>
    <derivirana_varijabla naziv="DomainObject.PoslovniBrojDokumenta_1">St-259/2017-7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VAGOVINA-PROIZVODNJA d.o.o. za proizvodnju, trgovinu i usluge</izvorni_sadrzaj>
    <derivirana_varijabla naziv="DomainObject.Predmet.ProtustrankaIDrugi_1">VAGOVINA-PROIZVODNJA d.o.o. za proizvodnju, trgovinu i usluge</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VAGOVINA-PROIZVODNJA d.o.o. za proizvodnju, trgovinu i usluge, OIB 82398920360, Vagovina 2, 43240 Vagovina</izvorni_sadrzaj>
    <derivirana_varijabla naziv="DomainObject.Predmet.ProtustrankaIDrugiAdressOIB_1">VAGOVINA-PROIZVODNJA d.o.o. za proizvodnju, trgovinu i usluge, OIB 82398920360, Vagovina 2, 43240 Vagovina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VAGOVINA-PROIZVODNJA d.o.o. za proizvodnju, trgovinu i usluge</item>
      <item>Ivica Franješ</item>
      <item>REPUBLIKA HRVATSKA, Ministarstvo financija, Porezna uprava, Područni ured Sjeverna Hrvatska</item>
      <item>Županijsko državno odvjetništvo u Bjelovaru</item>
    </izvorni_sadrzaj>
    <derivirana_varijabla naziv="DomainObject.Predmet.SudioniciListNaziv_1">
      <item>VAGOVINA-PROIZVODNJA d.o.o. za proizvodnju, trgovinu i usluge</item>
      <item>Ivica Franješ</item>
      <item>REPUBLIKA HRVATSKA, Ministarstvo financija, Porezna uprava, Područni ured Sjeverna Hrvatska</item>
      <item>Županijsko državno odvjetništvo u Bjelovaru</item>
    </derivirana_varijabla>
  </DomainObject.Predmet.SudioniciListNaziv>
  <DomainObject.Predmet.SudioniciListAdressOIB>
    <izvorni_sadrzaj>
      <item>VAGOVINA-PROIZVODNJA d.o.o. za proizvodnju, trgovinu i usluge, OIB 82398920360, Vagovina 2,43240 Vagovina</item>
      <item>Ivica Franješ, OIB 44473934000, Milana Novačića 23,43240 Čazma</item>
      <item>REPUBLIKA HRVATSKA, Ministarstvo financija, Porezna uprava, Područni ured Sjeverna Hrvatska, OIB 18683136487</item>
      <item>Županijsko državno odvjetništvo u Bjelovaru, OIB 86821435474</item>
    </izvorni_sadrzaj>
    <derivirana_varijabla naziv="DomainObject.Predmet.SudioniciListAdressOIB_1">
      <item>VAGOVINA-PROIZVODNJA d.o.o. za proizvodnju, trgovinu i usluge, OIB 82398920360, Vagovina 2,43240 Vagovina</item>
      <item>Ivica Franješ, OIB 44473934000, Milana Novačića 23,43240 Čazma</item>
      <item>REPUBLIKA HRVATSKA, Ministarstvo financija, Porezna uprava, Područni ured Sjeverna Hrvatska,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40EDEE-8FF1-42BD-9ED8-90DA6D6732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1102</properties:Words>
  <properties:Characters>6409</properties:Characters>
  <properties:Lines>115</properties:Lines>
  <properties:Paragraphs>29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2017-10-19T06:54:00Z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St-259/2017-7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