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0c7b" w14:paraId="b220c7b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EF0DED">
        <w:rPr>
          <w:b/>
        </w:rPr>
        <w:t>479</w:t>
      </w:r>
      <w:r w:rsidR="00140F10">
        <w:rPr>
          <w:b/>
        </w:rPr>
        <w:t>/17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4103BD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5C654F">
        <w:t xml:space="preserve"> </w:t>
      </w:r>
      <w:r w:rsidR="00F3423B" w:rsidRPr="00F3423B">
        <w:t>LEOPOLD M d.o.o., Dugopolje, Podi bb, OIB: 02505164545</w:t>
      </w:r>
      <w:r w:rsidR="004103BD">
        <w:t xml:space="preserve">, </w:t>
      </w:r>
      <w:r w:rsidR="007F41AD">
        <w:t xml:space="preserve">dana </w:t>
      </w:r>
      <w:r w:rsidR="00F3423B">
        <w:t>19</w:t>
      </w:r>
      <w:r w:rsidR="007F41AD">
        <w:t xml:space="preserve">. </w:t>
      </w:r>
      <w:r w:rsidR="00D15721">
        <w:t>veljače</w:t>
      </w:r>
      <w:r w:rsidR="007F41AD">
        <w:t xml:space="preserve"> 2018.g.</w:t>
      </w:r>
    </w:p>
    <w:p w:rsidRDefault="007F41AD" w:rsidP="008908B1" w:rsidR="007F41AD">
      <w:pPr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140F10">
        <w:t xml:space="preserve"> </w:t>
      </w:r>
      <w:r w:rsidR="00F3423B" w:rsidRPr="00F3423B">
        <w:t>LEOPOLD M d.o.o., Dugopolje, Podi bb, OIB: 02505164545</w:t>
      </w:r>
      <w:r w:rsidR="004103BD">
        <w:t xml:space="preserve">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F3423B">
        <w:t>19</w:t>
      </w:r>
      <w:r w:rsidR="007F41AD">
        <w:t xml:space="preserve">. </w:t>
      </w:r>
      <w:r w:rsidR="00D15721">
        <w:t>veljače</w:t>
      </w:r>
      <w:r w:rsidR="007F41AD">
        <w:t xml:space="preserve"> 2018</w:t>
      </w:r>
      <w:r w:rsidR="007E310B">
        <w:t xml:space="preserve">.g. u </w:t>
      </w:r>
      <w:r w:rsidR="00F3423B">
        <w:t>11</w:t>
      </w:r>
      <w:r w:rsidR="00BC4318">
        <w:t>,</w:t>
      </w:r>
      <w:r w:rsidR="00F3423B">
        <w:t>25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EF0DED" w:rsidR="00EF0DED" w:rsidRPr="008721E8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D85217">
        <w:t xml:space="preserve">Za stečajnog upravitelja imenuje se </w:t>
      </w:r>
      <w:r w:rsidR="00EF0DED" w:rsidRPr="008721E8">
        <w:t>Ante Majić, Prilaz Baruna Filipovića 13., Zagreb, OIB: 54998137767.</w:t>
      </w:r>
    </w:p>
    <w:p w:rsidRDefault="00E060ED" w:rsidP="00EF0DED" w:rsidR="00E060ED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4103BD" w:rsidRPr="004103BD">
        <w:t xml:space="preserve"> </w:t>
      </w:r>
      <w:r w:rsidR="00F3423B" w:rsidRPr="00F3423B">
        <w:t>LEOPOLD M d.o.o., Dugopolje, Podi bb, OIB: 02505164545</w:t>
      </w:r>
      <w:r w:rsidR="00BC4318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140F10">
        <w:t>Republike Hrvatske, Ministarstva financija</w:t>
      </w:r>
      <w:r w:rsidR="00D3246E" w:rsidRPr="0097630A">
        <w:t>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140F10">
        <w:t>24</w:t>
      </w:r>
      <w:r w:rsidR="003E7BC1" w:rsidRPr="0097630A">
        <w:t>.</w:t>
      </w:r>
      <w:r w:rsidR="006108BC" w:rsidRPr="0097630A">
        <w:t xml:space="preserve"> </w:t>
      </w:r>
      <w:r w:rsidR="00140F10">
        <w:t>studenog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140F10">
        <w:t>1</w:t>
      </w:r>
      <w:r w:rsidR="00C76126">
        <w:t>045</w:t>
      </w:r>
      <w:r w:rsidR="00E33DE4" w:rsidRPr="0097630A">
        <w:t xml:space="preserve"> </w:t>
      </w:r>
      <w:r w:rsidR="00374A7B">
        <w:t>dan</w:t>
      </w:r>
      <w:r w:rsidR="007944CD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>dostavljenih podataka razvidno je da dužnik nema nikakve imovi</w:t>
      </w:r>
      <w:r w:rsidR="00CE76F6">
        <w:t xml:space="preserve">ne koja bi </w:t>
      </w:r>
      <w:r w:rsidR="007944CD">
        <w:t>bila dostatna za namirenje troškova stečajnog postupka</w:t>
      </w:r>
      <w:r w:rsidR="00140F10">
        <w:t>.</w:t>
      </w:r>
      <w:r w:rsidR="00E060ED">
        <w:t xml:space="preserve">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C76126">
        <w:t>24</w:t>
      </w:r>
      <w:r w:rsidR="00987A3F" w:rsidRPr="0097630A">
        <w:t xml:space="preserve">. </w:t>
      </w:r>
      <w:r w:rsidR="00D63EFE">
        <w:t>siječnja 2018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C76126">
        <w:t>24</w:t>
      </w:r>
      <w:r w:rsidR="00987A3F" w:rsidRPr="0097630A">
        <w:t>.</w:t>
      </w:r>
      <w:r w:rsidR="005362A0">
        <w:t xml:space="preserve"> </w:t>
      </w:r>
      <w:r w:rsidR="00D63EFE">
        <w:t>siječnja</w:t>
      </w:r>
      <w:r w:rsidR="006108BC" w:rsidRPr="0097630A">
        <w:t xml:space="preserve"> 201</w:t>
      </w:r>
      <w:r w:rsidR="00D63EFE">
        <w:t>8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BC4318" w:rsidR="00E747A9" w:rsidRPr="0097630A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F3423B">
        <w:rPr>
          <w:b/>
        </w:rPr>
        <w:t>19</w:t>
      </w:r>
      <w:r w:rsidR="007F41AD">
        <w:rPr>
          <w:b/>
        </w:rPr>
        <w:t xml:space="preserve">. </w:t>
      </w:r>
      <w:r w:rsidR="00D15721">
        <w:rPr>
          <w:b/>
        </w:rPr>
        <w:t>veljače</w:t>
      </w:r>
      <w:r w:rsidR="007F41AD">
        <w:rPr>
          <w:b/>
        </w:rPr>
        <w:t xml:space="preserve"> 2018</w:t>
      </w:r>
      <w:r w:rsidR="00693F0C">
        <w:rPr>
          <w:b/>
        </w:rPr>
        <w:t>.g.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07B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C76126">
          <w:t>479</w:t>
        </w:r>
        <w:r w:rsidR="0058286E">
          <w:t>/</w:t>
        </w:r>
        <w:r w:rsidR="00F31D1A">
          <w:t>1</w:t>
        </w:r>
        <w:r w:rsidR="00140F10">
          <w:t>7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32063"/>
    <w:rsid w:val="000A4434"/>
    <w:rsid w:val="000C507D"/>
    <w:rsid w:val="000D45C7"/>
    <w:rsid w:val="000E5D0D"/>
    <w:rsid w:val="00130A4B"/>
    <w:rsid w:val="00131365"/>
    <w:rsid w:val="001376F4"/>
    <w:rsid w:val="00140F10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75B4A"/>
    <w:rsid w:val="00283DC1"/>
    <w:rsid w:val="002A1E01"/>
    <w:rsid w:val="002C38A7"/>
    <w:rsid w:val="002F2380"/>
    <w:rsid w:val="003352B8"/>
    <w:rsid w:val="00374A7B"/>
    <w:rsid w:val="003D446D"/>
    <w:rsid w:val="003E7BC1"/>
    <w:rsid w:val="004103BD"/>
    <w:rsid w:val="00411DA3"/>
    <w:rsid w:val="0041725C"/>
    <w:rsid w:val="00454110"/>
    <w:rsid w:val="0046002D"/>
    <w:rsid w:val="00466C99"/>
    <w:rsid w:val="004859A2"/>
    <w:rsid w:val="00494132"/>
    <w:rsid w:val="00511383"/>
    <w:rsid w:val="0051349D"/>
    <w:rsid w:val="005362A0"/>
    <w:rsid w:val="00540870"/>
    <w:rsid w:val="00554503"/>
    <w:rsid w:val="0055714E"/>
    <w:rsid w:val="00566FAC"/>
    <w:rsid w:val="00574353"/>
    <w:rsid w:val="0058286E"/>
    <w:rsid w:val="00593887"/>
    <w:rsid w:val="005B5DD0"/>
    <w:rsid w:val="005C654F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944CD"/>
    <w:rsid w:val="007A343A"/>
    <w:rsid w:val="007B1E4C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908B1"/>
    <w:rsid w:val="008D44F0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1307B"/>
    <w:rsid w:val="00A21486"/>
    <w:rsid w:val="00A35577"/>
    <w:rsid w:val="00A86EA4"/>
    <w:rsid w:val="00A95917"/>
    <w:rsid w:val="00AB5815"/>
    <w:rsid w:val="00AC40F6"/>
    <w:rsid w:val="00AC76A5"/>
    <w:rsid w:val="00AD31EC"/>
    <w:rsid w:val="00AD68CB"/>
    <w:rsid w:val="00AF62F5"/>
    <w:rsid w:val="00B1663A"/>
    <w:rsid w:val="00B21086"/>
    <w:rsid w:val="00B40471"/>
    <w:rsid w:val="00B469E7"/>
    <w:rsid w:val="00B470A8"/>
    <w:rsid w:val="00B5054E"/>
    <w:rsid w:val="00BB08D8"/>
    <w:rsid w:val="00BB40F3"/>
    <w:rsid w:val="00BC4318"/>
    <w:rsid w:val="00BD77F4"/>
    <w:rsid w:val="00C22518"/>
    <w:rsid w:val="00C76126"/>
    <w:rsid w:val="00CB4A63"/>
    <w:rsid w:val="00CD301A"/>
    <w:rsid w:val="00CE76F6"/>
    <w:rsid w:val="00CF4E95"/>
    <w:rsid w:val="00D15721"/>
    <w:rsid w:val="00D3246E"/>
    <w:rsid w:val="00D331D9"/>
    <w:rsid w:val="00D45924"/>
    <w:rsid w:val="00D63EFE"/>
    <w:rsid w:val="00D76CEB"/>
    <w:rsid w:val="00D8499A"/>
    <w:rsid w:val="00D85217"/>
    <w:rsid w:val="00DA1343"/>
    <w:rsid w:val="00DB1EB4"/>
    <w:rsid w:val="00DD09E0"/>
    <w:rsid w:val="00E060ED"/>
    <w:rsid w:val="00E152F6"/>
    <w:rsid w:val="00E22608"/>
    <w:rsid w:val="00E33DE4"/>
    <w:rsid w:val="00E371D7"/>
    <w:rsid w:val="00E57F86"/>
    <w:rsid w:val="00E649D3"/>
    <w:rsid w:val="00E67190"/>
    <w:rsid w:val="00E747A9"/>
    <w:rsid w:val="00E864FE"/>
    <w:rsid w:val="00EC4B23"/>
    <w:rsid w:val="00ED01F1"/>
    <w:rsid w:val="00ED31B0"/>
    <w:rsid w:val="00EF0DED"/>
    <w:rsid w:val="00F31D1A"/>
    <w:rsid w:val="00F3423B"/>
    <w:rsid w:val="00F45CCD"/>
    <w:rsid w:val="00F576B5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3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0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0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0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0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3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0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0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0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0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</izvorni_sadrzaj>
    <derivirana_varijabla naziv="DomainObject.Predmet.Opis_1">Obustavljen skraćeni stečajni postupa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LEOPOLD M d.o.o. za trgovinu</izvorni_sadrzaj>
    <derivirana_varijabla naziv="DomainObject.Predmet.ProtustrankaFormated_1">  LEOPOLD M d.o.o. za trgovinu</derivirana_varijabla>
  </DomainObject.Predmet.ProtustrankaFormated>
  <DomainObject.Predmet.ProtustrankaFormatedOIB>
    <izvorni_sadrzaj>  LEOPOLD M d.o.o. za trgovinu, OIB 02505164545</izvorni_sadrzaj>
    <derivirana_varijabla naziv="DomainObject.Predmet.ProtustrankaFormatedOIB_1">  LEOPOLD M d.o.o. za trgovinu, OIB 02505164545</derivirana_varijabla>
  </DomainObject.Predmet.ProtustrankaFormatedOIB>
  <DomainObject.Predmet.ProtustrankaFormatedWithAdress>
    <izvorni_sadrzaj> LEOPOLD M d.o.o. za trgovinu, Podi/bb, 21204 Dugopolje</izvorni_sadrzaj>
    <derivirana_varijabla naziv="DomainObject.Predmet.ProtustrankaFormatedWithAdress_1"> LEOPOLD M d.o.o. za trgovinu, Podi/bb, 21204 Dugopolje</derivirana_varijabla>
  </DomainObject.Predmet.ProtustrankaFormatedWithAdress>
  <DomainObject.Predmet.ProtustrankaFormatedWithAdressOIB>
    <izvorni_sadrzaj> LEOPOLD M d.o.o. za trgovinu, OIB 02505164545, Podi/bb, 21204 Dugopolje</izvorni_sadrzaj>
    <derivirana_varijabla naziv="DomainObject.Predmet.ProtustrankaFormatedWithAdressOIB_1"> LEOPOLD M d.o.o. za trgovinu, OIB 02505164545, Podi/bb, 21204 Dugopolje</derivirana_varijabla>
  </DomainObject.Predmet.ProtustrankaFormatedWithAdressOIB>
  <DomainObject.Predmet.ProtustrankaWithAdress>
    <izvorni_sadrzaj>LEOPOLD M d.o.o. za trgovinu Podi/bb, 21204 Dugopolje</izvorni_sadrzaj>
    <derivirana_varijabla naziv="DomainObject.Predmet.ProtustrankaWithAdress_1">LEOPOLD M d.o.o. za trgovinu Podi/bb, 21204 Dugopolje</derivirana_varijabla>
  </DomainObject.Predmet.ProtustrankaWithAdress>
  <DomainObject.Predmet.ProtustrankaWithAdressOIB>
    <izvorni_sadrzaj>LEOPOLD M d.o.o. za trgovinu, OIB 02505164545, Podi/bb, 21204 Dugopolje</izvorni_sadrzaj>
    <derivirana_varijabla naziv="DomainObject.Predmet.ProtustrankaWithAdressOIB_1">LEOPOLD M d.o.o. za trgovinu, OIB 02505164545, Podi/bb, 21204 Dugopolje</derivirana_varijabla>
  </DomainObject.Predmet.ProtustrankaWithAdressOIB>
  <DomainObject.Predmet.ProtustrankaNazivFormated>
    <izvorni_sadrzaj>LEOPOLD M d.o.o. za trgovinu</izvorni_sadrzaj>
    <derivirana_varijabla naziv="DomainObject.Predmet.ProtustrankaNazivFormated_1">LEOPOLD M d.o.o. za trgovinu</derivirana_varijabla>
  </DomainObject.Predmet.ProtustrankaNazivFormated>
  <DomainObject.Predmet.ProtustrankaNazivFormatedOIB>
    <izvorni_sadrzaj>LEOPOLD M d.o.o. za trgovinu, OIB 02505164545</izvorni_sadrzaj>
    <derivirana_varijabla naziv="DomainObject.Predmet.ProtustrankaNazivFormatedOIB_1">LEOPOLD M d.o.o. za trgovinu, OIB 02505164545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GRAD KAŠTELA</izvorni_sadrzaj>
    <derivirana_varijabla naziv="DomainObject.Predmet.StrankaFormated_1">  FINANCIJSKA AGENCIJA, RC SPLIT; Ministarstvo financija RH; GRAD KAŠTELA</derivirana_varijabla>
  </DomainObject.Predmet.StrankaFormated>
  <DomainObject.Predmet.StrankaFormatedOIB>
    <izvorni_sadrzaj>  FINANCIJSKA AGENCIJA, RC SPLIT, OIB 85821130368; Ministarstvo financija RH, OIB 18683136487; GRAD KAŠTELA, OIB 08727843572</izvorni_sadrzaj>
    <derivirana_varijabla naziv="DomainObject.Predmet.StrankaFormatedOIB_1">  FINANCIJSKA AGENCIJA, RC SPLIT, OIB 85821130368; Ministarstvo financija RH, OIB 18683136487; GRAD KAŠTELA, OIB 08727843572</derivirana_varijabla>
  </DomainObject.Predmet.StrankaFormatedOIB>
  <DomainObject.Predmet.StrankaFormatedWithAdress>
    <izvorni_sadrzaj> FINANCIJSKA AGENCIJA, RC SPLIT, Mažuranićevo šetalište 24 b, 21000 Split; Ministarstvo financija RH, Katančićeva 5, 10000 Zagreb; GRAD KAŠTELA, Braće Radić 1, 21212 Kaštel Sućurac</izvorni_sadrzaj>
    <derivirana_varijabla naziv="DomainObject.Predmet.StrankaFormatedWithAdress_1"> FINANCIJSKA AGENCIJA, RC SPLIT, Mažuranićevo šetalište 24 b, 21000 Split; Ministarstvo financija RH, Katančićeva 5, 10000 Zagreb; GRAD KAŠTELA, Braće Radić 1, 21212 Kaštel Sućurac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GRAD KAŠTELA, OIB 08727843572, Braće Radić 1, 21212 Kaštel Sućurac</izvorni_sadrzaj>
    <derivirana_varijabla naziv="DomainObject.Predmet.StrankaFormatedWithAdressOIB_1"> FINANCIJSKA AGENCIJA, RC SPLIT, OIB 85821130368, Mažuranićevo šetalište 24 b, 21000 Split; Ministarstvo financija RH, OIB 18683136487, Katančićeva 5, 10000 Zagreb; GRAD KAŠTELA, OIB 08727843572, Braće Radić 1, 21212 Kaštel Sućurac</derivirana_varijabla>
  </DomainObject.Predmet.StrankaFormatedWithAdressOIB>
  <DomainObject.Predmet.StrankaWithAdress>
    <izvorni_sadrzaj>FINANCIJSKA AGENCIJA, RC SPLIT Mažuranićevo šetalište 24 b,21000 Split,Ministarstvo financija RH Katančićeva 5,10000 Zagreb,GRAD KAŠTELA Braće Radić 1,21212 Kaštel Sućurac</izvorni_sadrzaj>
    <derivirana_varijabla naziv="DomainObject.Predmet.StrankaWithAdress_1">FINANCIJSKA AGENCIJA, RC SPLIT Mažuranićevo šetalište 24 b,21000 Split,Ministarstvo financija RH Katančićeva 5,10000 Zagreb,GRAD KAŠTELA Braće Radić 1,21212 Kaštel Sućurac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Zagreb,GRAD KAŠTELA, OIB 08727843572, Braće Radić 1,21212 Kaštel Sućurac</izvorni_sadrzaj>
    <derivirana_varijabla naziv="DomainObject.Predmet.StrankaWithAdressOIB_1">FINANCIJSKA AGENCIJA, RC SPLIT, OIB 85821130368, Mažuranićevo šetalište 24 b,21000 Split,Ministarstvo financija RH, OIB 18683136487, Katančićeva 5,10000 Zagreb,GRAD KAŠTELA, OIB 08727843572, Braće Radić 1,21212 Kaštel Sućurac</derivirana_varijabla>
  </DomainObject.Predmet.StrankaWithAdressOIB>
  <DomainObject.Predmet.StrankaNazivFormated>
    <izvorni_sadrzaj>FINANCIJSKA AGENCIJA, RC SPLIT,Ministarstvo financija RH,GRAD KAŠTELA</izvorni_sadrzaj>
    <derivirana_varijabla naziv="DomainObject.Predmet.StrankaNazivFormated_1">FINANCIJSKA AGENCIJA, RC SPLIT,Ministarstvo financija RH,GRAD KAŠTELA</derivirana_varijabla>
  </DomainObject.Predmet.StrankaNazivFormated>
  <DomainObject.Predmet.StrankaNazivFormatedOIB>
    <izvorni_sadrzaj>FINANCIJSKA AGENCIJA, RC SPLIT, OIB 85821130368,Ministarstvo financija RH, OIB 18683136487,GRAD KAŠTELA, OIB 08727843572</izvorni_sadrzaj>
    <derivirana_varijabla naziv="DomainObject.Predmet.StrankaNazivFormatedOIB_1">FINANCIJSKA AGENCIJA, RC SPLIT, OIB 85821130368,Ministarstvo financija RH, OIB 18683136487,GRAD KAŠTELA, OIB 08727843572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  <item>Ministarstvo financija RH</item>
      <item>GRAD KAŠTELA</item>
    </izvorni_sadrzaj>
    <derivirana_varijabla naziv="DomainObject.Predmet.StrankaListFormated_1">
      <item>FINANCIJSKA AGENCIJA, RC SPLIT</item>
      <item>Ministarstvo financija RH</item>
      <item>GRAD KAŠTELA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GRAD KAŠTELA, OIB 08727843572</item>
    </izvorni_sadrzaj>
    <derivirana_varijabla naziv="DomainObject.Predmet.StrankaListFormatedOIB_1">
      <item>FINANCIJSKA AGENCIJA, RC SPLIT, OIB 85821130368</item>
      <item>Ministarstvo financija RH, OIB 18683136487</item>
      <item>GRAD KAŠTELA, OIB 08727843572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GRAD KAŠTELA, Braće Radić 1, 21212 Kaštel Sućurac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GRAD KAŠTELA, Braće Radić 1, 21212 Kaštel Sućurac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GRAD KAŠTELA, OIB 08727843572, Braće Radić 1, 21212 Kaštel Sućurac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GRAD KAŠTELA, OIB 08727843572, Braće Radić 1, 21212 Kaštel Sućurac</item>
    </derivirana_varijabla>
  </DomainObject.Predmet.StrankaListFormatedWithAdressOIB>
  <DomainObject.Predmet.StrankaListNazivFormated>
    <izvorni_sadrzaj>
      <item>FINANCIJSKA AGENCIJA, RC SPLIT</item>
      <item>Ministarstvo financija RH</item>
      <item>GRAD KAŠTELA</item>
    </izvorni_sadrzaj>
    <derivirana_varijabla naziv="DomainObject.Predmet.StrankaListNazivFormated_1">
      <item>FINANCIJSKA AGENCIJA, RC SPLIT</item>
      <item>Ministarstvo financija RH</item>
      <item>GRAD KAŠTELA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GRAD KAŠTELA, OIB 08727843572</item>
    </izvorni_sadrzaj>
    <derivirana_varijabla naziv="DomainObject.Predmet.StrankaListNazivFormatedOIB_1">
      <item>FINANCIJSKA AGENCIJA, RC SPLIT, OIB 85821130368</item>
      <item>Ministarstvo financija RH, OIB 18683136487</item>
      <item>GRAD KAŠTELA, OIB 08727843572</item>
    </derivirana_varijabla>
  </DomainObject.Predmet.StrankaListNazivFormatedOIB>
  <DomainObject.Predmet.ProtuStrankaListFormated>
    <izvorni_sadrzaj>
      <item>LEOPOLD M d.o.o. za trgovinu</item>
    </izvorni_sadrzaj>
    <derivirana_varijabla naziv="DomainObject.Predmet.ProtuStrankaListFormated_1">
      <item>LEOPOLD M d.o.o. za trgovinu</item>
    </derivirana_varijabla>
  </DomainObject.Predmet.ProtuStrankaListFormated>
  <DomainObject.Predmet.ProtuStrankaListFormatedOIB>
    <izvorni_sadrzaj>
      <item>LEOPOLD M d.o.o. za trgovinu, OIB 02505164545</item>
    </izvorni_sadrzaj>
    <derivirana_varijabla naziv="DomainObject.Predmet.ProtuStrankaListFormatedOIB_1">
      <item>LEOPOLD M d.o.o. za trgovinu, OIB 02505164545</item>
    </derivirana_varijabla>
  </DomainObject.Predmet.ProtuStrankaListFormatedOIB>
  <DomainObject.Predmet.ProtuStrankaListFormatedWithAdress>
    <izvorni_sadrzaj>
      <item>LEOPOLD M d.o.o. za trgovinu, Podi/bb, 21204 Dugopolje</item>
    </izvorni_sadrzaj>
    <derivirana_varijabla naziv="DomainObject.Predmet.ProtuStrankaListFormatedWithAdress_1">
      <item>LEOPOLD M d.o.o. za trgovinu, Podi/bb, 21204 Dugopolje</item>
    </derivirana_varijabla>
  </DomainObject.Predmet.ProtuStrankaListFormatedWithAdress>
  <DomainObject.Predmet.ProtuStrankaListFormatedWithAdressOIB>
    <izvorni_sadrzaj>
      <item>LEOPOLD M d.o.o. za trgovinu, OIB 02505164545, Podi/bb, 21204 Dugopolje</item>
    </izvorni_sadrzaj>
    <derivirana_varijabla naziv="DomainObject.Predmet.ProtuStrankaListFormatedWithAdressOIB_1">
      <item>LEOPOLD M d.o.o. za trgovinu, OIB 02505164545, Podi/bb, 21204 Dugopolje</item>
    </derivirana_varijabla>
  </DomainObject.Predmet.ProtuStrankaListFormatedWithAdressOIB>
  <DomainObject.Predmet.ProtuStrankaListNazivFormated>
    <izvorni_sadrzaj>
      <item>LEOPOLD M d.o.o. za trgovinu</item>
    </izvorni_sadrzaj>
    <derivirana_varijabla naziv="DomainObject.Predmet.ProtuStrankaListNazivFormated_1">
      <item>LEOPOLD M d.o.o. za trgovinu</item>
    </derivirana_varijabla>
  </DomainObject.Predmet.ProtuStrankaListNazivFormated>
  <DomainObject.Predmet.ProtuStrankaListNazivFormatedOIB>
    <izvorni_sadrzaj>
      <item>LEOPOLD M d.o.o. za trgovinu, OIB 02505164545</item>
    </izvorni_sadrzaj>
    <derivirana_varijabla naziv="DomainObject.Predmet.ProtuStrankaListNazivFormatedOIB_1">
      <item>LEOPOLD M d.o.o. za trgovinu, OIB 02505164545</item>
    </derivirana_varijabla>
  </DomainObject.Predmet.ProtuStrankaListNazivFormatedOIB>
  <DomainObject.Predmet.OstaliListFormated>
    <izvorni_sadrzaj>
      <item>Županijsko državno odvjetništvo u Splitu</item>
      <item>Cvitko Maleš</item>
    </izvorni_sadrzaj>
    <derivirana_varijabla naziv="DomainObject.Predmet.OstaliListFormated_1">
      <item>Županijsko državno odvjetništvo u Splitu</item>
      <item>Cvitko Maleš</item>
    </derivirana_varijabla>
  </DomainObject.Predmet.OstaliListFormated>
  <DomainObject.Predmet.OstaliListFormatedOIB>
    <izvorni_sadrzaj>
      <item>Županijsko državno odvjetništvo u Splitu</item>
      <item>Cvitko Maleš, OIB 57686438735</item>
    </izvorni_sadrzaj>
    <derivirana_varijabla naziv="DomainObject.Predmet.OstaliListFormatedOIB_1">
      <item>Županijsko državno odvjetništvo u Splitu</item>
      <item>Cvitko Maleš, OIB 57686438735</item>
    </derivirana_varijabla>
  </DomainObject.Predmet.OstaliListFormatedOIB>
  <DomainObject.Predmet.OstaliListFormatedWithAdress>
    <izvorni_sadrzaj>
      <item>Županijsko državno odvjetništvo u Splitu, Gundulićeva 29a, 21000 Split</item>
      <item>Cvitko Maleš, Zamrće 3, 21214 Kaštel Gomilica</item>
    </izvorni_sadrzaj>
    <derivirana_varijabla naziv="DomainObject.Predmet.OstaliListFormatedWithAdress_1">
      <item>Županijsko državno odvjetništvo u Splitu, Gundulićeva 29a, 21000 Split</item>
      <item>Cvitko Maleš, Zamrće 3, 21214 Kaštel Gomilica</item>
    </derivirana_varijabla>
  </DomainObject.Predmet.OstaliListFormatedWithAdress>
  <DomainObject.Predmet.OstaliListFormatedWithAdressOIB>
    <izvorni_sadrzaj>
      <item>Županijsko državno odvjetništvo u Splitu, Gundulićeva 29a, 21000 Split</item>
      <item>Cvitko Maleš, OIB 57686438735, Zamrće 3, 21214 Kaštel Gomilica</item>
    </izvorni_sadrzaj>
    <derivirana_varijabla naziv="DomainObject.Predmet.OstaliListFormatedWithAdressOIB_1">
      <item>Županijsko državno odvjetništvo u Splitu, Gundulićeva 29a, 21000 Split</item>
      <item>Cvitko Maleš, OIB 57686438735, Zamrće 3, 21214 Kaštel Gomilica</item>
    </derivirana_varijabla>
  </DomainObject.Predmet.OstaliListFormatedWithAdressOIB>
  <DomainObject.Predmet.OstaliListNazivFormated>
    <izvorni_sadrzaj>
      <item>Županijsko državno odvjetništvo u Splitu</item>
      <item>Cvitko Maleš</item>
    </izvorni_sadrzaj>
    <derivirana_varijabla naziv="DomainObject.Predmet.OstaliListNazivFormated_1">
      <item>Županijsko državno odvjetništvo u Splitu</item>
      <item>Cvitko Maleš</item>
    </derivirana_varijabla>
  </DomainObject.Predmet.OstaliListNazivFormated>
  <DomainObject.Predmet.OstaliListNazivFormatedOIB>
    <izvorni_sadrzaj>
      <item>Županijsko državno odvjetništvo u Splitu</item>
      <item>Cvitko Maleš, OIB 57686438735</item>
    </izvorni_sadrzaj>
    <derivirana_varijabla naziv="DomainObject.Predmet.OstaliListNazivFormatedOIB_1">
      <item>Županijsko državno odvjetništvo u Splitu</item>
      <item>Cvitko Maleš, OIB 57686438735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LEOPOLD M d.o.o. za trgovinu</izvorni_sadrzaj>
    <derivirana_varijabla naziv="DomainObject.Predmet.ProtustrankaIDrugi_1">LEOPOLD M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LEOPOLD M d.o.o. za trgovinu, OIB 02505164545, Podi/bb, 21204 Dugopolje</izvorni_sadrzaj>
    <derivirana_varijabla naziv="DomainObject.Predmet.ProtustrankaIDrugiAdressOIB_1">LEOPOLD M d.o.o. za trgovinu, OIB 02505164545, Podi/bb,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LEOPOLD M d.o.o. za trgovinu</item>
      <item>FINANCIJSKA AGENCIJA, RC SPLIT</item>
      <item>Ministarstvo financija RH</item>
      <item>Županijsko državno odvjetništvo u Splitu</item>
      <item>GRAD KAŠTELA</item>
      <item>Cvitko Maleš</item>
    </izvorni_sadrzaj>
    <derivirana_varijabla naziv="DomainObject.Predmet.SudioniciListNaziv_1">
      <item>LEOPOLD M d.o.o. za trgovinu</item>
      <item>FINANCIJSKA AGENCIJA, RC SPLIT</item>
      <item>Ministarstvo financija RH</item>
      <item>Županijsko državno odvjetništvo u Splitu</item>
      <item>GRAD KAŠTELA</item>
      <item>Cvitko Maleš</item>
    </derivirana_varijabla>
  </DomainObject.Predmet.SudioniciListNaziv>
  <DomainObject.Predmet.SudioniciListAdressOIB>
    <izvorni_sadrzaj>
      <item>LEOPOLD M d.o.o. za trgovinu, OIB 02505164545, Podi/bb,21204 Dugopolje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GRAD KAŠTELA, OIB 08727843572, Braće Radić 1,21212 Kaštel Sućurac</item>
      <item>Cvitko Maleš, OIB 57686438735, Zamrće 3,21214 Kaštel Gomilica</item>
    </izvorni_sadrzaj>
    <derivirana_varijabla naziv="DomainObject.Predmet.SudioniciListAdressOIB_1">
      <item>LEOPOLD M d.o.o. za trgovinu, OIB 02505164545, Podi/bb,21204 Dugopolje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GRAD KAŠTELA, OIB 08727843572, Braće Radić 1,21212 Kaštel Sućurac</item>
      <item>Cvitko Maleš, OIB 57686438735, Zamrće 3,21214 Kaštel Gomilica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02505164545</item>
      <item>, OIB 85821130368</item>
      <item>, OIB 18683136487</item>
      <item>, OIB null</item>
      <item>, OIB 08727843572</item>
      <item>, OIB 57686438735</item>
    </izvorni_sadrzaj>
    <derivirana_varijabla naziv="DomainObject.Predmet.SudioniciListNazivOIB_1">
      <item>, OIB 02505164545</item>
      <item>, OIB 85821130368</item>
      <item>, OIB 18683136487</item>
      <item>, OIB null</item>
      <item>, OIB 08727843572</item>
      <item>, OIB 57686438735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576</properties:Words>
  <properties:Characters>3391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3972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2018-02-19T10:20:00Z</dcterms:created>
  <dc:creator>stanka grcic</dc:creator>
  <cp:lastModifiedBy>Ivana Mendeš</cp:lastModifiedBy>
  <cp:lastPrinted>2018-02-19T10:26:00Z</cp:lastPrinted>
  <dcterms:modified xmlns:xsi="http://www.w3.org/2001/XMLSchema-instance" xsi:type="dcterms:W3CDTF">2018-02-19T10:27:00Z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St-479-2017- čl.132.SZ-otvaranje i zaključenje split.docx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