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3323" w14:paraId="2723323" w:rsidRDefault="00BD5524" w:rsidP="00910611" w:rsidR="00BD55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524" w:rsidP="00910611" w:rsidR="00BD5524">
      <w:r>
        <w:rPr>
          <w:rFonts w:eastAsia="MS Mincho"/>
        </w:rPr>
        <w:t>REPUBLIKA HRVATSKA</w:t>
      </w:r>
    </w:p>
    <w:p w:rsidRDefault="00BD5524" w:rsidP="00910611" w:rsidR="00BD5524">
      <w:r>
        <w:rPr>
          <w:rFonts w:eastAsia="MS Mincho"/>
        </w:rPr>
        <w:t>TRGOVAČKI SUD U RIJECI</w:t>
      </w:r>
    </w:p>
    <w:p w:rsidRDefault="00BD5524" w:rsidR="00BD55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</w:t>
      </w: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</w:t>
      </w:r>
      <w:r w:rsidR="00803DDB">
        <w:t>Damira Pribanića, Zdenac, Matešići 3d, Tounj, OIB: 93450401062,</w:t>
      </w:r>
      <w:r>
        <w:t xml:space="preserve"> za otvaranje stečajnog postupka nad trgovačkim društvom </w:t>
      </w:r>
      <w:r w:rsidR="00803DDB">
        <w:rPr>
          <w:bCs/>
        </w:rPr>
        <w:t>DIGAMMA TRANSPORTI</w:t>
      </w:r>
      <w:r w:rsidR="00803DDB">
        <w:t xml:space="preserve"> društvo s ograničenom odgovornošću za prijevoz i usluge Rijeka, Radićeva 59, OIB: 53906816657</w:t>
      </w:r>
      <w:r>
        <w:t xml:space="preserve">, dana </w:t>
      </w:r>
      <w:r w:rsidR="00803DDB">
        <w:t>19</w:t>
      </w:r>
      <w:r>
        <w:t xml:space="preserve">. siječnja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803DDB">
        <w:rPr>
          <w:bCs/>
        </w:rPr>
        <w:t>DIGAMMA TRANSPORTI</w:t>
      </w:r>
      <w:r w:rsidR="00803DDB">
        <w:t xml:space="preserve"> društvo s ograničenom odgovornošću za prijevoz i usluge Rijeka, Radićeva 59, OIB: 53906816657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803DDB">
        <w:t>19.</w:t>
      </w:r>
      <w:r w:rsidR="002F3701">
        <w:t xml:space="preserve"> siječnja 2017</w:t>
      </w:r>
      <w:r w:rsidRPr="009F41CE">
        <w:t>. godine u 1</w:t>
      </w:r>
      <w:r w:rsidR="00C3223D">
        <w:t>1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803DDB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803DDB">
        <w:t>Ivor Pliskovac, OIB: 33771945074, Ive Marinkovića 2, Rijeka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803DDB">
        <w:rPr>
          <w:bCs/>
        </w:rPr>
        <w:t>DIGAMMA TRANSPORTI</w:t>
      </w:r>
      <w:r w:rsidR="00803DDB">
        <w:t xml:space="preserve"> društvo s ograničenom odgovornošću za prijevoz i usluge Rijeka, Radićeva 59, OIB: 53906816657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803DDB">
        <w:t>7. listopada 2015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803DDB">
        <w:rPr>
          <w:bCs/>
        </w:rPr>
        <w:t>DIGAMMA TRANSPORTI</w:t>
      </w:r>
      <w:r w:rsidR="00803DDB">
        <w:t xml:space="preserve"> društvo s ograničenom odgovornošću za prijevoz i usluge Rijeka, Radićeva 59, OIB: 53906816657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803DDB">
        <w:rPr>
          <w:bCs/>
        </w:rPr>
        <w:t>243</w:t>
      </w:r>
      <w:r w:rsidR="00B04834">
        <w:rPr>
          <w:bCs/>
        </w:rPr>
        <w:t xml:space="preserve">/2015 od </w:t>
      </w:r>
      <w:r w:rsidR="00803DDB">
        <w:rPr>
          <w:bCs/>
        </w:rPr>
        <w:t xml:space="preserve">7. listopada </w:t>
      </w:r>
      <w:r w:rsidR="00EF2F5F">
        <w:rPr>
          <w:bCs/>
        </w:rPr>
        <w:t>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803DDB">
        <w:rPr>
          <w:bCs/>
        </w:rPr>
        <w:t>DIGAMMA TRANSPORTI</w:t>
      </w:r>
      <w:r w:rsidR="00803DDB">
        <w:t xml:space="preserve"> društvo s ograničenom odgovornošću za prijevoz i usluge Rijeka, Radićeva 59, OIB: 53906816657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803DDB">
        <w:t>potvrdu</w:t>
      </w:r>
      <w:r w:rsidR="00B04834">
        <w:t xml:space="preserve"> Financijske agencije od </w:t>
      </w:r>
      <w:r w:rsidR="00803DDB">
        <w:t>13. siječnja</w:t>
      </w:r>
      <w:r w:rsidR="002F3701">
        <w:t xml:space="preserve"> 2016. godine (list </w:t>
      </w:r>
      <w:r w:rsidR="00803DDB">
        <w:t>2</w:t>
      </w:r>
      <w:r w:rsidR="002F3701">
        <w:t>1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</w:t>
      </w:r>
      <w:r w:rsidR="005C5033">
        <w:rPr>
          <w:bCs/>
        </w:rPr>
        <w:lastRenderedPageBreak/>
        <w:t xml:space="preserve">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 dužnik navodi kako nema nikakve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803DDB">
        <w:rPr>
          <w:bCs/>
        </w:rPr>
        <w:t>30</w:t>
      </w:r>
      <w:r w:rsidR="002F3701">
        <w:rPr>
          <w:bCs/>
        </w:rPr>
        <w:t>. studenoga</w:t>
      </w:r>
      <w:r w:rsidR="00423836">
        <w:rPr>
          <w:bCs/>
        </w:rPr>
        <w:t xml:space="preserve">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803DDB">
        <w:rPr>
          <w:bCs/>
        </w:rPr>
        <w:t>19</w:t>
      </w:r>
      <w:r w:rsidR="002F3701">
        <w:rPr>
          <w:bCs/>
        </w:rPr>
        <w:t>. siječnja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2C7F34" w:rsidP="00570F32" w:rsidR="002C7F34">
      <w:pPr>
        <w:jc w:val="both"/>
      </w:pPr>
    </w:p>
    <w:p w:rsidRDefault="00067DC2" w:rsidP="00570F32" w:rsidR="00067DC2">
      <w:pPr>
        <w:jc w:val="both"/>
      </w:pPr>
    </w:p>
    <w:p w:rsidRDefault="00803DDB" w:rsidP="00570F32" w:rsidR="00803DDB">
      <w:pPr>
        <w:jc w:val="both"/>
      </w:pPr>
    </w:p>
    <w:p w:rsidRDefault="00803DDB" w:rsidP="00570F32" w:rsidR="00803DDB">
      <w:pPr>
        <w:jc w:val="both"/>
      </w:pPr>
    </w:p>
    <w:p w:rsidRDefault="00803DDB" w:rsidP="00570F32" w:rsidR="00803DDB">
      <w:pPr>
        <w:jc w:val="both"/>
      </w:pPr>
    </w:p>
    <w:p w:rsidRDefault="00803DDB" w:rsidP="00570F32" w:rsidR="00803DD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803DDB">
        <w:t>19</w:t>
      </w:r>
      <w:r w:rsidR="002F3701">
        <w:t>. siječnja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1BF" w:rsidR="00F841BF">
      <w:r>
        <w:separator/>
      </w:r>
    </w:p>
  </w:endnote>
  <w:endnote w:id="0" w:type="continuationSeparator">
    <w:p w:rsidRDefault="00F841BF" w:rsidR="00F84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5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1BF" w:rsidR="00F841BF">
      <w:r>
        <w:separator/>
      </w:r>
    </w:p>
  </w:footnote>
  <w:footnote w:id="0" w:type="continuationSeparator">
    <w:p w:rsidRDefault="00F841BF" w:rsidR="00F84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03DDB">
      <w:t>243/2015</w:t>
    </w:r>
    <w:r w:rsidR="002F3701">
      <w:t>-1</w:t>
    </w:r>
    <w:r w:rsidR="00803DDB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5F6F2C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D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5524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5A5E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223D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41BF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3D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803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3D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DIGAMMA TRANSPORTI d.o.o.  Rijeka</izvorni_sadrzaj>
    <derivirana_varijabla naziv="DomainObject.Predmet.ProtustrankaFormated_1">  DIGAMMA TRANSPORTI d.o.o.  Rijeka</derivirana_varijabla>
  </DomainObject.Predmet.ProtustrankaFormated>
  <DomainObject.Predmet.ProtustrankaFormatedOIB>
    <izvorni_sadrzaj>  DIGAMMA TRANSPORTI d.o.o.  Rijeka, OIB 53906816657</izvorni_sadrzaj>
    <derivirana_varijabla naziv="DomainObject.Predmet.ProtustrankaFormatedOIB_1">  DIGAMMA TRANSPORTI d.o.o.  Rijeka, OIB 53906816657</derivirana_varijabla>
  </DomainObject.Predmet.ProtustrankaFormatedOIB>
  <DomainObject.Predmet.ProtustrankaFormatedWithAdress>
    <izvorni_sadrzaj> DIGAMMA TRANSPORTI d.o.o.  Rijeka, Radićeva 59, 51000 Rijeka</izvorni_sadrzaj>
    <derivirana_varijabla naziv="DomainObject.Predmet.ProtustrankaFormatedWithAdress_1"> DIGAMMA TRANSPORTI d.o.o.  Rijeka, Radićeva 59, 51000 Rijeka</derivirana_varijabla>
  </DomainObject.Predmet.ProtustrankaFormatedWithAdress>
  <DomainObject.Predmet.ProtustrankaFormatedWithAdressOIB>
    <izvorni_sadrzaj> DIGAMMA TRANSPORTI d.o.o.  Rijeka, OIB 53906816657, Radićeva 59, 51000 Rijeka</izvorni_sadrzaj>
    <derivirana_varijabla naziv="DomainObject.Predmet.ProtustrankaFormatedWithAdressOIB_1"> DIGAMMA TRANSPORTI d.o.o.  Rijeka, OIB 53906816657, Radićeva 59, 51000 Rijeka</derivirana_varijabla>
  </DomainObject.Predmet.ProtustrankaFormatedWithAdressOIB>
  <DomainObject.Predmet.ProtustrankaWithAdress>
    <izvorni_sadrzaj>DIGAMMA TRANSPORTI d.o.o.  Rijeka Radićeva 59, 51000 Rijeka</izvorni_sadrzaj>
    <derivirana_varijabla naziv="DomainObject.Predmet.ProtustrankaWithAdress_1">DIGAMMA TRANSPORTI d.o.o.  Rijeka Radićeva 59, 51000 Rijeka</derivirana_varijabla>
  </DomainObject.Predmet.ProtustrankaWithAdress>
  <DomainObject.Predmet.ProtustrankaWithAdressOIB>
    <izvorni_sadrzaj>DIGAMMA TRANSPORTI d.o.o.  Rijeka, OIB 53906816657, Radićeva 59, 51000 Rijeka</izvorni_sadrzaj>
    <derivirana_varijabla naziv="DomainObject.Predmet.ProtustrankaWithAdressOIB_1">DIGAMMA TRANSPORTI d.o.o.  Rijeka, OIB 53906816657, Radićeva 59, 51000 Rijeka</derivirana_varijabla>
  </DomainObject.Predmet.ProtustrankaWithAdressOIB>
  <DomainObject.Predmet.ProtustrankaNazivFormated>
    <izvorni_sadrzaj>DIGAMMA TRANSPORTI d.o.o.  Rijeka</izvorni_sadrzaj>
    <derivirana_varijabla naziv="DomainObject.Predmet.ProtustrankaNazivFormated_1">DIGAMMA TRANSPORTI d.o.o.  Rijeka</derivirana_varijabla>
  </DomainObject.Predmet.ProtustrankaNazivFormated>
  <DomainObject.Predmet.ProtustrankaNazivFormatedOIB>
    <izvorni_sadrzaj>DIGAMMA TRANSPORTI d.o.o.  Rijeka, OIB 53906816657</izvorni_sadrzaj>
    <derivirana_varijabla naziv="DomainObject.Predmet.ProtustrankaNazivFormatedOIB_1">DIGAMMA TRANSPORTI d.o.o.  Rijeka, OIB 53906816657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PRIBANIĆ  Tounj</izvorni_sadrzaj>
    <derivirana_varijabla naziv="DomainObject.Predmet.StrankaFormated_1">  DAMIR PRIBANIĆ  Tounj</derivirana_varijabla>
  </DomainObject.Predmet.StrankaFormated>
  <DomainObject.Predmet.StrankaFormatedOIB>
    <izvorni_sadrzaj>  DAMIR PRIBANIĆ  Tounj, OIB 93450401062</izvorni_sadrzaj>
    <derivirana_varijabla naziv="DomainObject.Predmet.StrankaFormatedOIB_1">  DAMIR PRIBANIĆ  Tounj, OIB 93450401062</derivirana_varijabla>
  </DomainObject.Predmet.StrankaFormatedOIB>
  <DomainObject.Predmet.StrankaFormatedWithAdress>
    <izvorni_sadrzaj> DAMIR PRIBANIĆ  Tounj, Matešići 3d, 47264 Tounj</izvorni_sadrzaj>
    <derivirana_varijabla naziv="DomainObject.Predmet.StrankaFormatedWithAdress_1"> DAMIR PRIBANIĆ  Tounj, Matešići 3d, 47264 Tounj</derivirana_varijabla>
  </DomainObject.Predmet.StrankaFormatedWithAdress>
  <DomainObject.Predmet.StrankaFormatedWithAdressOIB>
    <izvorni_sadrzaj> DAMIR PRIBANIĆ  Tounj, OIB 93450401062, Matešići 3d, 47264 Tounj</izvorni_sadrzaj>
    <derivirana_varijabla naziv="DomainObject.Predmet.StrankaFormatedWithAdressOIB_1"> DAMIR PRIBANIĆ  Tounj, OIB 93450401062, Matešići 3d, 47264 Tounj</derivirana_varijabla>
  </DomainObject.Predmet.StrankaFormatedWithAdressOIB>
  <DomainObject.Predmet.StrankaWithAdress>
    <izvorni_sadrzaj>DAMIR PRIBANIĆ  Tounj Matešići 3d,47264 Tounj</izvorni_sadrzaj>
    <derivirana_varijabla naziv="DomainObject.Predmet.StrankaWithAdress_1">DAMIR PRIBANIĆ  Tounj Matešići 3d,47264 Tounj</derivirana_varijabla>
  </DomainObject.Predmet.StrankaWithAdress>
  <DomainObject.Predmet.StrankaWithAdressOIB>
    <izvorni_sadrzaj>DAMIR PRIBANIĆ  Tounj, OIB 93450401062, Matešići 3d,47264 Tounj</izvorni_sadrzaj>
    <derivirana_varijabla naziv="DomainObject.Predmet.StrankaWithAdressOIB_1">DAMIR PRIBANIĆ  Tounj, OIB 93450401062, Matešići 3d,47264 Tounj</derivirana_varijabla>
  </DomainObject.Predmet.StrankaWithAdressOIB>
  <DomainObject.Predmet.StrankaNazivFormated>
    <izvorni_sadrzaj>DAMIR PRIBANIĆ  Tounj</izvorni_sadrzaj>
    <derivirana_varijabla naziv="DomainObject.Predmet.StrankaNazivFormated_1">DAMIR PRIBANIĆ  Tounj</derivirana_varijabla>
  </DomainObject.Predmet.StrankaNazivFormated>
  <DomainObject.Predmet.StrankaNazivFormatedOIB>
    <izvorni_sadrzaj>DAMIR PRIBANIĆ  Tounj, OIB 93450401062</izvorni_sadrzaj>
    <derivirana_varijabla naziv="DomainObject.Predmet.StrankaNazivFormatedOIB_1">DAMIR PRIBANIĆ  Tounj, OIB 93450401062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DAMIR PRIBANIĆ  Tounj</item>
    </izvorni_sadrzaj>
    <derivirana_varijabla naziv="DomainObject.Predmet.StrankaListFormated_1">
      <item>DAMIR PRIBANIĆ  Tounj</item>
    </derivirana_varijabla>
  </DomainObject.Predmet.StrankaListFormated>
  <DomainObject.Predmet.StrankaListFormatedOIB>
    <izvorni_sadrzaj>
      <item>DAMIR PRIBANIĆ  Tounj, OIB 93450401062</item>
    </izvorni_sadrzaj>
    <derivirana_varijabla naziv="DomainObject.Predmet.StrankaListFormatedOIB_1">
      <item>DAMIR PRIBANIĆ  Tounj, OIB 93450401062</item>
    </derivirana_varijabla>
  </DomainObject.Predmet.StrankaListFormatedOIB>
  <DomainObject.Predmet.StrankaListFormatedWithAdress>
    <izvorni_sadrzaj>
      <item>DAMIR PRIBANIĆ  Tounj, Matešići 3d, 47264 Tounj</item>
    </izvorni_sadrzaj>
    <derivirana_varijabla naziv="DomainObject.Predmet.StrankaListFormatedWithAdress_1">
      <item>DAMIR PRIBANIĆ  Tounj, Matešići 3d, 47264 Tounj</item>
    </derivirana_varijabla>
  </DomainObject.Predmet.StrankaListFormatedWithAdress>
  <DomainObject.Predmet.StrankaListFormatedWithAdressOIB>
    <izvorni_sadrzaj>
      <item>DAMIR PRIBANIĆ  Tounj, OIB 93450401062, Matešići 3d, 47264 Tounj</item>
    </izvorni_sadrzaj>
    <derivirana_varijabla naziv="DomainObject.Predmet.StrankaListFormatedWithAdressOIB_1">
      <item>DAMIR PRIBANIĆ  Tounj, OIB 93450401062, Matešići 3d, 47264 Tounj</item>
    </derivirana_varijabla>
  </DomainObject.Predmet.StrankaListFormatedWithAdressOIB>
  <DomainObject.Predmet.StrankaListNazivFormated>
    <izvorni_sadrzaj>
      <item>DAMIR PRIBANIĆ  Tounj</item>
    </izvorni_sadrzaj>
    <derivirana_varijabla naziv="DomainObject.Predmet.StrankaListNazivFormated_1">
      <item>DAMIR PRIBANIĆ  Tounj</item>
    </derivirana_varijabla>
  </DomainObject.Predmet.StrankaListNazivFormated>
  <DomainObject.Predmet.StrankaListNazivFormatedOIB>
    <izvorni_sadrzaj>
      <item>DAMIR PRIBANIĆ  Tounj, OIB 93450401062</item>
    </izvorni_sadrzaj>
    <derivirana_varijabla naziv="DomainObject.Predmet.StrankaListNazivFormatedOIB_1">
      <item>DAMIR PRIBANIĆ  Tounj, OIB 93450401062</item>
    </derivirana_varijabla>
  </DomainObject.Predmet.StrankaListNazivFormatedOIB>
  <DomainObject.Predmet.ProtuStrankaListFormated>
    <izvorni_sadrzaj>
      <item>DIGAMMA TRANSPORTI d.o.o.  Rijeka</item>
    </izvorni_sadrzaj>
    <derivirana_varijabla naziv="DomainObject.Predmet.ProtuStrankaListFormated_1">
      <item>DIGAMMA TRANSPORTI d.o.o.  Rijeka</item>
    </derivirana_varijabla>
  </DomainObject.Predmet.ProtuStrankaListFormated>
  <DomainObject.Predmet.ProtuStrankaListFormatedOIB>
    <izvorni_sadrzaj>
      <item>DIGAMMA TRANSPORTI d.o.o.  Rijeka, OIB 53906816657</item>
    </izvorni_sadrzaj>
    <derivirana_varijabla naziv="DomainObject.Predmet.ProtuStrankaListFormatedOIB_1">
      <item>DIGAMMA TRANSPORTI d.o.o.  Rijeka, OIB 53906816657</item>
    </derivirana_varijabla>
  </DomainObject.Predmet.ProtuStrankaListFormatedOIB>
  <DomainObject.Predmet.ProtuStrankaListFormatedWithAdress>
    <izvorni_sadrzaj>
      <item>DIGAMMA TRANSPORTI d.o.o.  Rijeka, Radićeva 59, 51000 Rijeka</item>
    </izvorni_sadrzaj>
    <derivirana_varijabla naziv="DomainObject.Predmet.ProtuStrankaListFormatedWithAdress_1">
      <item>DIGAMMA TRANSPORTI d.o.o.  Rijeka, Radićeva 59, 51000 Rijeka</item>
    </derivirana_varijabla>
  </DomainObject.Predmet.ProtuStrankaListFormatedWithAdress>
  <DomainObject.Predmet.ProtuStrankaListFormatedWithAdressOIB>
    <izvorni_sadrzaj>
      <item>DIGAMMA TRANSPORTI d.o.o.  Rijeka, OIB 53906816657, Radićeva 59, 51000 Rijeka</item>
    </izvorni_sadrzaj>
    <derivirana_varijabla naziv="DomainObject.Predmet.ProtuStrankaListFormatedWithAdressOIB_1">
      <item>DIGAMMA TRANSPORTI d.o.o.  Rijeka, OIB 53906816657, Radićeva 59, 51000 Rijeka</item>
    </derivirana_varijabla>
  </DomainObject.Predmet.ProtuStrankaListFormatedWithAdressOIB>
  <DomainObject.Predmet.ProtuStrankaListNazivFormated>
    <izvorni_sadrzaj>
      <item>DIGAMMA TRANSPORTI d.o.o.  Rijeka</item>
    </izvorni_sadrzaj>
    <derivirana_varijabla naziv="DomainObject.Predmet.ProtuStrankaListNazivFormated_1">
      <item>DIGAMMA TRANSPORTI d.o.o.  Rijeka</item>
    </derivirana_varijabla>
  </DomainObject.Predmet.ProtuStrankaListNazivFormated>
  <DomainObject.Predmet.ProtuStrankaListNazivFormatedOIB>
    <izvorni_sadrzaj>
      <item>DIGAMMA TRANSPORTI d.o.o.  Rijeka, OIB 53906816657</item>
    </izvorni_sadrzaj>
    <derivirana_varijabla naziv="DomainObject.Predmet.ProtuStrankaListNazivFormatedOIB_1">
      <item>DIGAMMA TRANSPORTI d.o.o.  Rijeka, OIB 53906816657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PRIBANIĆ  Tounj</izvorni_sadrzaj>
    <derivirana_varijabla naziv="DomainObject.Predmet.StrankaIDrugi_1">DAMIR PRIBANIĆ  Tounj</derivirana_varijabla>
  </DomainObject.Predmet.StrankaIDrugi>
  <DomainObject.Predmet.ProtustrankaIDrugi>
    <izvorni_sadrzaj>DIGAMMA TRANSPORTI d.o.o.  Rijeka</izvorni_sadrzaj>
    <derivirana_varijabla naziv="DomainObject.Predmet.ProtustrankaIDrugi_1">DIGAMMA TRANSPORTI d.o.o.  Rijeka</derivirana_varijabla>
  </DomainObject.Predmet.ProtustrankaIDrugi>
  <DomainObject.Predmet.StrankaIDrugiAdressOIB>
    <izvorni_sadrzaj>DAMIR PRIBANIĆ  Tounj, OIB 93450401062, Matešići 3d, 47264 Tounj</izvorni_sadrzaj>
    <derivirana_varijabla naziv="DomainObject.Predmet.StrankaIDrugiAdressOIB_1">DAMIR PRIBANIĆ  Tounj, OIB 93450401062, Matešići 3d, 47264 Tounj</derivirana_varijabla>
  </DomainObject.Predmet.StrankaIDrugiAdressOIB>
  <DomainObject.Predmet.ProtustrankaIDrugiAdressOIB>
    <izvorni_sadrzaj>DIGAMMA TRANSPORTI d.o.o.  Rijeka, OIB 53906816657, Radićeva 59, 51000 Rijeka</izvorni_sadrzaj>
    <derivirana_varijabla naziv="DomainObject.Predmet.ProtustrankaIDrugiAdressOIB_1">DIGAMMA TRANSPORTI d.o.o.  Rijeka, OIB 53906816657, Radićeva 59,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PRIBANIĆ  Tounj</item>
      <item>DIGAMMA TRANSPORTI d.o.o.  Rijeka</item>
    </izvorni_sadrzaj>
    <derivirana_varijabla naziv="DomainObject.Predmet.SudioniciListNaziv_1">
      <item>DAMIR PRIBANIĆ  Tounj</item>
      <item>DIGAMMA TRANSPORTI d.o.o.  Rijeka</item>
    </derivirana_varijabla>
  </DomainObject.Predmet.SudioniciListNaziv>
  <DomainObject.Predmet.SudioniciListAdressOIB>
    <izvorni_sadrzaj>
      <item>DAMIR PRIBANIĆ  Tounj, OIB 93450401062, Matešići 3d,47264 Tounj</item>
      <item>DIGAMMA TRANSPORTI d.o.o.  Rijeka, OIB 53906816657, Radićeva 59,51000 Rijeka</item>
    </izvorni_sadrzaj>
    <derivirana_varijabla naziv="DomainObject.Predmet.SudioniciListAdressOIB_1">
      <item>DAMIR PRIBANIĆ  Tounj, OIB 93450401062, Matešići 3d,47264 Tounj</item>
      <item>DIGAMMA TRANSPORTI d.o.o.  Rijeka, OIB 53906816657, Radićeva 59,51000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93450401062</item>
      <item>, OIB 53906816657</item>
    </izvorni_sadrzaj>
    <derivirana_varijabla naziv="DomainObject.Predmet.SudioniciListNazivOIB_1">
      <item>, OIB 93450401062</item>
      <item>, OIB 53906816657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771</properties:Words>
  <properties:Characters>4163</properties:Characters>
  <properties:Lines>122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2017-01-19T09:47:00Z</dcterms:created>
  <dc:creator>korlevicd</dc:creator>
  <cp:lastModifiedBy>Danijela Fumić</cp:lastModifiedBy>
  <cp:lastPrinted>2017-01-19T09:47:00Z</cp:lastPrinted>
  <dcterms:modified xmlns:xsi="http://www.w3.org/2001/XMLSchema-instance" xsi:type="dcterms:W3CDTF">2017-01-19T09:50:00Z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