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530e" w14:paraId="7f9530e" w:rsidRDefault="00AE649C" w:rsidP="00FA5B5E" w:rsidR="00AE649C" w:rsidRPr="00B76F3C">
      <w:pPr>
        <w:pStyle w:val="Naslov3"/>
        <w15:collapsed w:val="false"/>
      </w:pPr>
    </w:p>
    <w:p w:rsidRDefault="00EC79D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C79DA" w:rsidP="00EC79DA" w:rsidR="00EC79DA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St-52/2016-2.</w:t>
      </w:r>
    </w:p>
    <w:p w:rsidRDefault="00EC79DA" w:rsidP="00EC79DA" w:rsidR="00EC79DA">
      <w:pPr>
        <w:outlineLvl w:val="0"/>
        <w:rPr>
          <w:rFonts w:cs="Arial" w:hAnsi="Arial" w:ascii="Arial"/>
          <w:noProof/>
        </w:rPr>
      </w:pPr>
    </w:p>
    <w:p w:rsidRDefault="00EC79DA" w:rsidP="00EC79DA" w:rsidR="00EC79DA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C79DA" w:rsidP="00EC79DA" w:rsidR="00EC79DA">
      <w:pPr>
        <w:rPr>
          <w:rFonts w:cs="Arial" w:hAnsi="Arial" w:ascii="Arial"/>
          <w:b/>
          <w:noProof/>
        </w:rPr>
      </w:pPr>
    </w:p>
    <w:p w:rsidRDefault="00EC79DA" w:rsidP="00EC79DA" w:rsidR="00EC79DA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C79DA" w:rsidP="00EC79DA" w:rsidR="00EC79DA">
      <w:pPr>
        <w:outlineLvl w:val="0"/>
        <w:rPr>
          <w:rFonts w:cs="Arial" w:hAnsi="Arial" w:ascii="Arial"/>
          <w:noProof/>
        </w:rPr>
      </w:pPr>
    </w:p>
    <w:p w:rsidRDefault="00EC79DA" w:rsidP="00EC79DA" w:rsidR="00EC79D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MARINIĆ d.o.o. za proizvodnju i trgovinu iz </w:t>
      </w:r>
      <w:proofErr w:type="spellStart"/>
      <w:r>
        <w:rPr>
          <w:rFonts w:cs="Arial" w:hAnsi="Arial" w:ascii="Arial"/>
        </w:rPr>
        <w:t>Rovišća</w:t>
      </w:r>
      <w:proofErr w:type="spellEnd"/>
      <w:r>
        <w:rPr>
          <w:rFonts w:cs="Arial" w:hAnsi="Arial" w:ascii="Arial"/>
        </w:rPr>
        <w:t>, Bjelovarska 31, MBS 010066228, OIB 65044150863, d</w:t>
      </w:r>
      <w:r>
        <w:rPr>
          <w:rFonts w:cs="Arial" w:hAnsi="Arial" w:ascii="Arial"/>
          <w:noProof/>
        </w:rPr>
        <w:t>ana 14. ožujka 2016. godine</w:t>
      </w:r>
    </w:p>
    <w:p w:rsidRDefault="00EC79DA" w:rsidP="00EC79DA" w:rsidR="00EC79DA">
      <w:pPr>
        <w:ind w:firstLine="851"/>
        <w:jc w:val="both"/>
        <w:rPr>
          <w:rFonts w:cs="Arial" w:hAnsi="Arial" w:ascii="Arial"/>
          <w:noProof/>
        </w:rPr>
      </w:pPr>
    </w:p>
    <w:p w:rsidRDefault="00EC79DA" w:rsidP="00EC79DA" w:rsidR="00EC79D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C79DA" w:rsidP="00EC79DA" w:rsidR="00EC79DA">
      <w:pPr>
        <w:jc w:val="center"/>
        <w:rPr>
          <w:rFonts w:cs="Arial" w:hAnsi="Arial" w:ascii="Arial"/>
        </w:rPr>
      </w:pPr>
    </w:p>
    <w:p w:rsidRDefault="00EC79DA" w:rsidP="00EC79DA" w:rsidR="00EC79D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MARINIĆ d.o.o. za proizvodnju i trgovinu iz </w:t>
      </w:r>
      <w:proofErr w:type="spellStart"/>
      <w:r>
        <w:rPr>
          <w:rFonts w:cs="Arial" w:hAnsi="Arial" w:ascii="Arial"/>
        </w:rPr>
        <w:t>Rovišća</w:t>
      </w:r>
      <w:proofErr w:type="spellEnd"/>
      <w:r>
        <w:rPr>
          <w:rFonts w:cs="Arial" w:hAnsi="Arial" w:ascii="Arial"/>
        </w:rPr>
        <w:t>, Bjelovarska 31, MBS 010066228, OIB 65044150863.</w:t>
      </w:r>
    </w:p>
    <w:p w:rsidRDefault="00EC79DA" w:rsidP="00EC79DA" w:rsidR="00EC79D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EC79DA" w:rsidP="00EC79DA" w:rsidR="00EC79D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 xml:space="preserve">MARINIĆ d.o.o. za proizvodnju i trgovinu iz </w:t>
      </w:r>
      <w:proofErr w:type="spellStart"/>
      <w:r>
        <w:rPr>
          <w:rFonts w:cs="Arial" w:hAnsi="Arial" w:ascii="Arial"/>
        </w:rPr>
        <w:t>Rovišća</w:t>
      </w:r>
      <w:proofErr w:type="spellEnd"/>
      <w:r>
        <w:rPr>
          <w:rFonts w:cs="Arial" w:hAnsi="Arial" w:ascii="Arial"/>
        </w:rPr>
        <w:t>, Bjelovarska 31, MBS 010066228, OIB 65044150863, p</w:t>
      </w:r>
      <w:r>
        <w:rPr>
          <w:rFonts w:cs="Arial" w:hAnsi="Arial" w:ascii="Arial"/>
          <w:noProof/>
        </w:rPr>
        <w:t>ostavlja se privremeni stečajni upravitelj.</w:t>
      </w:r>
    </w:p>
    <w:p w:rsidRDefault="00EC79DA" w:rsidP="00EC79DA" w:rsidR="00EC79D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ZDRAVKO KRZNAR iz Zagreba, Sveti duh 123, OIB 50405381305.</w:t>
      </w:r>
    </w:p>
    <w:p w:rsidRDefault="00EC79DA" w:rsidP="00EC79DA" w:rsidR="00EC79D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EC79DA" w:rsidP="00EC79DA" w:rsidR="00EC79D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EC79DA" w:rsidP="00EC79DA" w:rsidR="00EC79D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EC79DA" w:rsidP="00EC79DA" w:rsidR="00EC79DA">
      <w:pPr>
        <w:ind w:firstLine="851"/>
        <w:jc w:val="both"/>
        <w:rPr>
          <w:rFonts w:cs="Arial" w:hAnsi="Arial" w:ascii="Arial"/>
          <w:noProof/>
        </w:rPr>
      </w:pPr>
    </w:p>
    <w:p w:rsidRDefault="00EC79DA" w:rsidP="00EC79DA" w:rsidR="00EC79D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26. travnja 2016.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C79DA" w:rsidP="00EC79DA" w:rsidR="00EC79D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EC79DA" w:rsidP="00EC79DA" w:rsidR="00EC79D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Goran Marinić</w:t>
      </w:r>
    </w:p>
    <w:p w:rsidRDefault="00EC79DA" w:rsidP="00EC79DA" w:rsidR="00EC79D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EC79DA" w:rsidP="00EC79DA" w:rsidR="00EC79DA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EC79DA" w:rsidP="00EC79DA" w:rsidR="00EC79DA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C79DA" w:rsidP="00EC79DA" w:rsidR="00EC79D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EC79DA" w:rsidP="00EC79DA" w:rsidR="00EC79DA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14. siječnja 2016. dužnik u Očevidniku redoslijeda osnova za plaćanje ima evidentirane neizvršene osnove za plaćanje u neprekinutom razdoblju od 120 dana, u ukupnom iznosu od 25.952,97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EC79DA" w:rsidP="00EC79DA" w:rsidR="00EC79D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EC79DA" w:rsidP="00EC79DA" w:rsidR="00EC79D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EC79DA" w:rsidP="00EC79DA" w:rsidR="00EC79D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EC79DA" w:rsidP="00EC79DA" w:rsidR="00EC79DA">
      <w:pPr>
        <w:jc w:val="both"/>
        <w:rPr>
          <w:rFonts w:cs="Arial" w:hAnsi="Arial" w:ascii="Arial"/>
          <w:noProof/>
        </w:rPr>
      </w:pPr>
    </w:p>
    <w:p w:rsidRDefault="00EC79DA" w:rsidP="00EC79DA" w:rsidR="00EC79D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ožujka 2016. godine </w:t>
      </w:r>
    </w:p>
    <w:p w:rsidRDefault="00EC79DA" w:rsidP="00EC79DA" w:rsidR="00EC79DA">
      <w:pPr>
        <w:jc w:val="both"/>
        <w:rPr>
          <w:rFonts w:cs="Arial" w:hAnsi="Arial" w:ascii="Arial"/>
          <w:noProof/>
        </w:rPr>
      </w:pPr>
    </w:p>
    <w:p w:rsidRDefault="00EC79DA" w:rsidP="00EC79DA" w:rsidR="00EC79DA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EC79DA" w:rsidP="00EC79DA" w:rsidR="00EC79DA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EC79DA" w:rsidP="00EC79DA" w:rsidR="00EC79DA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EC79DA" w:rsidP="00EC79DA" w:rsidR="00EC79DA">
      <w:pPr>
        <w:jc w:val="both"/>
        <w:rPr>
          <w:rFonts w:cs="Arial" w:hAnsi="Arial" w:ascii="Arial"/>
          <w:noProof/>
        </w:rPr>
      </w:pPr>
    </w:p>
    <w:p w:rsidRDefault="00EC79DA" w:rsidP="00EC79DA" w:rsidR="00EC79DA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EC79DA" w:rsidP="00EC79DA" w:rsidR="00EC79DA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EC79DA" w:rsidP="00EC79DA" w:rsidR="00EC79DA">
      <w:pPr>
        <w:jc w:val="both"/>
        <w:rPr>
          <w:rFonts w:cs="Arial" w:hAnsi="Arial" w:ascii="Arial"/>
          <w:noProof/>
        </w:rPr>
      </w:pPr>
    </w:p>
    <w:p w:rsidRDefault="00EC79DA" w:rsidP="00EC79DA" w:rsidR="00EC79D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EC79DA" w:rsidP="00EC79DA" w:rsidR="00EC79D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 FINI putem sudskog dostavljača i e-oglasnom pločom</w:t>
      </w:r>
    </w:p>
    <w:p w:rsidRDefault="00EC79DA" w:rsidP="00EC79DA" w:rsidR="00EC79D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</w:t>
      </w:r>
    </w:p>
    <w:p w:rsidRDefault="00EC79DA" w:rsidP="00EC79DA" w:rsidR="00EC79D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EC79DA" w:rsidP="00EC79DA" w:rsidR="00EC79D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EC79DA" w:rsidP="00EC79DA" w:rsidR="00EC79D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</w:t>
      </w:r>
    </w:p>
    <w:p w:rsidRDefault="00EC79DA" w:rsidP="00EC79DA" w:rsidR="00EC79D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</w:t>
      </w:r>
    </w:p>
    <w:p w:rsidRDefault="00EC79DA" w:rsidP="00EC79DA" w:rsidR="00EC79D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EC79DA" w:rsidP="00EC79DA" w:rsidR="00EC79D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Bj.14.3.2016.g.</w:t>
      </w:r>
    </w:p>
    <w:p w:rsidRDefault="00EC79DA" w:rsidP="00EC79DA" w:rsidR="00EC79DA">
      <w:pPr>
        <w:rPr>
          <w:rFonts w:cs="Arial" w:hAnsi="Arial" w:ascii="Arial"/>
        </w:rPr>
      </w:pPr>
    </w:p>
    <w:p w:rsidRDefault="00EC79DA" w:rsidP="00EC79DA" w:rsidR="00EC79DA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9DA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3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St-52/2016-2</izvorni_sadrzaj>
    <derivirana_varijabla naziv="DomainObject.Oznaka_1">St-52/2016-2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St-52/2016</izvorni_sadrzaj>
    <derivirana_varijabla naziv="DomainObject.Predmet.OznakaBroj_1">St-52/2016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MARINIĆ društvo s ograničenom odgovornošću za proizvodnju i trgovinu, Rovišće zastupanog po punomoćniku GORAN MARINIĆ</izvorni_sadrzaj>
    <derivirana_varijabla naziv="DomainObject.Predmet.ProtustrankaFormated_1">  MARINIĆ društvo s ograničenom odgovornošću za proizvodnju i trgovinu, Rovišće zastupanog po punomoćniku GORAN MARINIĆ</derivirana_varijabla>
  </DomainObject.Predmet.ProtustrankaFormated>
  <DomainObject.Predmet.ProtustrankaFormatedOIB>
    <izvorni_sadrzaj>  MARINIĆ društvo s ograničenom odgovornošću za proizvodnju i trgovinu, Rovišće, OIB 65044150863 zastupanog po punomoćniku GORAN MARINIĆ</izvorni_sadrzaj>
    <derivirana_varijabla naziv="DomainObject.Predmet.ProtustrankaFormatedOIB_1">  MARINIĆ društvo s ograničenom odgovornošću za proizvodnju i trgovinu, Rovišće, OIB 65044150863 zastupanog po punomoćniku GORAN MARINIĆ</derivirana_varijabla>
  </DomainObject.Predmet.ProtustrankaFormatedOIB>
  <DomainObject.Predmet.ProtustrankaFormatedWithAdress>
    <izvorni_sadrzaj> MARINIĆ društvo s ograničenom odgovornošću za proizvodnju i trgovinu, Rovišće, Bjelovarska 31, 43000 Rovišće zastupanog po punomoćniku GORAN MARINIĆ</izvorni_sadrzaj>
    <derivirana_varijabla naziv="DomainObject.Predmet.ProtustrankaFormatedWithAdress_1"> MARINIĆ društvo s ograničenom odgovornošću za proizvodnju i trgovinu, Rovišće, Bjelovarska 31, 43000 Rovišće zastupanog po punomoćniku GORAN MARINIĆ</derivirana_varijabla>
  </DomainObject.Predmet.ProtustrankaFormatedWithAdress>
  <DomainObject.Predmet.ProtustrankaFormatedWithAdressOIB>
    <izvorni_sadrzaj> MARINIĆ društvo s ograničenom odgovornošću za proizvodnju i trgovinu, Rovišće, OIB 65044150863, Bjelovarska 31, 43000 Rovišće zastupanog po punomoćniku GORAN MARINIĆ</izvorni_sadrzaj>
    <derivirana_varijabla naziv="DomainObject.Predmet.ProtustrankaFormatedWithAdressOIB_1"> MARINIĆ društvo s ograničenom odgovornošću za proizvodnju i trgovinu, Rovišće, OIB 65044150863, Bjelovarska 31, 43000 Rovišće zastupanog po punomoćniku GORAN MARINIĆ</derivirana_varijabla>
  </DomainObject.Predmet.ProtustrankaFormatedWithAdressOIB>
  <DomainObject.Predmet.ProtustrankaWithAdress>
    <izvorni_sadrzaj>MARINIĆ društvo s ograničenom odgovornošću za proizvodnju i trgovinu, Rovišće Bjelovarska 31, 43000 Rovišće</izvorni_sadrzaj>
    <derivirana_varijabla naziv="DomainObject.Predmet.ProtustrankaWithAdress_1">MARINIĆ društvo s ograničenom odgovornošću za proizvodnju i trgovinu, Rovišće Bjelovarska 31, 43000 Rovišće</derivirana_varijabla>
  </DomainObject.Predmet.ProtustrankaWithAdress>
  <DomainObject.Predmet.ProtustrankaWithAdressOIB>
    <izvorni_sadrzaj>MARINIĆ društvo s ograničenom odgovornošću za proizvodnju i trgovinu, Rovišće, OIB 65044150863, Bjelovarska 31, 43000 Rovišće</izvorni_sadrzaj>
    <derivirana_varijabla naziv="DomainObject.Predmet.ProtustrankaWithAdressOIB_1">MARINIĆ društvo s ograničenom odgovornošću za proizvodnju i trgovinu, Rovišće, OIB 65044150863, Bjelovarska 31, 43000 Rovišće</derivirana_varijabla>
  </DomainObject.Predmet.ProtustrankaWithAdressOIB>
  <DomainObject.Predmet.ProtustrankaNazivFormated>
    <izvorni_sadrzaj>MARINIĆ društvo s ograničenom odgovornošću za proizvodnju i trgovinu, Rovišće</izvorni_sadrzaj>
    <derivirana_varijabla naziv="DomainObject.Predmet.ProtustrankaNazivFormated_1">MARINIĆ društvo s ograničenom odgovornošću za proizvodnju i trgovinu, Rovišće</derivirana_varijabla>
  </DomainObject.Predmet.ProtustrankaNazivFormated>
  <DomainObject.Predmet.ProtustrankaNazivFormatedOIB>
    <izvorni_sadrzaj>MARINIĆ društvo s ograničenom odgovornošću za proizvodnju i trgovinu, Rovišće, OIB 65044150863</izvorni_sadrzaj>
    <derivirana_varijabla naziv="DomainObject.Predmet.ProtustrankaNazivFormatedOIB_1">MARINIĆ društvo s ograničenom odgovornošću za proizvodnju i trgovinu, Rovišće, OIB 65044150863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MARINIĆ društvo s ograničenom odgovornošću za proizvodnju i trgovinu, Rovišće zastupanog po punomoćniku GORAN MARINIĆ</item>
    </izvorni_sadrzaj>
    <derivirana_varijabla naziv="DomainObject.Predmet.ProtuStrankaListFormated_1">
      <item>MARINIĆ društvo s ograničenom odgovornošću za proizvodnju i trgovinu, Rovišće zastupanog po punomoćniku GORAN MARINIĆ</item>
    </derivirana_varijabla>
  </DomainObject.Predmet.ProtuStrankaListFormated>
  <DomainObject.Predmet.ProtuStrankaListFormatedOIB>
    <izvorni_sadrzaj>
      <item>MARINIĆ društvo s ograničenom odgovornošću za proizvodnju i trgovinu, Rovišće, OIB 65044150863 zastupanog po punomoćniku GORAN MARINIĆ</item>
    </izvorni_sadrzaj>
    <derivirana_varijabla naziv="DomainObject.Predmet.ProtuStrankaListFormatedOIB_1">
      <item>MARINIĆ društvo s ograničenom odgovornošću za proizvodnju i trgovinu, Rovišće, OIB 65044150863 zastupanog po punomoćniku GORAN MARINIĆ</item>
    </derivirana_varijabla>
  </DomainObject.Predmet.ProtuStrankaListFormatedOIB>
  <DomainObject.Predmet.ProtuStrankaListFormatedWithAdress>
    <izvorni_sadrzaj>
      <item>MARINIĆ društvo s ograničenom odgovornošću za proizvodnju i trgovinu, Rovišće, Bjelovarska 31, 43000 Rovišće zastupanog po punomoćniku GORAN MARINIĆ</item>
    </izvorni_sadrzaj>
    <derivirana_varijabla naziv="DomainObject.Predmet.ProtuStrankaListFormatedWithAdress_1">
      <item>MARINIĆ društvo s ograničenom odgovornošću za proizvodnju i trgovinu, Rovišće, Bjelovarska 31, 43000 Rovišće zastupanog po punomoćniku GORAN MARINIĆ</item>
    </derivirana_varijabla>
  </DomainObject.Predmet.ProtuStrankaListFormatedWithAdress>
  <DomainObject.Predmet.ProtuStrankaListFormatedWithAdressOIB>
    <izvorni_sadrzaj>
      <item>MARINIĆ društvo s ograničenom odgovornošću za proizvodnju i trgovinu, Rovišće, OIB 65044150863, Bjelovarska 31, 43000 Rovišće zastupanog po punomoćniku GORAN MARINIĆ</item>
    </izvorni_sadrzaj>
    <derivirana_varijabla naziv="DomainObject.Predmet.ProtuStrankaListFormatedWithAdressOIB_1">
      <item>MARINIĆ društvo s ograničenom odgovornošću za proizvodnju i trgovinu, Rovišće, OIB 65044150863, Bjelovarska 31, 43000 Rovišće zastupanog po punomoćniku GORAN MARINIĆ</item>
    </derivirana_varijabla>
  </DomainObject.Predmet.ProtuStrankaListFormatedWithAdressOIB>
  <DomainObject.Predmet.ProtuStrankaListNazivFormated>
    <izvorni_sadrzaj>
      <item>MARINIĆ društvo s ograničenom odgovornošću za proizvodnju i trgovinu, Rovišće</item>
    </izvorni_sadrzaj>
    <derivirana_varijabla naziv="DomainObject.Predmet.ProtuStrankaListNazivFormated_1">
      <item>MARINIĆ društvo s ograničenom odgovornošću za proizvodnju i trgovinu, Rovišće</item>
    </derivirana_varijabla>
  </DomainObject.Predmet.ProtuStrankaListNazivFormated>
  <DomainObject.Predmet.ProtuStrankaListNazivFormatedOIB>
    <izvorni_sadrzaj>
      <item>MARINIĆ društvo s ograničenom odgovornošću za proizvodnju i trgovinu, Rovišće, OIB 65044150863</item>
    </izvorni_sadrzaj>
    <derivirana_varijabla naziv="DomainObject.Predmet.ProtuStrankaListNazivFormatedOIB_1">
      <item>MARINIĆ društvo s ograničenom odgovornošću za proizvodnju i trgovinu, Rovišće, OIB 65044150863</item>
    </derivirana_varijabla>
  </DomainObject.Predmet.ProtuStrankaListNazivFormatedOIB>
  <DomainObject.Predmet.OstaliListFormated>
    <izvorni_sadrzaj>
      <item>GORAN MARINIĆ punomoćnik sudionika u postupku MARINIĆ društvo s ograničenom odgovornošću za proizvodnju i trgovinu, Rovišće</item>
    </izvorni_sadrzaj>
    <derivirana_varijabla naziv="DomainObject.Predmet.OstaliListFormated_1">
      <item>GORAN MARINIĆ punomoćnik sudionika u postupku MARINIĆ društvo s ograničenom odgovornošću za proizvodnju i trgovinu, Rovišće</item>
    </derivirana_varijabla>
  </DomainObject.Predmet.OstaliListFormated>
  <DomainObject.Predmet.OstaliListFormatedOIB>
    <izvorni_sadrzaj>
      <item>GORAN MARINIĆ, OIB 52399422647 punomoćnik sudionika u postupku MARINIĆ društvo s ograničenom odgovornošću za proizvodnju i trgovinu, Rovišće</item>
    </izvorni_sadrzaj>
    <derivirana_varijabla naziv="DomainObject.Predmet.OstaliListFormatedOIB_1">
      <item>GORAN MARINIĆ, OIB 52399422647 punomoćnik sudionika u postupku MARINIĆ društvo s ograničenom odgovornošću za proizvodnju i trgovinu, Rovišće</item>
    </derivirana_varijabla>
  </DomainObject.Predmet.OstaliListFormatedOIB>
  <DomainObject.Predmet.OstaliListFormatedWithAdress>
    <izvorni_sadrzaj>
      <item>GORAN MARINIĆ, Bjelovarska 31., 43000 Rovišće punomoćnik sudionika u postupku MARINIĆ društvo s ograničenom odgovornošću za proizvodnju i trgovinu, Rovišće</item>
    </izvorni_sadrzaj>
    <derivirana_varijabla naziv="DomainObject.Predmet.OstaliListFormatedWithAdress_1">
      <item>GORAN MARINIĆ, Bjelovarska 31., 43000 Rovišće punomoćnik sudionika u postupku MARINIĆ društvo s ograničenom odgovornošću za proizvodnju i trgovinu, Rovišće</item>
    </derivirana_varijabla>
  </DomainObject.Predmet.OstaliListFormatedWithAdress>
  <DomainObject.Predmet.OstaliListFormatedWithAdressOIB>
    <izvorni_sadrzaj>
      <item>GORAN MARINIĆ, OIB 52399422647, Bjelovarska 31., 43000 Rovišće punomoćnik sudionika u postupku MARINIĆ društvo s ograničenom odgovornošću za proizvodnju i trgovinu, Rovišće</item>
    </izvorni_sadrzaj>
    <derivirana_varijabla naziv="DomainObject.Predmet.OstaliListFormatedWithAdressOIB_1">
      <item>GORAN MARINIĆ, OIB 52399422647, Bjelovarska 31., 43000 Rovišće punomoćnik sudionika u postupku MARINIĆ društvo s ograničenom odgovornošću za proizvodnju i trgovinu, Rovišće</item>
    </derivirana_varijabla>
  </DomainObject.Predmet.OstaliListFormatedWithAdressOIB>
  <DomainObject.Predmet.OstaliListNazivFormated>
    <izvorni_sadrzaj>
      <item>GORAN MARINIĆ</item>
    </izvorni_sadrzaj>
    <derivirana_varijabla naziv="DomainObject.Predmet.OstaliListNazivFormated_1">
      <item>GORAN MARINIĆ</item>
    </derivirana_varijabla>
  </DomainObject.Predmet.OstaliListNazivFormated>
  <DomainObject.Predmet.OstaliListNazivFormatedOIB>
    <izvorni_sadrzaj>
      <item>GORAN MARINIĆ, OIB 52399422647</item>
    </izvorni_sadrzaj>
    <derivirana_varijabla naziv="DomainObject.Predmet.OstaliListNazivFormatedOIB_1">
      <item>GORAN MARINIĆ, OIB 52399422647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St-52/2016-2</izvorni_sadrzaj>
    <derivirana_varijabla naziv="DomainObject.PoslovniBrojDokumenta_1">St-52/2016-2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MARINIĆ društvo s ograničenom odgovornošću za proizvodnju i trgovinu, Rovišće</izvorni_sadrzaj>
    <derivirana_varijabla naziv="DomainObject.Predmet.ProtustrankaIDrugi_1">MARINIĆ društvo s ograničenom odgovornošću za proizvodnju i trgovinu, Rovišće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MARINIĆ društvo s ograničenom odgovornošću za proizvodnju i trgovinu, Rovišće, OIB 65044150863, Bjelovarska 31, 43000 Rovišće</izvorni_sadrzaj>
    <derivirana_varijabla naziv="DomainObject.Predmet.ProtustrankaIDrugiAdressOIB_1">MARINIĆ društvo s ograničenom odgovornošću za proizvodnju i trgovinu, Rovišće, OIB 65044150863, Bjelovarska 31,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MARINIĆ društvo s ograničenom odgovornošću za proizvodnju i trgovinu, Rovišće</item>
      <item>GORAN MARINIĆ</item>
    </izvorni_sadrzaj>
    <derivirana_varijabla naziv="DomainObject.Predmet.SudioniciListNaziv_1">
      <item>FINA, RC ZAGREB, Podružnica Bjelovar</item>
      <item>MARINIĆ društvo s ograničenom odgovornošću za proizvodnju i trgovinu, Rovišće</item>
      <item>GORAN MARINIĆ</item>
    </derivirana_varijabla>
  </DomainObject.Predmet.SudioniciListNaziv>
  <DomainObject.Predmet.SudioniciListAdressOIB>
    <izvorni_sadrzaj>
      <item>FINA, RC ZAGREB, Podružnica Bjelovar, OIB 85821130368, F. Supila 4,43000 Bjelovar</item>
      <item>MARINIĆ društvo s ograničenom odgovornošću za proizvodnju i trgovinu, Rovišće, OIB 65044150863, Bjelovarska 31,43000 Rovišće</item>
      <item>GORAN MARINIĆ, OIB 52399422647, Bjelovarska 31.,43000 Rovišće</item>
    </izvorni_sadrzaj>
    <derivirana_varijabla naziv="DomainObject.Predmet.SudioniciListAdressOIB_1">
      <item>FINA, RC ZAGREB, Podružnica Bjelovar, OIB 85821130368, F. Supila 4,43000 Bjelovar</item>
      <item>MARINIĆ društvo s ograničenom odgovornošću za proizvodnju i trgovinu, Rovišće, OIB 65044150863, Bjelovarska 31,43000 Rovišće</item>
      <item>GORAN MARINIĆ, OIB 52399422647, Bjelovarska 31.,43000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12255-C113-4C10-A125-DE341416B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622</properties:Words>
  <properties:Characters>3472</properties:Characters>
  <properties:Lines>93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2016-03-14T12:45:00Z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