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4031" w14:paraId="967403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31E4B">
        <w:t>5060</w:t>
      </w:r>
      <w:r>
        <w:t>/2015</w:t>
      </w:r>
      <w:r w:rsidR="00035BA0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B01BC" w:rsidRPr="00AB01BC">
        <w:t>RUT d.o.o., Lazinska 54, Zagreb, OIB: 57774018325</w:t>
      </w:r>
      <w:r>
        <w:t xml:space="preserve">, dana </w:t>
      </w:r>
      <w:r w:rsidR="00AB01BC">
        <w:t>02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B01BC" w:rsidRPr="00AB01BC">
        <w:t>RUT d.o.o., Lazinska 54, Zagreb, OIB: 57774018325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B01BC">
        <w:t>02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79241A">
        <w:t>SINIŠA RAJNOVIĆ, Sv. Trojstva 87, Milanovac, Virovitica, OIB:</w:t>
      </w:r>
      <w:r w:rsidR="0079241A" w:rsidRPr="0079241A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B01BC" w:rsidRPr="00AB01BC">
        <w:t>RUT d.o.o., Lazinska 54, Zagreb, OIB: 57774018325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AB01BC">
        <w:t xml:space="preserve"> 02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35BA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035BA0" w:rsidP="00035BA0" w:rsidR="00035BA0">
      <w:pPr>
        <w:pStyle w:val="Bezproreda"/>
        <w:jc w:val="right"/>
      </w:pPr>
      <w:r>
        <w:t>Za točnost otpravka-ovlašteni službenik:</w:t>
      </w:r>
    </w:p>
    <w:p w:rsidRDefault="00035BA0" w:rsidP="00035BA0" w:rsidR="00035BA0">
      <w:pPr>
        <w:pStyle w:val="Bezproreda"/>
        <w:jc w:val="right"/>
      </w:pPr>
      <w:r>
        <w:t xml:space="preserve">Tanja Štraubert </w:t>
      </w:r>
    </w:p>
    <w:sectPr w:rsidSect="00EF1FD3" w:rsidR="00035BA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40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31E4B" w:rsidRPr="00631E4B">
          <w:t>5060/2015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35BA0"/>
    <w:rsid w:val="00047C0E"/>
    <w:rsid w:val="001371FB"/>
    <w:rsid w:val="001B22F8"/>
    <w:rsid w:val="003A3366"/>
    <w:rsid w:val="004E266D"/>
    <w:rsid w:val="00631E4B"/>
    <w:rsid w:val="00677951"/>
    <w:rsid w:val="00714409"/>
    <w:rsid w:val="0079241A"/>
    <w:rsid w:val="00AA7B27"/>
    <w:rsid w:val="00AB01BC"/>
    <w:rsid w:val="00AE11D4"/>
    <w:rsid w:val="00BA2A5A"/>
    <w:rsid w:val="00BC1874"/>
    <w:rsid w:val="00C136F3"/>
    <w:rsid w:val="00C20969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3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3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5060</izvorni_sadrzaj>
    <derivirana_varijabla naziv="DomainObject.Predmet.Broj_1">5060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St-5060/2015</izvorni_sadrzaj>
    <derivirana_varijabla naziv="DomainObject.Predmet.OznakaBroj_1">St-5060/2015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 d.o.o. zastupanog po punomoćniku Nino Raić</izvorni_sadrzaj>
    <derivirana_varijabla naziv="DomainObject.Predmet.ProtustrankaFormated_1">  RUT d.o.o. zastupanog po punomoćniku Nino Raić</derivirana_varijabla>
  </DomainObject.Predmet.ProtustrankaFormated>
  <DomainObject.Predmet.ProtustrankaFormatedOIB>
    <izvorni_sadrzaj>  RUT d.o.o., OIB 57774018325 zastupanog po punomoćniku Nino Raić</izvorni_sadrzaj>
    <derivirana_varijabla naziv="DomainObject.Predmet.ProtustrankaFormatedOIB_1">  RUT d.o.o., OIB 57774018325 zastupanog po punomoćniku Nino Raić</derivirana_varijabla>
  </DomainObject.Predmet.ProtustrankaFormatedOIB>
  <DomainObject.Predmet.ProtustrankaFormatedWithAdress>
    <izvorni_sadrzaj> RUT d.o.o., Lazinska 54, 10000 Zagreb zastupanog po punomoćniku Nino Raić</izvorni_sadrzaj>
    <derivirana_varijabla naziv="DomainObject.Predmet.ProtustrankaFormatedWithAdress_1"> RUT d.o.o., Lazinska 54, 10000 Zagreb zastupanog po punomoćniku Nino Raić</derivirana_varijabla>
  </DomainObject.Predmet.ProtustrankaFormatedWithAdress>
  <DomainObject.Predmet.ProtustrankaFormatedWithAdressOIB>
    <izvorni_sadrzaj> RUT d.o.o., OIB 57774018325, Lazinska 54, 10000 Zagreb zastupanog po punomoćniku Nino Raić</izvorni_sadrzaj>
    <derivirana_varijabla naziv="DomainObject.Predmet.ProtustrankaFormatedWithAdressOIB_1"> RUT d.o.o., OIB 57774018325, Lazinska 54, 10000 Zagreb zastupanog po punomoćniku Nino Raić</derivirana_varijabla>
  </DomainObject.Predmet.ProtustrankaFormatedWithAdressOIB>
  <DomainObject.Predmet.ProtustrankaWithAdress>
    <izvorni_sadrzaj>RUT d.o.o. Lazinska 54, 10000 Zagreb</izvorni_sadrzaj>
    <derivirana_varijabla naziv="DomainObject.Predmet.ProtustrankaWithAdress_1">RUT d.o.o. Lazinska 54, 10000 Zagreb</derivirana_varijabla>
  </DomainObject.Predmet.ProtustrankaWithAdress>
  <DomainObject.Predmet.ProtustrankaWithAdressOIB>
    <izvorni_sadrzaj>RUT d.o.o., OIB 57774018325, Lazinska 54, 10000 Zagreb</izvorni_sadrzaj>
    <derivirana_varijabla naziv="DomainObject.Predmet.ProtustrankaWithAdressOIB_1">RUT d.o.o., OIB 57774018325, Lazinska 54, 10000 Zagreb</derivirana_varijabla>
  </DomainObject.Predmet.ProtustrankaWithAdressOIB>
  <DomainObject.Predmet.ProtustrankaNazivFormated>
    <izvorni_sadrzaj>RUT d.o.o.</izvorni_sadrzaj>
    <derivirana_varijabla naziv="DomainObject.Predmet.ProtustrankaNazivFormated_1">RUT d.o.o.</derivirana_varijabla>
  </DomainObject.Predmet.ProtustrankaNazivFormated>
  <DomainObject.Predmet.ProtustrankaNazivFormatedOIB>
    <izvorni_sadrzaj>RUT d.o.o., OIB 57774018325</izvorni_sadrzaj>
    <derivirana_varijabla naziv="DomainObject.Predmet.ProtustrankaNazivFormatedOIB_1">RUT d.o.o., OIB 57774018325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 d.o.o. zastupanog po punomoćniku Nino Raić</item>
    </izvorni_sadrzaj>
    <derivirana_varijabla naziv="DomainObject.Predmet.ProtuStrankaListFormated_1">
      <item>RUT d.o.o. zastupanog po punomoćniku Nino Raić</item>
    </derivirana_varijabla>
  </DomainObject.Predmet.ProtuStrankaListFormated>
  <DomainObject.Predmet.ProtuStrankaListFormatedOIB>
    <izvorni_sadrzaj>
      <item>RUT d.o.o., OIB 57774018325 zastupanog po punomoćniku Nino Raić</item>
    </izvorni_sadrzaj>
    <derivirana_varijabla naziv="DomainObject.Predmet.ProtuStrankaListFormatedOIB_1">
      <item>RUT d.o.o., OIB 57774018325 zastupanog po punomoćniku Nino Raić</item>
    </derivirana_varijabla>
  </DomainObject.Predmet.ProtuStrankaListFormatedOIB>
  <DomainObject.Predmet.ProtuStrankaListFormatedWithAdress>
    <izvorni_sadrzaj>
      <item>RUT d.o.o., Lazinska 54, 10000 Zagreb zastupanog po punomoćniku Nino Raić</item>
    </izvorni_sadrzaj>
    <derivirana_varijabla naziv="DomainObject.Predmet.ProtuStrankaListFormatedWithAdress_1">
      <item>RUT d.o.o., Lazinska 54, 10000 Zagreb zastupanog po punomoćniku Nino Raić</item>
    </derivirana_varijabla>
  </DomainObject.Predmet.ProtuStrankaListFormatedWithAdress>
  <DomainObject.Predmet.ProtuStrankaListFormatedWithAdressOIB>
    <izvorni_sadrzaj>
      <item>RUT d.o.o., OIB 57774018325, Lazinska 54, 10000 Zagreb zastupanog po punomoćniku Nino Raić</item>
    </izvorni_sadrzaj>
    <derivirana_varijabla naziv="DomainObject.Predmet.ProtuStrankaListFormatedWithAdressOIB_1">
      <item>RUT d.o.o., OIB 57774018325, Lazinska 54, 10000 Zagreb zastupanog po punomoćniku Nino Raić</item>
    </derivirana_varijabla>
  </DomainObject.Predmet.ProtuStrankaListFormatedWithAdressOIB>
  <DomainObject.Predmet.ProtuStrankaListNazivFormated>
    <izvorni_sadrzaj>
      <item>RUT d.o.o.</item>
    </izvorni_sadrzaj>
    <derivirana_varijabla naziv="DomainObject.Predmet.ProtuStrankaListNazivFormated_1">
      <item>RUT d.o.o.</item>
    </derivirana_varijabla>
  </DomainObject.Predmet.ProtuStrankaListNazivFormated>
  <DomainObject.Predmet.ProtuStrankaListNazivFormatedOIB>
    <izvorni_sadrzaj>
      <item>RUT d.o.o., OIB 57774018325</item>
    </izvorni_sadrzaj>
    <derivirana_varijabla naziv="DomainObject.Predmet.ProtuStrankaListNazivFormatedOIB_1">
      <item>RUT d.o.o., OIB 57774018325</item>
    </derivirana_varijabla>
  </DomainObject.Predmet.ProtuStrankaListNazivFormatedOIB>
  <DomainObject.Predmet.OstaliListFormated>
    <izvorni_sadrzaj>
      <item>Siniša Rajnović</item>
      <item>Nino Raić punomoćnik sudionika u postupku RUT d.o.o.</item>
    </izvorni_sadrzaj>
    <derivirana_varijabla naziv="DomainObject.Predmet.OstaliListFormated_1">
      <item>Siniša Rajnović</item>
      <item>Nino Raić punomoćnik sudionika u postupku RUT d.o.o.</item>
    </derivirana_varijabla>
  </DomainObject.Predmet.OstaliListFormated>
  <DomainObject.Predmet.OstaliListFormatedOIB>
    <izvorni_sadrzaj>
      <item>Siniša Rajnović, OIB 86217384445</item>
      <item>Nino Raić, OIB 73943266356 punomoćnik sudionika u postupku RUT d.o.o.</item>
    </izvorni_sadrzaj>
    <derivirana_varijabla naziv="DomainObject.Predmet.OstaliListFormatedOIB_1">
      <item>Siniša Rajnović, OIB 86217384445</item>
      <item>Nino Raić, OIB 73943266356 punomoćnik sudionika u postupku RUT d.o.o.</item>
    </derivirana_varijabla>
  </DomainObject.Predmet.OstaliListFormatedOIB>
  <DomainObject.Predmet.OstaliListFormatedWithAdress>
    <izvorni_sadrzaj>
      <item>Siniša Rajnović, Svetog Trojstva 87, 33000 Milanovac</item>
      <item>Nino Raić, Lazinska 54, 10000 Zagreb punomoćnik sudionika u postupku RUT d.o.o.</item>
    </izvorni_sadrzaj>
    <derivirana_varijabla naziv="DomainObject.Predmet.OstaliListFormatedWithAdress_1">
      <item>Siniša Rajnović, Svetog Trojstva 87, 33000 Milanovac</item>
      <item>Nino Raić, Lazinska 54, 10000 Zagreb punomoćnik sudionika u postupku RUT d.o.o.</item>
    </derivirana_varijabla>
  </DomainObject.Predmet.OstaliListFormatedWithAdress>
  <DomainObject.Predmet.OstaliListFormatedWithAdressOIB>
    <izvorni_sadrzaj>
      <item>Siniša Rajnović, OIB 86217384445, Svetog Trojstva 87, 33000 Milanovac</item>
      <item>Nino Raić, OIB 73943266356, Lazinska 54, 10000 Zagreb punomoćnik sudionika u postupku RUT d.o.o.</item>
    </izvorni_sadrzaj>
    <derivirana_varijabla naziv="DomainObject.Predmet.OstaliListFormatedWithAdressOIB_1">
      <item>Siniša Rajnović, OIB 86217384445, Svetog Trojstva 87, 33000 Milanovac</item>
      <item>Nino Raić, OIB 73943266356, Lazinska 54, 10000 Zagreb punomoćnik sudionika u postupku RUT d.o.o.</item>
    </derivirana_varijabla>
  </DomainObject.Predmet.OstaliListFormatedWithAdressOIB>
  <DomainObject.Predmet.OstaliListNazivFormated>
    <izvorni_sadrzaj>
      <item>Siniša Rajnović</item>
      <item>Nino Raić</item>
    </izvorni_sadrzaj>
    <derivirana_varijabla naziv="DomainObject.Predmet.OstaliListNazivFormated_1">
      <item>Siniša Rajnović</item>
      <item>Nino Raić</item>
    </derivirana_varijabla>
  </DomainObject.Predmet.OstaliListNazivFormated>
  <DomainObject.Predmet.OstaliListNazivFormatedOIB>
    <izvorni_sadrzaj>
      <item>Siniša Rajnović, OIB 86217384445</item>
      <item>Nino Raić, OIB 73943266356</item>
    </izvorni_sadrzaj>
    <derivirana_varijabla naziv="DomainObject.Predmet.OstaliListNazivFormatedOIB_1">
      <item>Siniša Rajnović, OIB 86217384445</item>
      <item>Nino Raić, OIB 73943266356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 d.o.o.</izvorni_sadrzaj>
    <derivirana_varijabla naziv="DomainObject.Predmet.ProtustrankaIDrugi_1">RUT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RUT d.o.o., OIB 57774018325, Lazinska 54, 10000 Zagreb</izvorni_sadrzaj>
    <derivirana_varijabla naziv="DomainObject.Predmet.ProtustrankaIDrugiAdressOIB_1">RUT d.o.o., OIB 57774018325, Lazinska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RUT d.o.o.</item>
      <item>FINA Regionalni centar Zagreb</item>
      <item>Siniša Rajnović</item>
      <item>Nino Raić</item>
    </izvorni_sadrzaj>
    <derivirana_varijabla naziv="DomainObject.Predmet.SudioniciListNaziv_1">
      <item>RUT d.o.o.</item>
      <item>FINA Regionalni centar Zagreb</item>
      <item>Siniša Rajnović</item>
      <item>Nino Raić</item>
    </derivirana_varijabla>
  </DomainObject.Predmet.SudioniciListNaziv>
  <DomainObject.Predmet.SudioniciListAdressOIB>
    <izvorni_sadrzaj>
      <item>RUT d.o.o., OIB 57774018325, Lazinska 54,10000 Zagreb</item>
      <item>FINA Regionalni centar Zagreb, OIB 85821130368, Trg svibanjskih žrtava 1995. 1,10000 Zagreb</item>
      <item>Siniša Rajnović, OIB 86217384445, Svetog Trojstva 87,33000 Milanovac</item>
      <item>Nino Raić, OIB 73943266356, Lazinska 54,10000 Zagreb</item>
    </izvorni_sadrzaj>
    <derivirana_varijabla naziv="DomainObject.Predmet.SudioniciListAdressOIB_1">
      <item>RUT d.o.o., OIB 57774018325, Lazinska 54,10000 Zagreb</item>
      <item>FINA Regionalni centar Zagreb, OIB 85821130368, Trg svibanjskih žrtava 1995. 1,10000 Zagreb</item>
      <item>Siniša Rajnović, OIB 86217384445, Svetog Trojstva 87,33000 Milanovac</item>
      <item>Nino Raić, OIB 73943266356, Lazinska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57774018325</item>
      <item>, OIB 85821130368</item>
      <item>, OIB 86217384445</item>
      <item>, OIB 73943266356</item>
    </izvorni_sadrzaj>
    <derivirana_varijabla naziv="DomainObject.Predmet.SudioniciListNazivOIB_1">
      <item>, OIB 57774018325</item>
      <item>, OIB 85821130368</item>
      <item>, OIB 86217384445</item>
      <item>, OIB 73943266356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1965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2016-05-02T09:41:00Z</dcterms:created>
  <dc:creator>Sandra Rotar Vogrin</dc:creator>
  <cp:lastModifiedBy>Tanja Štraubert</cp:lastModifiedBy>
  <cp:lastPrinted>2016-05-02T11:26:00Z</cp:lastPrinted>
  <dcterms:modified xmlns:xsi="http://www.w3.org/2001/XMLSchema-instance" xsi:type="dcterms:W3CDTF">2016-05-02T11:27:00Z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