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1b51" w14:paraId="62c1b51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482B63">
        <w:t>5</w:t>
      </w:r>
      <w:r w:rsidR="00D8072A">
        <w:t>9</w:t>
      </w:r>
      <w:r w:rsidR="00482B63">
        <w:t>5</w:t>
      </w:r>
      <w:r>
        <w:t>/1</w:t>
      </w:r>
      <w:r w:rsidR="0096027F">
        <w:t>8</w:t>
      </w:r>
      <w:r>
        <w:t>-</w:t>
      </w:r>
      <w:r w:rsidR="00482B63">
        <w:t>22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482B63" w:rsidR="00482B63">
      <w:pPr>
        <w:jc w:val="both"/>
      </w:pPr>
      <w:r>
        <w:tab/>
      </w:r>
    </w:p>
    <w:p w:rsidRDefault="00482B63" w:rsidP="00482B63" w:rsidR="00571836">
      <w:pPr>
        <w:jc w:val="both"/>
      </w:pPr>
      <w:r>
        <w:tab/>
        <w:t>Trgovački sud u Osijeku, po sucu mr. sc. Tihomiru Kovačeviću, kao stečajnom sucu, povodom prijedloga FINANCIJSKE AGENCIJE ZAGREB, Regionalni centar Zagreb, Trg svibanjskih žrtava 1995., OIB 85821130368 za otvaranje stečajnog postupka nad dužnikom ZELENA ENERGIJA-SOLAR jednostavno društvo s ograničenom odgovornošću za trgovinu i usluge, Sesvete, Dubečka 45, MBS 080946698, OIB: 43944337892, dana 28. studenog 2018.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572A17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572A17" w:rsidRPr="00572A17">
        <w:t>Julk</w:t>
      </w:r>
      <w:r w:rsidR="00572A17">
        <w:t>i</w:t>
      </w:r>
      <w:r w:rsidR="00572A17" w:rsidRPr="00572A17">
        <w:t xml:space="preserve"> Bandić, Osijek, Stjepana Radića 14, OIB 04946287686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134D80">
        <w:t>6</w:t>
      </w:r>
      <w:r w:rsidR="00384195">
        <w:t>7,9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134D80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134D80" w:rsidRPr="00134D80">
        <w:t xml:space="preserve">rješenja iz Fonda za namirenje troškova stečajnog postupka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134D80">
        <w:t>e</w:t>
      </w:r>
      <w:r w:rsidR="00C90A91">
        <w:t xml:space="preserve"> </w:t>
      </w:r>
      <w:r>
        <w:t>stečajn</w:t>
      </w:r>
      <w:r w:rsidR="00134D80">
        <w:t>e</w:t>
      </w:r>
      <w:r>
        <w:t xml:space="preserve"> upravitelj</w:t>
      </w:r>
      <w:r w:rsidR="00134D80">
        <w:t>ice</w:t>
      </w:r>
      <w:r>
        <w:t xml:space="preserve"> broj </w:t>
      </w:r>
      <w:r w:rsidR="005366D6">
        <w:t>HR03 412400 33127 000636 kod KENT BANKE u Osijeku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AD4DD1" w:rsidRPr="00AD4DD1">
        <w:rPr>
          <w:bCs/>
        </w:rPr>
        <w:t xml:space="preserve">ZELENA ENERGIJA-SOLAR </w:t>
      </w:r>
      <w:r w:rsidR="00AD4DD1">
        <w:rPr>
          <w:bCs/>
        </w:rPr>
        <w:t>j.</w:t>
      </w:r>
      <w:r w:rsidR="00685478" w:rsidRPr="00685478">
        <w:rPr>
          <w:bCs/>
        </w:rPr>
        <w:t xml:space="preserve">d.o.o., </w:t>
      </w:r>
      <w:r w:rsidR="00AD4DD1" w:rsidRPr="00AD4DD1">
        <w:rPr>
          <w:bCs/>
        </w:rPr>
        <w:t>Sesvete, Dubečka 45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AD4DD1">
        <w:t>Trgovačkom</w:t>
      </w:r>
      <w:r>
        <w:t xml:space="preserve"> sudu </w:t>
      </w:r>
      <w:r w:rsidR="00AD4DD1">
        <w:t xml:space="preserve">u Zagrebu </w:t>
      </w:r>
      <w:r w:rsidR="00425512">
        <w:t>1</w:t>
      </w:r>
      <w:r w:rsidR="00AD4DD1">
        <w:t>7</w:t>
      </w:r>
      <w:r>
        <w:t>.</w:t>
      </w:r>
      <w:r w:rsidR="00AD4DD1">
        <w:t>1</w:t>
      </w:r>
      <w:r w:rsidR="00FD2BB6">
        <w:t>0</w:t>
      </w:r>
      <w:r>
        <w:t>.201</w:t>
      </w:r>
      <w:r w:rsidR="00AD4DD1">
        <w:t>7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BC7025">
        <w:t>23</w:t>
      </w:r>
      <w:r>
        <w:t>.</w:t>
      </w:r>
      <w:r w:rsidR="00191F88">
        <w:t>0</w:t>
      </w:r>
      <w:r w:rsidR="00BC7025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425512">
        <w:t>Julka Banić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BC7025">
        <w:t>27</w:t>
      </w:r>
      <w:r w:rsidR="00441766">
        <w:t>.</w:t>
      </w:r>
      <w:r w:rsidR="00BC7025">
        <w:t>11</w:t>
      </w:r>
      <w:r w:rsidR="005965CD">
        <w:t>.</w:t>
      </w:r>
      <w:r w:rsidR="00935080">
        <w:t>201</w:t>
      </w:r>
      <w:r w:rsidR="00BC7025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5965CD">
        <w:t>naknada FINI za Potvrdu</w:t>
      </w:r>
      <w:r w:rsidR="00BC7025">
        <w:t xml:space="preserve"> o blokadi u iznosu od 50,00 kn i</w:t>
      </w:r>
      <w:r w:rsidR="005965CD">
        <w:t xml:space="preserve"> naknada za podatke Centru za vozila u iznosu od 17,94 kn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BC7025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482B63" w:rsidRPr="00482B63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28. studenog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>ica Julka Bandić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482B63" w:rsidRPr="00482B63">
      <w:t>595/18-22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4D80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761A5"/>
    <w:rsid w:val="00481157"/>
    <w:rsid w:val="00482B63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4D33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4DD1"/>
    <w:rsid w:val="00AD62E2"/>
    <w:rsid w:val="00AE693D"/>
    <w:rsid w:val="00B501F4"/>
    <w:rsid w:val="00B52C27"/>
    <w:rsid w:val="00BA2235"/>
    <w:rsid w:val="00BB217D"/>
    <w:rsid w:val="00BB6648"/>
    <w:rsid w:val="00BC5EF2"/>
    <w:rsid w:val="00BC7025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D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D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D3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D3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D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D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D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D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ZELENA ENERGIJA-SOLAR jednostavno društvo s ograničenom odgovornošću za trgovinu i usluge</izvorni_sadrzaj>
    <derivirana_varijabla naziv="DomainObject.Predmet.ProtustrankaFormated_1">  ZELENA ENERGIJA-SOLAR jednostavno društvo s ograničenom odgovornošću za trgovinu i usluge</derivirana_varijabla>
  </DomainObject.Predmet.ProtustrankaFormated>
  <DomainObject.Predmet.ProtustrankaFormatedOIB>
    <izvorni_sadrzaj>  ZELENA ENERGIJA-SOLAR jednostavno društvo s ograničenom odgovornošću za trgovinu i usluge, OIB 43944337892</izvorni_sadrzaj>
    <derivirana_varijabla naziv="DomainObject.Predmet.ProtustrankaFormatedOIB_1">  ZELENA ENERGIJA-SOLAR jednostavno društvo s ograničenom odgovornošću za trgovinu i usluge, OIB 43944337892</derivirana_varijabla>
  </DomainObject.Predmet.ProtustrankaFormatedOIB>
  <DomainObject.Predmet.ProtustrankaFormatedWithAdress>
    <izvorni_sadrzaj> ZELENA ENERGIJA-SOLAR jednostavno društvo s ograničenom odgovornošću za trgovinu i usluge, Dubečka 45, 10360 Sesvete</izvorni_sadrzaj>
    <derivirana_varijabla naziv="DomainObject.Predmet.ProtustrankaFormatedWithAdress_1"> ZELENA ENERGIJA-SOLAR jednostavno društvo s ograničenom odgovornošću za trgovinu i usluge, Dubečka 45, 10360 Sesvete</derivirana_varijabla>
  </DomainObject.Predmet.ProtustrankaFormatedWithAdress>
  <DomainObject.Predmet.ProtustrankaFormatedWithAdressOIB>
    <izvorni_sadrzaj> ZELENA ENERGIJA-SOLAR jednostavno društvo s ograničenom odgovornošću za trgovinu i usluge, OIB 43944337892, Dubečka 45, 10360 Sesvete</izvorni_sadrzaj>
    <derivirana_varijabla naziv="DomainObject.Predmet.ProtustrankaFormatedWithAdressOIB_1"> ZELENA ENERGIJA-SOLAR jednostavno društvo s ograničenom odgovornošću za trgovinu i usluge, OIB 43944337892, Dubečka 45, 10360 Sesvete</derivirana_varijabla>
  </DomainObject.Predmet.ProtustrankaFormatedWithAdressOIB>
  <DomainObject.Predmet.ProtustrankaWithAdress>
    <izvorni_sadrzaj>ZELENA ENERGIJA-SOLAR jednostavno društvo s ograničenom odgovornošću za trgovinu i usluge Dubečka 45, 10360 Sesvete</izvorni_sadrzaj>
    <derivirana_varijabla naziv="DomainObject.Predmet.ProtustrankaWithAdress_1">ZELENA ENERGIJA-SOLAR jednostavno društvo s ograničenom odgovornošću za trgovinu i usluge Dubečka 45, 10360 Sesvete</derivirana_varijabla>
  </DomainObject.Predmet.ProtustrankaWithAdress>
  <DomainObject.Predmet.ProtustrankaWithAdressOIB>
    <izvorni_sadrzaj>ZELENA ENERGIJA-SOLAR jednostavno društvo s ograničenom odgovornošću za trgovinu i usluge, OIB 43944337892, Dubečka 45, 10360 Sesvete</izvorni_sadrzaj>
    <derivirana_varijabla naziv="DomainObject.Predmet.ProtustrankaWithAdressOIB_1">ZELENA ENERGIJA-SOLAR jednostavno društvo s ograničenom odgovornošću za trgovinu i usluge, OIB 43944337892, Dubečka 45, 10360 Sesvete</derivirana_varijabla>
  </DomainObject.Predmet.ProtustrankaWithAdressOIB>
  <DomainObject.Predmet.ProtustrankaNazivFormated>
    <izvorni_sadrzaj>ZELENA ENERGIJA-SOLAR jednostavno društvo s ograničenom odgovornošću za trgovinu i usluge</izvorni_sadrzaj>
    <derivirana_varijabla naziv="DomainObject.Predmet.ProtustrankaNazivFormated_1">ZELENA ENERGIJA-SOLAR jednostavno društvo s ograničenom odgovornošću za trgovinu i usluge</derivirana_varijabla>
  </DomainObject.Predmet.ProtustrankaNazivFormated>
  <DomainObject.Predmet.ProtustrankaNazivFormatedOIB>
    <izvorni_sadrzaj>ZELENA ENERGIJA-SOLAR jednostavno društvo s ograničenom odgovornošću za trgovinu i usluge, OIB 43944337892</izvorni_sadrzaj>
    <derivirana_varijabla naziv="DomainObject.Predmet.ProtustrankaNazivFormatedOIB_1">ZELENA ENERGIJA-SOLAR jednostavno društvo s ograničenom odgovornošću za trgovinu i usluge, OIB 43944337892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ENERGIJA-SOLAR jednostavno društvo s ograničenom odgovornošću za trgovinu i usluge</item>
    </izvorni_sadrzaj>
    <derivirana_varijabla naziv="DomainObject.Predmet.ProtuStrankaListFormated_1">
      <item>ZELENA ENERGIJA-SOLAR jednostavno društvo s ograničenom odgovornošću za trgovinu i usluge</item>
    </derivirana_varijabla>
  </DomainObject.Predmet.ProtuStrankaListFormated>
  <DomainObject.Predmet.ProtuStrankaListFormatedOIB>
    <izvorni_sadrzaj>
      <item>ZELENA ENERGIJA-SOLAR jednostavno društvo s ograničenom odgovornošću za trgovinu i usluge, OIB 43944337892</item>
    </izvorni_sadrzaj>
    <derivirana_varijabla naziv="DomainObject.Predmet.ProtuStrankaListFormatedOIB_1">
      <item>ZELENA ENERGIJA-SOLAR jednostavno društvo s ograničenom odgovornošću za trgovinu i usluge, OIB 43944337892</item>
    </derivirana_varijabla>
  </DomainObject.Predmet.ProtuStrankaListFormatedOIB>
  <DomainObject.Predmet.ProtuStrankaListFormatedWithAdress>
    <izvorni_sadrzaj>
      <item>ZELENA ENERGIJA-SOLAR jednostavno društvo s ograničenom odgovornošću za trgovinu i usluge, Dubečka 45, 10360 Sesvete</item>
    </izvorni_sadrzaj>
    <derivirana_varijabla naziv="DomainObject.Predmet.ProtuStrankaListFormatedWithAdress_1">
      <item>ZELENA ENERGIJA-SOLAR jednostavno društvo s ograničenom odgovornošću za trgovinu i usluge, Dubečka 45, 10360 Sesvete</item>
    </derivirana_varijabla>
  </DomainObject.Predmet.ProtuStrankaListFormatedWithAdress>
  <DomainObject.Predmet.ProtuStrankaListFormatedWithAdressOIB>
    <izvorni_sadrzaj>
      <item>ZELENA ENERGIJA-SOLAR jednostavno društvo s ograničenom odgovornošću za trgovinu i usluge, OIB 43944337892, Dubečka 45, 10360 Sesvete</item>
    </izvorni_sadrzaj>
    <derivirana_varijabla naziv="DomainObject.Predmet.ProtuStrankaListFormatedWithAdressOIB_1">
      <item>ZELENA ENERGIJA-SOLAR jednostavno društvo s ograničenom odgovornošću za trgovinu i usluge, OIB 43944337892, Dubečka 45, 10360 Sesvete</item>
    </derivirana_varijabla>
  </DomainObject.Predmet.ProtuStrankaListFormatedWithAdressOIB>
  <DomainObject.Predmet.ProtuStrankaListNazivFormated>
    <izvorni_sadrzaj>
      <item>ZELENA ENERGIJA-SOLAR jednostavno društvo s ograničenom odgovornošću za trgovinu i usluge</item>
    </izvorni_sadrzaj>
    <derivirana_varijabla naziv="DomainObject.Predmet.ProtuStrankaListNazivFormated_1">
      <item>ZELENA ENERGIJA-SOLAR jednostavno društvo s ograničenom odgovornošću za trgovinu i usluge</item>
    </derivirana_varijabla>
  </DomainObject.Predmet.ProtuStrankaListNazivFormated>
  <DomainObject.Predmet.ProtuStrankaListNazivFormatedOIB>
    <izvorni_sadrzaj>
      <item>ZELENA ENERGIJA-SOLAR jednostavno društvo s ograničenom odgovornošću za trgovinu i usluge, OIB 43944337892</item>
    </izvorni_sadrzaj>
    <derivirana_varijabla naziv="DomainObject.Predmet.ProtuStrankaListNazivFormatedOIB_1">
      <item>ZELENA ENERGIJA-SOLAR jednostavno društvo s ograničenom odgovornošću za trgovinu i usluge, OIB 43944337892</item>
    </derivirana_varijabla>
  </DomainObject.Predmet.ProtuStrankaListNazivFormatedOIB>
  <DomainObject.Predmet.OstaliListFormated>
    <izvorni_sadrzaj>
      <item>Mario Vranješ</item>
    </izvorni_sadrzaj>
    <derivirana_varijabla naziv="DomainObject.Predmet.OstaliListFormated_1">
      <item>Mario Vranješ</item>
    </derivirana_varijabla>
  </DomainObject.Predmet.OstaliListFormated>
  <DomainObject.Predmet.OstaliListFormatedOIB>
    <izvorni_sadrzaj>
      <item>Mario Vranješ, OIB 22297944101</item>
    </izvorni_sadrzaj>
    <derivirana_varijabla naziv="DomainObject.Predmet.OstaliListFormatedOIB_1">
      <item>Mario Vranješ, OIB 22297944101</item>
    </derivirana_varijabla>
  </DomainObject.Predmet.OstaliListFormatedOIB>
  <DomainObject.Predmet.OstaliListFormatedWithAdress>
    <izvorni_sadrzaj>
      <item>Mario Vranješ, Dubečka 45, 10360 Sesvete</item>
    </izvorni_sadrzaj>
    <derivirana_varijabla naziv="DomainObject.Predmet.OstaliListFormatedWithAdress_1">
      <item>Mario Vranješ, Dubečka 45, 10360 Sesvete</item>
    </derivirana_varijabla>
  </DomainObject.Predmet.OstaliListFormatedWithAdress>
  <DomainObject.Predmet.OstaliListFormatedWithAdressOIB>
    <izvorni_sadrzaj>
      <item>Mario Vranješ, OIB 22297944101, Dubečka 45, 10360 Sesvete</item>
    </izvorni_sadrzaj>
    <derivirana_varijabla naziv="DomainObject.Predmet.OstaliListFormatedWithAdressOIB_1">
      <item>Mario Vranješ, OIB 22297944101, Dubečka 45, 10360 Sesvete</item>
    </derivirana_varijabla>
  </DomainObject.Predmet.OstaliListFormatedWithAdressOIB>
  <DomainObject.Predmet.OstaliListNazivFormated>
    <izvorni_sadrzaj>
      <item>Mario Vranješ</item>
    </izvorni_sadrzaj>
    <derivirana_varijabla naziv="DomainObject.Predmet.OstaliListNazivFormated_1">
      <item>Mario Vranješ</item>
    </derivirana_varijabla>
  </DomainObject.Predmet.OstaliListNazivFormated>
  <DomainObject.Predmet.OstaliListNazivFormatedOIB>
    <izvorni_sadrzaj>
      <item>Mario Vranješ, OIB 22297944101</item>
    </izvorni_sadrzaj>
    <derivirana_varijabla naziv="DomainObject.Predmet.OstaliListNazivFormatedOIB_1">
      <item>Mario Vranješ, OIB 22297944101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ENERGIJA-SOLAR jednostavno društvo s ograničenom odgovornošću za trgovinu i usluge</izvorni_sadrzaj>
    <derivirana_varijabla naziv="DomainObject.Predmet.ProtustrankaIDrugi_1">ZELENA ENERGIJA-SOLAR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ZELENA ENERGIJA-SOLAR jednostavno društvo s ograničenom odgovornošću za trgovinu i usluge, OIB 43944337892, Dubečka 45, 10360 Sesvete</izvorni_sadrzaj>
    <derivirana_varijabla naziv="DomainObject.Predmet.ProtustrankaIDrugiAdressOIB_1">ZELENA ENERGIJA-SOLAR jednostavno društvo s ograničenom odgovornošću za trgovinu i usluge, OIB 43944337892, Dubečka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ENERGIJA-SOLAR jednostavno društvo s ograničenom odgovornošću za trgovinu i usluge</item>
      <item>FINA Regionalni centar Zagreb</item>
      <item>Mario Vranješ</item>
    </izvorni_sadrzaj>
    <derivirana_varijabla naziv="DomainObject.Predmet.SudioniciListNaziv_1">
      <item>ZELENA ENERGIJA-SOLAR jednostavno društvo s ograničenom odgovornošću za trgovinu i usluge</item>
      <item>FINA Regionalni centar Zagreb</item>
      <item>Mario Vranješ</item>
    </derivirana_varijabla>
  </DomainObject.Predmet.SudioniciListNaziv>
  <DomainObject.Predmet.SudioniciListAdressOIB>
    <izvorni_sadrzaj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izvorni_sadrzaj>
    <derivirana_varijabla naziv="DomainObject.Predmet.SudioniciListAdressOIB_1"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43944337892</item>
      <item>, OIB 85821130368</item>
      <item>, OIB 22297944101</item>
    </izvorni_sadrzaj>
    <derivirana_varijabla naziv="DomainObject.Predmet.SudioniciListNazivOIB_1">
      <item>, OIB 43944337892</item>
      <item>, OIB 85821130368</item>
      <item>, OIB 22297944101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St-595/2018-19</izvorni_sadrzaj>
    <derivirana_varijabla naziv="DomainObject.PredzadnjaOdlukaIzPredmeta.Oznaka_1">St-595/2018-19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316</properties:Words>
  <properties:Characters>1796</properties:Characters>
  <properties:Lines>63</properties:Lines>
  <properties:Paragraphs>22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2018-11-28T08:30:00Z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