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693a" w14:paraId="fcc693a" w:rsidRDefault="001C2260" w:rsidP="00863BC7" w:rsidR="00AE649C" w:rsidRPr="004C32B6">
      <w:pPr>
        <w:pStyle w:val="SudNaziv"/>
        <w15:collapsed w:val="false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B0B52" w:rsidP="00E67D40" w:rsidR="000A3F90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74750" w:rsidP="00863BC7" w:rsidR="00E74750" w:rsidRPr="004C32B6">
      <w:pPr>
        <w:spacing w:after="0"/>
        <w:jc w:val="both"/>
        <w:rPr>
          <w:rFonts w:cs="Times New Roman"/>
        </w:rPr>
      </w:pPr>
      <w:r w:rsidRPr="004C32B6">
        <w:rPr>
          <w:rFonts w:cs="Times New Roman"/>
        </w:rPr>
        <w:t xml:space="preserve">                    </w:t>
      </w:r>
      <w:r w:rsidRPr="004C32B6"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2B6">
        <w:rPr>
          <w:rFonts w:cs="Times New Roman"/>
          <w:bCs/>
        </w:rPr>
        <w:tab/>
      </w:r>
      <w:r w:rsidRPr="004C32B6">
        <w:rPr>
          <w:rFonts w:cs="Times New Roman"/>
          <w:bCs/>
        </w:rPr>
        <w:tab/>
        <w:t xml:space="preserve">                                  </w:t>
      </w:r>
    </w:p>
    <w:p w:rsidRDefault="00E74750" w:rsidP="00863BC7" w:rsidR="00E74750" w:rsidRPr="004C32B6">
      <w:pPr>
        <w:spacing w:after="0"/>
        <w:jc w:val="both"/>
        <w:rPr>
          <w:rFonts w:cs="Times New Roman"/>
        </w:rPr>
      </w:pPr>
      <w:r w:rsidRPr="004C32B6">
        <w:rPr>
          <w:rFonts w:cs="Times New Roman"/>
        </w:rPr>
        <w:t xml:space="preserve">       REPUBLIKA HRVATSKA</w:t>
      </w:r>
    </w:p>
    <w:p w:rsidRDefault="00E74750" w:rsidP="00863BC7" w:rsidR="00E74750" w:rsidRPr="004C32B6">
      <w:pPr>
        <w:spacing w:after="0"/>
        <w:jc w:val="both"/>
        <w:rPr>
          <w:rFonts w:cs="Times New Roman"/>
        </w:rPr>
      </w:pPr>
      <w:r w:rsidRPr="004C32B6">
        <w:rPr>
          <w:rFonts w:cs="Times New Roman"/>
          <w:lang w:val="pt-BR"/>
        </w:rPr>
        <w:t>TRGOVA</w:t>
      </w:r>
      <w:r w:rsidRPr="004C32B6">
        <w:rPr>
          <w:rFonts w:cs="Times New Roman"/>
        </w:rPr>
        <w:t>Č</w:t>
      </w:r>
      <w:r w:rsidRPr="004C32B6">
        <w:rPr>
          <w:rFonts w:cs="Times New Roman"/>
          <w:lang w:val="pt-BR"/>
        </w:rPr>
        <w:t>KI SUD U VARA</w:t>
      </w:r>
      <w:r w:rsidRPr="004C32B6">
        <w:rPr>
          <w:rFonts w:cs="Times New Roman"/>
        </w:rPr>
        <w:t>Ž</w:t>
      </w:r>
      <w:r w:rsidRPr="004C32B6">
        <w:rPr>
          <w:rFonts w:cs="Times New Roman"/>
          <w:lang w:val="pt-BR"/>
        </w:rPr>
        <w:t>DINU</w:t>
      </w:r>
    </w:p>
    <w:p w:rsidRDefault="00E74750" w:rsidP="00863BC7" w:rsidR="00E74750" w:rsidRPr="004C32B6">
      <w:pPr>
        <w:spacing w:after="0"/>
        <w:rPr>
          <w:rFonts w:cs="Times New Roman"/>
          <w:bCs/>
        </w:rPr>
      </w:pPr>
      <w:r w:rsidRPr="004C32B6">
        <w:rPr>
          <w:rFonts w:cs="Times New Roman"/>
        </w:rPr>
        <w:t xml:space="preserve">                  </w:t>
      </w:r>
      <w:r w:rsidRPr="004C32B6">
        <w:rPr>
          <w:rFonts w:cs="Times New Roman"/>
          <w:lang w:val="pt-BR"/>
        </w:rPr>
        <w:t>B. Radić 2</w:t>
      </w:r>
      <w:r w:rsidRPr="004C32B6">
        <w:rPr>
          <w:rFonts w:cs="Times New Roman"/>
          <w:bCs/>
        </w:rPr>
        <w:t xml:space="preserve">   </w:t>
      </w:r>
    </w:p>
    <w:p w:rsidRDefault="00E74750" w:rsidP="00863BC7" w:rsidR="00E74750" w:rsidRPr="004C32B6">
      <w:pPr>
        <w:spacing w:after="0"/>
        <w:rPr>
          <w:rFonts w:cs="Times New Roman"/>
        </w:rPr>
      </w:pP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</w:p>
    <w:p w:rsidRDefault="00E74750" w:rsidP="00863BC7" w:rsidR="00E74750" w:rsidRPr="004C32B6">
      <w:pPr>
        <w:spacing w:after="0"/>
        <w:rPr>
          <w:rFonts w:cs="Times New Roman"/>
        </w:rPr>
      </w:pPr>
    </w:p>
    <w:p w:rsidRDefault="00E74750" w:rsidP="00863BC7" w:rsidR="00E74750" w:rsidRPr="004C32B6">
      <w:pPr>
        <w:spacing w:after="0"/>
        <w:rPr>
          <w:rFonts w:cs="Times New Roman"/>
        </w:rPr>
      </w:pP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>R E P U B L I K A   H R V A T S K A</w:t>
      </w: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>R J E Š E NJ E</w:t>
      </w: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both"/>
        <w:rPr>
          <w:rFonts w:cs="Times New Roman"/>
        </w:rPr>
      </w:pPr>
    </w:p>
    <w:p w:rsidRDefault="00974128" w:rsidP="00863BC7" w:rsidR="00E74750" w:rsidRPr="004C32B6">
      <w:pPr>
        <w:spacing w:after="0"/>
        <w:ind w:firstLine="708"/>
        <w:jc w:val="both"/>
        <w:rPr>
          <w:rFonts w:cs="Times New Roman"/>
        </w:rPr>
      </w:pPr>
      <w:r w:rsidRPr="004C32B6">
        <w:rPr>
          <w:rFonts w:cs="Times New Roman"/>
        </w:rPr>
        <w:t xml:space="preserve">Trgovački sud u Varaždinu po sucu toga suda Iris Hatvalić Nemec, u postupku </w:t>
      </w:r>
      <w:proofErr w:type="spellStart"/>
      <w:r w:rsidRPr="004C32B6">
        <w:rPr>
          <w:rFonts w:cs="Times New Roman"/>
        </w:rPr>
        <w:t>predstečajne</w:t>
      </w:r>
      <w:proofErr w:type="spellEnd"/>
      <w:r w:rsidRPr="004C32B6">
        <w:rPr>
          <w:rFonts w:cs="Times New Roman"/>
        </w:rPr>
        <w:t xml:space="preserve"> nagodbe </w:t>
      </w:r>
      <w:r w:rsidR="00CB52D2">
        <w:rPr>
          <w:rFonts w:cs="Times New Roman"/>
        </w:rPr>
        <w:t>nad dužnikom</w:t>
      </w:r>
      <w:r w:rsidRPr="004C32B6">
        <w:rPr>
          <w:rFonts w:cs="Times New Roman"/>
        </w:rPr>
        <w:t xml:space="preserve"> KUPRES d.o.o. Veliki </w:t>
      </w:r>
      <w:proofErr w:type="spellStart"/>
      <w:r w:rsidRPr="004C32B6">
        <w:rPr>
          <w:rFonts w:cs="Times New Roman"/>
        </w:rPr>
        <w:t>Bukovec</w:t>
      </w:r>
      <w:proofErr w:type="spellEnd"/>
      <w:r w:rsidRPr="004C32B6">
        <w:rPr>
          <w:rFonts w:cs="Times New Roman"/>
        </w:rPr>
        <w:t xml:space="preserve">, Dravska ulica 40, OIB: 92132380995, dana </w:t>
      </w:r>
      <w:r w:rsidR="00E827B6">
        <w:rPr>
          <w:rFonts w:cs="Times New Roman"/>
        </w:rPr>
        <w:t>27. travnja</w:t>
      </w:r>
      <w:r w:rsidRPr="004C32B6">
        <w:rPr>
          <w:rFonts w:cs="Times New Roman"/>
        </w:rPr>
        <w:t xml:space="preserve"> 2017.</w:t>
      </w:r>
    </w:p>
    <w:p w:rsidRDefault="00974128" w:rsidP="00863BC7" w:rsidR="00974128" w:rsidRPr="004C32B6">
      <w:pPr>
        <w:spacing w:after="0"/>
        <w:ind w:firstLine="708"/>
        <w:jc w:val="both"/>
        <w:rPr>
          <w:rFonts w:cs="Times New Roman"/>
        </w:rPr>
      </w:pPr>
    </w:p>
    <w:p w:rsidRDefault="00974128" w:rsidP="00863BC7" w:rsidR="00974128" w:rsidRPr="004C32B6">
      <w:pPr>
        <w:spacing w:after="0"/>
        <w:ind w:firstLine="708"/>
        <w:jc w:val="both"/>
        <w:rPr>
          <w:rFonts w:cs="Times New Roman"/>
        </w:rPr>
      </w:pP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>r i j e š i o  j e</w:t>
      </w: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center"/>
        <w:rPr>
          <w:rFonts w:cs="Times New Roman"/>
          <w:b/>
        </w:rPr>
      </w:pPr>
    </w:p>
    <w:p w:rsidRDefault="00E827B6" w:rsidP="00E827B6" w:rsidR="00B529FC" w:rsidRPr="004C32B6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  <w:r>
        <w:rPr>
          <w:rFonts w:cs="Times New Roman"/>
        </w:rPr>
        <w:tab/>
      </w:r>
      <w:r w:rsidR="00B529FC" w:rsidRPr="004C32B6">
        <w:rPr>
          <w:rFonts w:cs="Times New Roman"/>
        </w:rPr>
        <w:t xml:space="preserve">Utvrđuje se da su vjerovnici dužnika KUPRES d.o.o. Veliki </w:t>
      </w:r>
      <w:proofErr w:type="spellStart"/>
      <w:r w:rsidR="00B529FC" w:rsidRPr="004C32B6">
        <w:rPr>
          <w:rFonts w:cs="Times New Roman"/>
        </w:rPr>
        <w:t>Bukovec</w:t>
      </w:r>
      <w:proofErr w:type="spellEnd"/>
      <w:r w:rsidR="00B529FC" w:rsidRPr="004C32B6">
        <w:rPr>
          <w:rFonts w:cs="Times New Roman"/>
        </w:rPr>
        <w:t xml:space="preserve">, Dravska ulica 40, OIB: 92132380995 prihvatili plan restrukturiranja od </w:t>
      </w:r>
      <w:r w:rsidR="000A3F90" w:rsidRPr="00E827B6">
        <w:rPr>
          <w:rFonts w:cs="Times New Roman"/>
        </w:rPr>
        <w:t>9</w:t>
      </w:r>
      <w:r w:rsidR="00B529FC" w:rsidRPr="00E827B6">
        <w:rPr>
          <w:rFonts w:cs="Times New Roman"/>
        </w:rPr>
        <w:t xml:space="preserve">. ožujka 2017. </w:t>
      </w:r>
      <w:r w:rsidR="000A3F90" w:rsidRPr="00E827B6">
        <w:rPr>
          <w:rFonts w:cs="Times New Roman"/>
        </w:rPr>
        <w:t xml:space="preserve">objavljen na stečajnoj oglasnoj ploči dana 14. ožujka 2017. </w:t>
      </w:r>
      <w:r w:rsidR="00B529FC" w:rsidRPr="00E827B6">
        <w:rPr>
          <w:rFonts w:cs="Times New Roman"/>
        </w:rPr>
        <w:t xml:space="preserve"> i potvrđuje se </w:t>
      </w:r>
      <w:proofErr w:type="spellStart"/>
      <w:r w:rsidR="00B529FC" w:rsidRPr="00E827B6">
        <w:rPr>
          <w:rFonts w:cs="Times New Roman"/>
        </w:rPr>
        <w:t>p</w:t>
      </w:r>
      <w:r w:rsidR="00B529FC" w:rsidRPr="004C32B6">
        <w:rPr>
          <w:rFonts w:cs="Times New Roman"/>
        </w:rPr>
        <w:t>redstečajni</w:t>
      </w:r>
      <w:proofErr w:type="spellEnd"/>
      <w:r w:rsidR="00B529FC" w:rsidRPr="004C32B6">
        <w:rPr>
          <w:rFonts w:cs="Times New Roman"/>
        </w:rPr>
        <w:t xml:space="preserve"> sporazum kojim se dužnik obvezao namiriti vjerovnike u iznosima i na način kako slijedi:</w:t>
      </w:r>
    </w:p>
    <w:p w:rsidRDefault="00B529FC" w:rsidP="00863BC7" w:rsidR="00B529FC" w:rsidRPr="004C32B6">
      <w:pPr>
        <w:spacing w:after="0"/>
        <w:jc w:val="both"/>
        <w:rPr>
          <w:rFonts w:cs="Times New Roman"/>
        </w:rPr>
      </w:pPr>
    </w:p>
    <w:p w:rsidRDefault="00B529FC" w:rsidP="00863BC7" w:rsidR="00B529FC" w:rsidRPr="004C32B6">
      <w:pPr>
        <w:spacing w:after="0"/>
        <w:jc w:val="both"/>
        <w:rPr>
          <w:rFonts w:cs="Times New Roman"/>
        </w:rPr>
      </w:pPr>
    </w:p>
    <w:p w:rsidRDefault="00C115F4" w:rsidP="00863BC7" w:rsidR="00C115F4" w:rsidRPr="004C32B6">
      <w:pPr>
        <w:pStyle w:val="Obinitekst"/>
        <w:numPr>
          <w:ilvl w:val="0"/>
          <w:numId w:val="4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C32B6">
        <w:rPr>
          <w:rFonts w:cs="Times New Roman" w:hAnsi="Times New Roman" w:ascii="Times New Roman"/>
          <w:sz w:val="24"/>
          <w:szCs w:val="24"/>
        </w:rPr>
        <w:t xml:space="preserve">Vjerovniku AGENCIJA ZA OPREMU POD TLAKOM, adresa Ulica grada Vukovara 78, 10000 Zagreb, OIB: 07435417708 utvrđena je tražbina u iznosu od 500,00 kn. Dužnik se obvezuje vjerovniku platiti navedenu tražbinu u iznosu od 500,00 kuna, kroz 10 (deset) godina, uz 2 (dvije) godine počeka te uz kamatnu stopu od 4,5% godišnje, fiksno, u 32 jednaka kvartalna anuiteta, svaki u iznosu od 20,38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 w:rsidRPr="004C32B6">
        <w:rPr>
          <w:rFonts w:cs="Times New Roman" w:hAnsi="Times New Roman" w:ascii="Times New Roman"/>
          <w:sz w:val="24"/>
          <w:szCs w:val="24"/>
        </w:rPr>
        <w:t xml:space="preserve"> nagodbi postati pravomoćno.</w:t>
      </w:r>
    </w:p>
    <w:p w:rsidRDefault="00C115F4" w:rsidP="00863BC7" w:rsidR="00C115F4" w:rsidRPr="004C32B6">
      <w:pPr>
        <w:pStyle w:val="Obinitekst"/>
        <w:jc w:val="both"/>
        <w:rPr>
          <w:rFonts w:cs="Times New Roman" w:hAnsi="Times New Roman" w:ascii="Times New Roman"/>
          <w:szCs w:val="22"/>
        </w:rPr>
      </w:pP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 xml:space="preserve">Vjerovniku Darku Antić </w:t>
      </w:r>
      <w:proofErr w:type="spellStart"/>
      <w:r w:rsidRPr="004C32B6">
        <w:rPr>
          <w:rFonts w:cs="Times New Roman"/>
        </w:rPr>
        <w:t>vl</w:t>
      </w:r>
      <w:proofErr w:type="spellEnd"/>
      <w:r w:rsidRPr="004C32B6">
        <w:rPr>
          <w:rFonts w:cs="Times New Roman"/>
        </w:rPr>
        <w:t>. obrta ELEKTRO ANTIĆ ob</w:t>
      </w:r>
      <w:r w:rsidR="00A974AD" w:rsidRPr="004C32B6">
        <w:rPr>
          <w:rFonts w:cs="Times New Roman"/>
        </w:rPr>
        <w:t xml:space="preserve">rt za </w:t>
      </w:r>
      <w:proofErr w:type="spellStart"/>
      <w:r w:rsidR="00A974AD" w:rsidRPr="004C32B6">
        <w:rPr>
          <w:rFonts w:cs="Times New Roman"/>
        </w:rPr>
        <w:t>elektro</w:t>
      </w:r>
      <w:proofErr w:type="spellEnd"/>
      <w:r w:rsidR="00A974AD" w:rsidRPr="004C32B6">
        <w:rPr>
          <w:rFonts w:cs="Times New Roman"/>
        </w:rPr>
        <w:t xml:space="preserve"> radove i trgovinu</w:t>
      </w:r>
      <w:r w:rsidRPr="004C32B6">
        <w:rPr>
          <w:rFonts w:cs="Times New Roman"/>
        </w:rPr>
        <w:t>, adresa</w:t>
      </w:r>
      <w:r w:rsidRPr="004C32B6">
        <w:rPr>
          <w:rFonts w:cs="Times New Roman"/>
          <w:sz w:val="18"/>
          <w:szCs w:val="18"/>
        </w:rPr>
        <w:t xml:space="preserve"> </w:t>
      </w:r>
      <w:r w:rsidRPr="004C32B6">
        <w:rPr>
          <w:rFonts w:cs="Times New Roman"/>
        </w:rPr>
        <w:t>Mihanovićeva 54,</w:t>
      </w:r>
      <w:r w:rsidRPr="004C32B6">
        <w:rPr>
          <w:rFonts w:cs="Times New Roman"/>
          <w:sz w:val="18"/>
          <w:szCs w:val="18"/>
        </w:rPr>
        <w:t xml:space="preserve"> </w:t>
      </w:r>
      <w:r w:rsidR="00A974AD" w:rsidRPr="004C32B6">
        <w:rPr>
          <w:rFonts w:cs="Times New Roman"/>
        </w:rPr>
        <w:t>Donji Miholjac</w:t>
      </w:r>
      <w:r w:rsidRPr="004C32B6">
        <w:rPr>
          <w:rFonts w:cs="Times New Roman"/>
        </w:rPr>
        <w:t xml:space="preserve">, OIB: 05551865951 utvrđena je tražbina u iznosu od 645,00 kn. Dužnik se obvezuje vjerovniku platiti navedenu tražbinu u iznosu od 645,00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26,28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lastRenderedPageBreak/>
        <w:t xml:space="preserve">Vjerovniku AUTOKUĆA GAŠPARIĆ društvo s ograničenom odgovornošću za trgovinu, adresa </w:t>
      </w:r>
      <w:proofErr w:type="spellStart"/>
      <w:r w:rsidRPr="004C32B6">
        <w:rPr>
          <w:rFonts w:cs="Times New Roman"/>
        </w:rPr>
        <w:t>Pavleka</w:t>
      </w:r>
      <w:proofErr w:type="spellEnd"/>
      <w:r w:rsidRPr="004C32B6">
        <w:rPr>
          <w:rFonts w:cs="Times New Roman"/>
        </w:rPr>
        <w:t xml:space="preserve"> </w:t>
      </w:r>
      <w:proofErr w:type="spellStart"/>
      <w:r w:rsidRPr="004C32B6">
        <w:rPr>
          <w:rFonts w:cs="Times New Roman"/>
        </w:rPr>
        <w:t>Miškine</w:t>
      </w:r>
      <w:proofErr w:type="spellEnd"/>
      <w:r w:rsidRPr="004C32B6">
        <w:rPr>
          <w:rFonts w:cs="Times New Roman"/>
        </w:rPr>
        <w:t xml:space="preserve"> 39, </w:t>
      </w:r>
      <w:proofErr w:type="spellStart"/>
      <w:r w:rsidRPr="004C32B6">
        <w:rPr>
          <w:rFonts w:cs="Times New Roman"/>
        </w:rPr>
        <w:t>Strahoninec</w:t>
      </w:r>
      <w:proofErr w:type="spellEnd"/>
      <w:r w:rsidRPr="004C32B6">
        <w:rPr>
          <w:rFonts w:cs="Times New Roman"/>
        </w:rPr>
        <w:t xml:space="preserve"> , OIB: 42211007051 utvrđena je tražbina u iznosu od 3.449,00 kn. Dužnik se obvezuje vjerovniku platiti navedenu tražbinu u iznosu od 3.449,00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140,55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 xml:space="preserve">Vjerovniku </w:t>
      </w:r>
      <w:proofErr w:type="spellStart"/>
      <w:r w:rsidRPr="004C32B6">
        <w:rPr>
          <w:rFonts w:cs="Times New Roman"/>
        </w:rPr>
        <w:t>B.TEX</w:t>
      </w:r>
      <w:proofErr w:type="spellEnd"/>
      <w:r w:rsidRPr="004C32B6">
        <w:rPr>
          <w:rFonts w:cs="Times New Roman"/>
        </w:rPr>
        <w:t xml:space="preserve"> društvo s ograničenom odgovornošću za proizvodnju, trgovinu i usluge, adresa Braće Radić 48, </w:t>
      </w:r>
      <w:proofErr w:type="spellStart"/>
      <w:r w:rsidRPr="004C32B6">
        <w:rPr>
          <w:rFonts w:cs="Times New Roman"/>
        </w:rPr>
        <w:t>Belica</w:t>
      </w:r>
      <w:proofErr w:type="spellEnd"/>
      <w:r w:rsidRPr="004C32B6">
        <w:rPr>
          <w:rFonts w:cs="Times New Roman"/>
        </w:rPr>
        <w:t xml:space="preserve"> , OIB:06038004345 utvrđena je tražbina u iznosu od 4.022,00 kn. Dužnik se obvezuje vjerovniku platiti navedenu tražbinu u iznosu od 4.022,00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163,90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proofErr w:type="spellStart"/>
      <w:r w:rsidRPr="004C32B6">
        <w:rPr>
          <w:rFonts w:cs="Times New Roman"/>
          <w:lang w:val="de-DE"/>
        </w:rPr>
        <w:t>Vjerovniku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Predragu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Bandi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vl</w:t>
      </w:r>
      <w:proofErr w:type="spellEnd"/>
      <w:r w:rsidRPr="004C32B6">
        <w:rPr>
          <w:rFonts w:cs="Times New Roman"/>
          <w:lang w:val="de-DE"/>
        </w:rPr>
        <w:t xml:space="preserve">. </w:t>
      </w:r>
      <w:proofErr w:type="spellStart"/>
      <w:r w:rsidRPr="004C32B6">
        <w:rPr>
          <w:rFonts w:cs="Times New Roman"/>
          <w:lang w:val="de-DE"/>
        </w:rPr>
        <w:t>obrta</w:t>
      </w:r>
      <w:proofErr w:type="spellEnd"/>
      <w:r w:rsidRPr="004C32B6">
        <w:rPr>
          <w:rFonts w:cs="Times New Roman"/>
          <w:lang w:val="de-DE"/>
        </w:rPr>
        <w:t xml:space="preserve"> EUROPLAST </w:t>
      </w:r>
      <w:proofErr w:type="spellStart"/>
      <w:r w:rsidRPr="004C32B6">
        <w:rPr>
          <w:rFonts w:cs="Times New Roman"/>
          <w:lang w:val="de-DE"/>
        </w:rPr>
        <w:t>prerada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plastičnih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masa</w:t>
      </w:r>
      <w:proofErr w:type="spellEnd"/>
      <w:r w:rsidRPr="004C32B6">
        <w:rPr>
          <w:rFonts w:cs="Times New Roman"/>
          <w:lang w:val="de-DE"/>
        </w:rPr>
        <w:t xml:space="preserve">, </w:t>
      </w:r>
      <w:proofErr w:type="spellStart"/>
      <w:r w:rsidRPr="004C32B6">
        <w:rPr>
          <w:rFonts w:cs="Times New Roman"/>
          <w:lang w:val="de-DE"/>
        </w:rPr>
        <w:t>adresa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Eugena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Kumičića</w:t>
      </w:r>
      <w:proofErr w:type="spellEnd"/>
      <w:r w:rsidRPr="004C32B6">
        <w:rPr>
          <w:rFonts w:cs="Times New Roman"/>
          <w:lang w:val="de-DE"/>
        </w:rPr>
        <w:t xml:space="preserve"> 20, </w:t>
      </w:r>
      <w:proofErr w:type="spellStart"/>
      <w:r w:rsidRPr="004C32B6">
        <w:rPr>
          <w:rFonts w:cs="Times New Roman"/>
          <w:lang w:val="de-DE"/>
        </w:rPr>
        <w:t>Donji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Miholjac</w:t>
      </w:r>
      <w:proofErr w:type="spellEnd"/>
      <w:r w:rsidRPr="004C32B6">
        <w:rPr>
          <w:rFonts w:cs="Times New Roman"/>
          <w:lang w:val="de-DE"/>
        </w:rPr>
        <w:t xml:space="preserve">, OIB: 80622365528 </w:t>
      </w:r>
      <w:proofErr w:type="spellStart"/>
      <w:r w:rsidRPr="004C32B6">
        <w:rPr>
          <w:rFonts w:cs="Times New Roman"/>
          <w:lang w:val="de-DE"/>
        </w:rPr>
        <w:t>utvrđena</w:t>
      </w:r>
      <w:proofErr w:type="spellEnd"/>
      <w:r w:rsidRPr="004C32B6">
        <w:rPr>
          <w:rFonts w:cs="Times New Roman"/>
          <w:lang w:val="de-DE"/>
        </w:rPr>
        <w:t xml:space="preserve"> je </w:t>
      </w:r>
      <w:proofErr w:type="spellStart"/>
      <w:r w:rsidRPr="004C32B6">
        <w:rPr>
          <w:rFonts w:cs="Times New Roman"/>
          <w:lang w:val="de-DE"/>
        </w:rPr>
        <w:t>tražbina</w:t>
      </w:r>
      <w:proofErr w:type="spellEnd"/>
      <w:r w:rsidRPr="004C32B6">
        <w:rPr>
          <w:rFonts w:cs="Times New Roman"/>
          <w:lang w:val="de-DE"/>
        </w:rPr>
        <w:t xml:space="preserve"> u </w:t>
      </w:r>
      <w:proofErr w:type="spellStart"/>
      <w:r w:rsidRPr="004C32B6">
        <w:rPr>
          <w:rFonts w:cs="Times New Roman"/>
          <w:lang w:val="de-DE"/>
        </w:rPr>
        <w:t>iznosu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od</w:t>
      </w:r>
      <w:proofErr w:type="spellEnd"/>
      <w:r w:rsidRPr="004C32B6">
        <w:rPr>
          <w:rFonts w:cs="Times New Roman"/>
          <w:lang w:val="de-DE"/>
        </w:rPr>
        <w:t xml:space="preserve"> 1.687,50 </w:t>
      </w:r>
      <w:proofErr w:type="spellStart"/>
      <w:r w:rsidRPr="004C32B6">
        <w:rPr>
          <w:rFonts w:cs="Times New Roman"/>
          <w:lang w:val="de-DE"/>
        </w:rPr>
        <w:t>kn</w:t>
      </w:r>
      <w:proofErr w:type="spellEnd"/>
      <w:r w:rsidRPr="004C32B6">
        <w:rPr>
          <w:rFonts w:cs="Times New Roman"/>
          <w:lang w:val="de-DE"/>
        </w:rPr>
        <w:t xml:space="preserve">. </w:t>
      </w:r>
      <w:proofErr w:type="spellStart"/>
      <w:r w:rsidRPr="004C32B6">
        <w:rPr>
          <w:rFonts w:cs="Times New Roman"/>
          <w:lang w:val="de-DE"/>
        </w:rPr>
        <w:t>Dužnik</w:t>
      </w:r>
      <w:proofErr w:type="spellEnd"/>
      <w:r w:rsidRPr="004C32B6">
        <w:rPr>
          <w:rFonts w:cs="Times New Roman"/>
          <w:lang w:val="de-DE"/>
        </w:rPr>
        <w:t xml:space="preserve"> se </w:t>
      </w:r>
      <w:proofErr w:type="spellStart"/>
      <w:r w:rsidRPr="004C32B6">
        <w:rPr>
          <w:rFonts w:cs="Times New Roman"/>
          <w:lang w:val="de-DE"/>
        </w:rPr>
        <w:t>obvezuje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vjerovniku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platiti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navedenu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tražbinu</w:t>
      </w:r>
      <w:proofErr w:type="spellEnd"/>
      <w:r w:rsidRPr="004C32B6">
        <w:rPr>
          <w:rFonts w:cs="Times New Roman"/>
          <w:lang w:val="de-DE"/>
        </w:rPr>
        <w:t xml:space="preserve"> u </w:t>
      </w:r>
      <w:proofErr w:type="spellStart"/>
      <w:r w:rsidRPr="004C32B6">
        <w:rPr>
          <w:rFonts w:cs="Times New Roman"/>
          <w:lang w:val="de-DE"/>
        </w:rPr>
        <w:t>iznosu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od</w:t>
      </w:r>
      <w:proofErr w:type="spellEnd"/>
      <w:r w:rsidRPr="004C32B6">
        <w:rPr>
          <w:rFonts w:cs="Times New Roman"/>
          <w:lang w:val="de-DE"/>
        </w:rPr>
        <w:t xml:space="preserve"> 1.687,50  </w:t>
      </w:r>
      <w:proofErr w:type="spellStart"/>
      <w:r w:rsidRPr="004C32B6">
        <w:rPr>
          <w:rFonts w:cs="Times New Roman"/>
          <w:lang w:val="de-DE"/>
        </w:rPr>
        <w:t>kuna</w:t>
      </w:r>
      <w:proofErr w:type="spellEnd"/>
      <w:r w:rsidRPr="004C32B6">
        <w:rPr>
          <w:rFonts w:cs="Times New Roman"/>
          <w:lang w:val="de-DE"/>
        </w:rPr>
        <w:t xml:space="preserve">, </w:t>
      </w:r>
      <w:proofErr w:type="spellStart"/>
      <w:r w:rsidRPr="004C32B6">
        <w:rPr>
          <w:rFonts w:cs="Times New Roman"/>
          <w:lang w:val="de-DE"/>
        </w:rPr>
        <w:t>kroz</w:t>
      </w:r>
      <w:proofErr w:type="spellEnd"/>
      <w:r w:rsidRPr="004C32B6">
        <w:rPr>
          <w:rFonts w:cs="Times New Roman"/>
          <w:lang w:val="de-DE"/>
        </w:rPr>
        <w:t xml:space="preserve"> 10 (</w:t>
      </w:r>
      <w:proofErr w:type="spellStart"/>
      <w:r w:rsidRPr="004C32B6">
        <w:rPr>
          <w:rFonts w:cs="Times New Roman"/>
          <w:lang w:val="de-DE"/>
        </w:rPr>
        <w:t>deset</w:t>
      </w:r>
      <w:proofErr w:type="spellEnd"/>
      <w:r w:rsidRPr="004C32B6">
        <w:rPr>
          <w:rFonts w:cs="Times New Roman"/>
          <w:lang w:val="de-DE"/>
        </w:rPr>
        <w:t xml:space="preserve">) </w:t>
      </w:r>
      <w:proofErr w:type="spellStart"/>
      <w:r w:rsidRPr="004C32B6">
        <w:rPr>
          <w:rFonts w:cs="Times New Roman"/>
          <w:lang w:val="de-DE"/>
        </w:rPr>
        <w:t>godina</w:t>
      </w:r>
      <w:proofErr w:type="spellEnd"/>
      <w:r w:rsidRPr="004C32B6">
        <w:rPr>
          <w:rFonts w:cs="Times New Roman"/>
          <w:lang w:val="de-DE"/>
        </w:rPr>
        <w:t xml:space="preserve">, </w:t>
      </w:r>
      <w:proofErr w:type="spellStart"/>
      <w:r w:rsidRPr="004C32B6">
        <w:rPr>
          <w:rFonts w:cs="Times New Roman"/>
          <w:lang w:val="de-DE"/>
        </w:rPr>
        <w:t>uz</w:t>
      </w:r>
      <w:proofErr w:type="spellEnd"/>
      <w:r w:rsidRPr="004C32B6">
        <w:rPr>
          <w:rFonts w:cs="Times New Roman"/>
          <w:lang w:val="de-DE"/>
        </w:rPr>
        <w:t xml:space="preserve"> 2 (</w:t>
      </w:r>
      <w:proofErr w:type="spellStart"/>
      <w:r w:rsidRPr="004C32B6">
        <w:rPr>
          <w:rFonts w:cs="Times New Roman"/>
          <w:lang w:val="de-DE"/>
        </w:rPr>
        <w:t>dvije</w:t>
      </w:r>
      <w:proofErr w:type="spellEnd"/>
      <w:r w:rsidRPr="004C32B6">
        <w:rPr>
          <w:rFonts w:cs="Times New Roman"/>
          <w:lang w:val="de-DE"/>
        </w:rPr>
        <w:t xml:space="preserve">) </w:t>
      </w:r>
      <w:proofErr w:type="spellStart"/>
      <w:r w:rsidRPr="004C32B6">
        <w:rPr>
          <w:rFonts w:cs="Times New Roman"/>
          <w:lang w:val="de-DE"/>
        </w:rPr>
        <w:t>godine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počeka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te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uz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kamatnu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stopu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od</w:t>
      </w:r>
      <w:proofErr w:type="spellEnd"/>
      <w:r w:rsidRPr="004C32B6">
        <w:rPr>
          <w:rFonts w:cs="Times New Roman"/>
          <w:lang w:val="de-DE"/>
        </w:rPr>
        <w:t xml:space="preserve"> 4,5% </w:t>
      </w:r>
      <w:proofErr w:type="spellStart"/>
      <w:r w:rsidRPr="004C32B6">
        <w:rPr>
          <w:rFonts w:cs="Times New Roman"/>
          <w:lang w:val="de-DE"/>
        </w:rPr>
        <w:t>godišnje</w:t>
      </w:r>
      <w:proofErr w:type="spellEnd"/>
      <w:r w:rsidRPr="004C32B6">
        <w:rPr>
          <w:rFonts w:cs="Times New Roman"/>
          <w:lang w:val="de-DE"/>
        </w:rPr>
        <w:t xml:space="preserve">, </w:t>
      </w:r>
      <w:proofErr w:type="spellStart"/>
      <w:r w:rsidRPr="004C32B6">
        <w:rPr>
          <w:rFonts w:cs="Times New Roman"/>
          <w:lang w:val="de-DE"/>
        </w:rPr>
        <w:t>fiksno</w:t>
      </w:r>
      <w:proofErr w:type="spellEnd"/>
      <w:r w:rsidRPr="004C32B6">
        <w:rPr>
          <w:rFonts w:cs="Times New Roman"/>
          <w:lang w:val="de-DE"/>
        </w:rPr>
        <w:t xml:space="preserve">, u 32 </w:t>
      </w:r>
      <w:proofErr w:type="spellStart"/>
      <w:r w:rsidRPr="004C32B6">
        <w:rPr>
          <w:rFonts w:cs="Times New Roman"/>
          <w:lang w:val="de-DE"/>
        </w:rPr>
        <w:t>jednaka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kvartalna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anuiteta</w:t>
      </w:r>
      <w:proofErr w:type="spellEnd"/>
      <w:r w:rsidRPr="004C32B6">
        <w:rPr>
          <w:rFonts w:cs="Times New Roman"/>
          <w:lang w:val="de-DE"/>
        </w:rPr>
        <w:t xml:space="preserve">, </w:t>
      </w:r>
      <w:proofErr w:type="spellStart"/>
      <w:r w:rsidRPr="004C32B6">
        <w:rPr>
          <w:rFonts w:cs="Times New Roman"/>
          <w:lang w:val="de-DE"/>
        </w:rPr>
        <w:t>svaki</w:t>
      </w:r>
      <w:proofErr w:type="spellEnd"/>
      <w:r w:rsidRPr="004C32B6">
        <w:rPr>
          <w:rFonts w:cs="Times New Roman"/>
          <w:lang w:val="de-DE"/>
        </w:rPr>
        <w:t xml:space="preserve"> u </w:t>
      </w:r>
      <w:proofErr w:type="spellStart"/>
      <w:r w:rsidRPr="004C32B6">
        <w:rPr>
          <w:rFonts w:cs="Times New Roman"/>
          <w:lang w:val="de-DE"/>
        </w:rPr>
        <w:t>iznosu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od</w:t>
      </w:r>
      <w:proofErr w:type="spellEnd"/>
      <w:r w:rsidRPr="004C32B6">
        <w:rPr>
          <w:rFonts w:cs="Times New Roman"/>
          <w:lang w:val="de-DE"/>
        </w:rPr>
        <w:t xml:space="preserve"> </w:t>
      </w:r>
      <w:r w:rsidRPr="004C32B6">
        <w:rPr>
          <w:rFonts w:cs="Times New Roman"/>
          <w:color w:val="000000"/>
        </w:rPr>
        <w:t xml:space="preserve">68,77 </w:t>
      </w:r>
      <w:proofErr w:type="spellStart"/>
      <w:r w:rsidRPr="004C32B6">
        <w:rPr>
          <w:rFonts w:cs="Times New Roman"/>
          <w:lang w:val="de-DE"/>
        </w:rPr>
        <w:t>kn</w:t>
      </w:r>
      <w:proofErr w:type="spellEnd"/>
      <w:r w:rsidRPr="004C32B6">
        <w:rPr>
          <w:rFonts w:cs="Times New Roman"/>
          <w:lang w:val="de-DE"/>
        </w:rPr>
        <w:t xml:space="preserve">, </w:t>
      </w:r>
      <w:proofErr w:type="spellStart"/>
      <w:r w:rsidRPr="004C32B6">
        <w:rPr>
          <w:rFonts w:cs="Times New Roman"/>
          <w:lang w:val="de-DE"/>
        </w:rPr>
        <w:t>od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kojih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prvi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dospijeva</w:t>
      </w:r>
      <w:proofErr w:type="spellEnd"/>
      <w:r w:rsidRPr="004C32B6">
        <w:rPr>
          <w:rFonts w:cs="Times New Roman"/>
          <w:lang w:val="de-DE"/>
        </w:rPr>
        <w:t xml:space="preserve"> na </w:t>
      </w:r>
      <w:proofErr w:type="spellStart"/>
      <w:r w:rsidRPr="004C32B6">
        <w:rPr>
          <w:rFonts w:cs="Times New Roman"/>
          <w:lang w:val="de-DE"/>
        </w:rPr>
        <w:t>naplatu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po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proteku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dvije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godine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od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zadnjeg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dana</w:t>
      </w:r>
      <w:proofErr w:type="spellEnd"/>
      <w:r w:rsidRPr="004C32B6">
        <w:rPr>
          <w:rFonts w:cs="Times New Roman"/>
          <w:lang w:val="de-DE"/>
        </w:rPr>
        <w:t xml:space="preserve"> u </w:t>
      </w:r>
      <w:proofErr w:type="spellStart"/>
      <w:r w:rsidRPr="004C32B6">
        <w:rPr>
          <w:rFonts w:cs="Times New Roman"/>
          <w:lang w:val="de-DE"/>
        </w:rPr>
        <w:t>mjesecu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koji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slijedi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mjesecu</w:t>
      </w:r>
      <w:proofErr w:type="spellEnd"/>
      <w:r w:rsidRPr="004C32B6">
        <w:rPr>
          <w:rFonts w:cs="Times New Roman"/>
          <w:lang w:val="de-DE"/>
        </w:rPr>
        <w:t xml:space="preserve"> u </w:t>
      </w:r>
      <w:proofErr w:type="spellStart"/>
      <w:r w:rsidRPr="004C32B6">
        <w:rPr>
          <w:rFonts w:cs="Times New Roman"/>
          <w:lang w:val="de-DE"/>
        </w:rPr>
        <w:t>kojem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će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doneseno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rješenje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Trgovačkog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suda</w:t>
      </w:r>
      <w:proofErr w:type="spellEnd"/>
      <w:r w:rsidRPr="004C32B6">
        <w:rPr>
          <w:rFonts w:cs="Times New Roman"/>
          <w:lang w:val="de-DE"/>
        </w:rPr>
        <w:t xml:space="preserve"> o </w:t>
      </w:r>
      <w:proofErr w:type="spellStart"/>
      <w:r w:rsidRPr="004C32B6">
        <w:rPr>
          <w:rFonts w:cs="Times New Roman"/>
          <w:lang w:val="de-DE"/>
        </w:rPr>
        <w:t>sklopljenoj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predstečajnoj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nagodbi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postati</w:t>
      </w:r>
      <w:proofErr w:type="spellEnd"/>
      <w:r w:rsidRPr="004C32B6">
        <w:rPr>
          <w:rFonts w:cs="Times New Roman"/>
          <w:lang w:val="de-DE"/>
        </w:rPr>
        <w:t xml:space="preserve"> </w:t>
      </w:r>
      <w:proofErr w:type="spellStart"/>
      <w:r w:rsidRPr="004C32B6">
        <w:rPr>
          <w:rFonts w:cs="Times New Roman"/>
          <w:lang w:val="de-DE"/>
        </w:rPr>
        <w:t>pravomoćno</w:t>
      </w:r>
      <w:proofErr w:type="spellEnd"/>
      <w:r w:rsidRPr="004C32B6">
        <w:rPr>
          <w:rFonts w:cs="Times New Roman"/>
          <w:lang w:val="de-DE"/>
        </w:rPr>
        <w:t>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>Vjerovniku BEL - DREN d.o.o. za proizvodnju, trgovinu na veliko i malo i vanjsku trgovinu, adresa</w:t>
      </w:r>
      <w:r w:rsidR="00A974AD" w:rsidRPr="004C32B6">
        <w:rPr>
          <w:rFonts w:cs="Times New Roman"/>
        </w:rPr>
        <w:t xml:space="preserve"> Kolodvorska </w:t>
      </w:r>
      <w:proofErr w:type="spellStart"/>
      <w:r w:rsidR="00A974AD" w:rsidRPr="004C32B6">
        <w:rPr>
          <w:rFonts w:cs="Times New Roman"/>
        </w:rPr>
        <w:t>bb</w:t>
      </w:r>
      <w:proofErr w:type="spellEnd"/>
      <w:r w:rsidR="00A974AD" w:rsidRPr="004C32B6">
        <w:rPr>
          <w:rFonts w:cs="Times New Roman"/>
        </w:rPr>
        <w:t xml:space="preserve">, Donji </w:t>
      </w:r>
      <w:proofErr w:type="spellStart"/>
      <w:r w:rsidR="00A974AD" w:rsidRPr="004C32B6">
        <w:rPr>
          <w:rFonts w:cs="Times New Roman"/>
        </w:rPr>
        <w:t>Pustodol</w:t>
      </w:r>
      <w:proofErr w:type="spellEnd"/>
      <w:r w:rsidRPr="004C32B6">
        <w:rPr>
          <w:rFonts w:cs="Times New Roman"/>
        </w:rPr>
        <w:t xml:space="preserve">, OIB:  74344638057 utvrđena je tražbina u iznosu od 40.246,43  kn. Dužnik se obvezuje vjerovniku platiti navedenu tražbinu u iznosu od 40.246,43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1.640,04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 xml:space="preserve">Vjerovniku BEST COPY društvo s ograničenom odgovornošću za trgovinu i usluge, adresa </w:t>
      </w:r>
      <w:proofErr w:type="spellStart"/>
      <w:r w:rsidRPr="004C32B6">
        <w:rPr>
          <w:rFonts w:cs="Times New Roman"/>
        </w:rPr>
        <w:t>Horvaćanska</w:t>
      </w:r>
      <w:proofErr w:type="spellEnd"/>
      <w:r w:rsidRPr="004C32B6">
        <w:rPr>
          <w:rFonts w:cs="Times New Roman"/>
        </w:rPr>
        <w:t xml:space="preserve"> cesta 31, Zagreb , OIB: 95659198757   utvrđena je tražbina u iznosu od 937,50 kn. Dužnik se obvezuje vjerovniku platiti navedenu tražbinu u iznosu od 937,50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38,20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>Vjerovniku CARISTRAP EUROPE d.o.o. za proizvodnju i trgovinu, adresa  Josipa Lončara 3, Zagreb, OIB:  71453931363</w:t>
      </w:r>
      <w:r w:rsidRPr="004C32B6">
        <w:rPr>
          <w:rFonts w:cs="Times New Roman"/>
          <w:color w:val="00000A"/>
          <w:lang w:bidi="hi-IN" w:eastAsia="zh-CN"/>
        </w:rPr>
        <w:t xml:space="preserve"> </w:t>
      </w:r>
      <w:r w:rsidRPr="004C32B6">
        <w:rPr>
          <w:rFonts w:cs="Times New Roman"/>
        </w:rPr>
        <w:t>utvrđena je tražbina u iznosu od 3.880,50</w:t>
      </w:r>
      <w:r w:rsidRPr="004C32B6">
        <w:rPr>
          <w:rFonts w:cs="Times New Roman"/>
          <w:color w:val="00000A"/>
          <w:lang w:bidi="hi-IN" w:eastAsia="zh-CN"/>
        </w:rPr>
        <w:t xml:space="preserve"> </w:t>
      </w:r>
      <w:r w:rsidRPr="004C32B6">
        <w:rPr>
          <w:rFonts w:cs="Times New Roman"/>
        </w:rPr>
        <w:t xml:space="preserve">kn. Dužnik se obvezuje vjerovniku platiti navedenu tražbinu u iznosu od 3.880,50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158,13 </w:t>
      </w:r>
      <w:r w:rsidRPr="004C32B6">
        <w:rPr>
          <w:rFonts w:cs="Times New Roman"/>
        </w:rPr>
        <w:t xml:space="preserve">kn, od </w:t>
      </w:r>
      <w:r w:rsidRPr="004C32B6">
        <w:rPr>
          <w:rFonts w:cs="Times New Roman"/>
        </w:rPr>
        <w:lastRenderedPageBreak/>
        <w:t xml:space="preserve">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 xml:space="preserve">Vjerovniku CROATIA BANKA, dioničko društvo, adresa  </w:t>
      </w:r>
      <w:proofErr w:type="spellStart"/>
      <w:r w:rsidRPr="004C32B6">
        <w:rPr>
          <w:rFonts w:cs="Times New Roman"/>
        </w:rPr>
        <w:t>Kvaternikov</w:t>
      </w:r>
      <w:proofErr w:type="spellEnd"/>
      <w:r w:rsidRPr="004C32B6">
        <w:rPr>
          <w:rFonts w:cs="Times New Roman"/>
        </w:rPr>
        <w:t xml:space="preserve"> trg 9, Zagreb, OIB:  32247795989 utvrđena je tražbina u iznosu od  45,15 kn. Dužnik se obvezuje vjerovniku platiti navedenu tražbinu u iznosu od </w:t>
      </w:r>
      <w:r w:rsidRPr="004C32B6">
        <w:rPr>
          <w:rFonts w:cs="Times New Roman"/>
          <w:color w:val="000000"/>
        </w:rPr>
        <w:t>45,15</w:t>
      </w:r>
      <w:r w:rsidRPr="004C32B6">
        <w:rPr>
          <w:rFonts w:cs="Times New Roman"/>
        </w:rPr>
        <w:t xml:space="preserve">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1,84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 xml:space="preserve">Vjerovniku Zorka </w:t>
      </w:r>
      <w:proofErr w:type="spellStart"/>
      <w:r w:rsidRPr="004C32B6">
        <w:rPr>
          <w:rFonts w:cs="Times New Roman"/>
        </w:rPr>
        <w:t>Čerba</w:t>
      </w:r>
      <w:proofErr w:type="spellEnd"/>
      <w:r w:rsidRPr="004C32B6">
        <w:rPr>
          <w:rFonts w:cs="Times New Roman"/>
        </w:rPr>
        <w:t xml:space="preserve"> </w:t>
      </w:r>
      <w:proofErr w:type="spellStart"/>
      <w:r w:rsidRPr="004C32B6">
        <w:rPr>
          <w:rFonts w:cs="Times New Roman"/>
        </w:rPr>
        <w:t>vl</w:t>
      </w:r>
      <w:proofErr w:type="spellEnd"/>
      <w:r w:rsidRPr="004C32B6">
        <w:rPr>
          <w:rFonts w:cs="Times New Roman"/>
        </w:rPr>
        <w:t>.</w:t>
      </w:r>
      <w:r w:rsidR="00A974AD" w:rsidRPr="004C32B6">
        <w:rPr>
          <w:rFonts w:cs="Times New Roman"/>
        </w:rPr>
        <w:t xml:space="preserve"> obrta ČERBA poljoprivredni obrt</w:t>
      </w:r>
      <w:r w:rsidRPr="004C32B6">
        <w:rPr>
          <w:rFonts w:cs="Times New Roman"/>
        </w:rPr>
        <w:t>, adre</w:t>
      </w:r>
      <w:r w:rsidR="00A974AD" w:rsidRPr="004C32B6">
        <w:rPr>
          <w:rFonts w:cs="Times New Roman"/>
        </w:rPr>
        <w:t xml:space="preserve">sa </w:t>
      </w:r>
      <w:proofErr w:type="spellStart"/>
      <w:r w:rsidR="00A974AD" w:rsidRPr="004C32B6">
        <w:rPr>
          <w:rFonts w:cs="Times New Roman"/>
        </w:rPr>
        <w:t>Đanovačka</w:t>
      </w:r>
      <w:proofErr w:type="spellEnd"/>
      <w:r w:rsidR="00A974AD" w:rsidRPr="004C32B6">
        <w:rPr>
          <w:rFonts w:cs="Times New Roman"/>
        </w:rPr>
        <w:t xml:space="preserve"> 68, Donji Miholjac, OIB: 07300924888 </w:t>
      </w:r>
      <w:r w:rsidRPr="004C32B6">
        <w:rPr>
          <w:rFonts w:cs="Times New Roman"/>
        </w:rPr>
        <w:t xml:space="preserve">utvrđena je tražbina u iznosu od 375,00  kn. Dužnik se obvezuje vjerovniku platiti navedenu tražbinu u iznosu od 375,00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15,28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 xml:space="preserve">Vjerovniku DHL </w:t>
      </w:r>
      <w:proofErr w:type="spellStart"/>
      <w:r w:rsidRPr="004C32B6">
        <w:rPr>
          <w:rFonts w:cs="Times New Roman"/>
        </w:rPr>
        <w:t>International</w:t>
      </w:r>
      <w:proofErr w:type="spellEnd"/>
      <w:r w:rsidRPr="004C32B6">
        <w:rPr>
          <w:rFonts w:cs="Times New Roman"/>
        </w:rPr>
        <w:t xml:space="preserve"> d.o.o, hitna dostava širom svi</w:t>
      </w:r>
      <w:r w:rsidR="00A974AD" w:rsidRPr="004C32B6">
        <w:rPr>
          <w:rFonts w:cs="Times New Roman"/>
        </w:rPr>
        <w:t xml:space="preserve">jeta, adresa </w:t>
      </w:r>
      <w:proofErr w:type="spellStart"/>
      <w:r w:rsidR="00A974AD" w:rsidRPr="004C32B6">
        <w:rPr>
          <w:rFonts w:cs="Times New Roman"/>
        </w:rPr>
        <w:t>Turinina</w:t>
      </w:r>
      <w:proofErr w:type="spellEnd"/>
      <w:r w:rsidR="00A974AD" w:rsidRPr="004C32B6">
        <w:rPr>
          <w:rFonts w:cs="Times New Roman"/>
        </w:rPr>
        <w:t xml:space="preserve"> 3, Zagreb, OIB: 79069474349 </w:t>
      </w:r>
      <w:r w:rsidRPr="004C32B6">
        <w:rPr>
          <w:rFonts w:cs="Times New Roman"/>
        </w:rPr>
        <w:t xml:space="preserve">utvrđena </w:t>
      </w:r>
      <w:r w:rsidR="00A974AD" w:rsidRPr="004C32B6">
        <w:rPr>
          <w:rFonts w:cs="Times New Roman"/>
        </w:rPr>
        <w:t xml:space="preserve">je tražbina u iznosu od 304,01 </w:t>
      </w:r>
      <w:r w:rsidRPr="004C32B6">
        <w:rPr>
          <w:rFonts w:cs="Times New Roman"/>
        </w:rPr>
        <w:t xml:space="preserve">kn. Dužnik se obvezuje vjerovniku platiti navedenu tražbinu u iznosu od 304,01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>12,39</w:t>
      </w:r>
      <w:r w:rsidRPr="004C32B6">
        <w:rPr>
          <w:rFonts w:cs="Times New Roman"/>
        </w:rPr>
        <w:t xml:space="preserve">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>Vjerovniku DOROSLOV društvo s ograničenom odgovornošću za komunalne djelatnosti, adresa Nas</w:t>
      </w:r>
      <w:r w:rsidR="00A974AD" w:rsidRPr="004C32B6">
        <w:rPr>
          <w:rFonts w:cs="Times New Roman"/>
        </w:rPr>
        <w:t>elje Tržnica 2A, Donji Miholjac</w:t>
      </w:r>
      <w:r w:rsidRPr="004C32B6">
        <w:rPr>
          <w:rFonts w:cs="Times New Roman"/>
        </w:rPr>
        <w:t xml:space="preserve">, OIB: 54395174446  utvrđena je tražbina u iznosu od 566,88  kn. Dužnik se obvezuje vjerovniku platiti navedenu tražbinu u iznosu od 566,88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>23,10</w:t>
      </w:r>
      <w:r w:rsidRPr="004C32B6">
        <w:rPr>
          <w:rFonts w:cs="Times New Roman"/>
        </w:rPr>
        <w:t xml:space="preserve">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080548">
        <w:rPr>
          <w:rFonts w:cs="Times New Roman"/>
        </w:rPr>
        <w:t xml:space="preserve">Vjerovniku E.D.M. </w:t>
      </w:r>
      <w:r w:rsidRPr="004C32B6">
        <w:rPr>
          <w:rFonts w:cs="Times New Roman"/>
        </w:rPr>
        <w:t>TRAČNE PILE d.o.o. za proizvodnju i trgovinu,</w:t>
      </w:r>
      <w:r w:rsidR="00A974AD" w:rsidRPr="004C32B6">
        <w:rPr>
          <w:rFonts w:cs="Times New Roman"/>
        </w:rPr>
        <w:t xml:space="preserve"> adresa Zagrebačka 136, </w:t>
      </w:r>
      <w:proofErr w:type="spellStart"/>
      <w:r w:rsidR="00A974AD" w:rsidRPr="004C32B6">
        <w:rPr>
          <w:rFonts w:cs="Times New Roman"/>
        </w:rPr>
        <w:t>Lekenik</w:t>
      </w:r>
      <w:proofErr w:type="spellEnd"/>
      <w:r w:rsidRPr="004C32B6">
        <w:rPr>
          <w:rFonts w:cs="Times New Roman"/>
        </w:rPr>
        <w:t xml:space="preserve">, OIB: 90772770023  utvrđena je </w:t>
      </w:r>
      <w:r w:rsidR="00A974AD" w:rsidRPr="004C32B6">
        <w:rPr>
          <w:rFonts w:cs="Times New Roman"/>
        </w:rPr>
        <w:t xml:space="preserve">tražbina u iznosu od 99.933,07 </w:t>
      </w:r>
      <w:r w:rsidRPr="004C32B6">
        <w:rPr>
          <w:rFonts w:cs="Times New Roman"/>
        </w:rPr>
        <w:t xml:space="preserve">kn. Dužnik se obvezuje vjerovniku platiti navedenu tražbinu u iznosu od 99.933,07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>4.072,28</w:t>
      </w:r>
      <w:r w:rsidRPr="004C32B6">
        <w:rPr>
          <w:rFonts w:cs="Times New Roman"/>
        </w:rPr>
        <w:t xml:space="preserve">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lastRenderedPageBreak/>
        <w:t>Vjerovniku ENERGO-BIRO d.o.o. za održavanje i zaštitu termoenergetskih postrojenja i posuda pod tlakom,</w:t>
      </w:r>
      <w:r w:rsidR="00A974AD" w:rsidRPr="004C32B6">
        <w:rPr>
          <w:rFonts w:cs="Times New Roman"/>
        </w:rPr>
        <w:t xml:space="preserve"> adresa </w:t>
      </w:r>
      <w:proofErr w:type="spellStart"/>
      <w:r w:rsidR="00A974AD" w:rsidRPr="004C32B6">
        <w:rPr>
          <w:rFonts w:cs="Times New Roman"/>
        </w:rPr>
        <w:t>Lopatinečka</w:t>
      </w:r>
      <w:proofErr w:type="spellEnd"/>
      <w:r w:rsidR="00A974AD" w:rsidRPr="004C32B6">
        <w:rPr>
          <w:rFonts w:cs="Times New Roman"/>
        </w:rPr>
        <w:t xml:space="preserve"> 28, Zagreb</w:t>
      </w:r>
      <w:r w:rsidRPr="004C32B6">
        <w:rPr>
          <w:rFonts w:cs="Times New Roman"/>
        </w:rPr>
        <w:t xml:space="preserve">, OIB: 64552823591  utvrđena je tražbina u iznosu od  475,00 kn. Dužnik se obvezuje vjerovniku platiti navedenu tražbinu u iznosu od 475,00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19,36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>Vjerovniku ERNST&amp;YOUNG društvo s ograničenom odgovornošću za reviziju,</w:t>
      </w:r>
      <w:r w:rsidR="00A974AD" w:rsidRPr="004C32B6">
        <w:rPr>
          <w:rFonts w:cs="Times New Roman"/>
        </w:rPr>
        <w:t xml:space="preserve"> adresa Milana Sachsa 1, Zagreb</w:t>
      </w:r>
      <w:r w:rsidRPr="004C32B6">
        <w:rPr>
          <w:rFonts w:cs="Times New Roman"/>
        </w:rPr>
        <w:t xml:space="preserve">, OIB: 58960122779  utvrđena je tražbina u iznosu od 39.138,09  kn. Dužnik se obvezuje vjerovniku platiti navedenu tražbinu u iznosu od 39.138,09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>1.594,88</w:t>
      </w:r>
      <w:r w:rsidRPr="004C32B6">
        <w:rPr>
          <w:rFonts w:cs="Times New Roman"/>
        </w:rPr>
        <w:t xml:space="preserve">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 xml:space="preserve">Vjerovniku FAGUS društvo s ograničenom odgovornošću za proizvodnju, trgovinu i usluge "u stečaju", adresa Metoda </w:t>
      </w:r>
      <w:proofErr w:type="spellStart"/>
      <w:r w:rsidRPr="004C32B6">
        <w:rPr>
          <w:rFonts w:cs="Times New Roman"/>
        </w:rPr>
        <w:t>H</w:t>
      </w:r>
      <w:r w:rsidR="00A974AD" w:rsidRPr="004C32B6">
        <w:rPr>
          <w:rFonts w:cs="Times New Roman"/>
        </w:rPr>
        <w:t>rga</w:t>
      </w:r>
      <w:proofErr w:type="spellEnd"/>
      <w:r w:rsidR="00A974AD" w:rsidRPr="004C32B6">
        <w:rPr>
          <w:rFonts w:cs="Times New Roman"/>
        </w:rPr>
        <w:t xml:space="preserve"> 19, Ivanec</w:t>
      </w:r>
      <w:r w:rsidRPr="004C32B6">
        <w:rPr>
          <w:rFonts w:cs="Times New Roman"/>
        </w:rPr>
        <w:t>, OIB: 12719675265  utvrđena je</w:t>
      </w:r>
      <w:r w:rsidR="00A974AD" w:rsidRPr="004C32B6">
        <w:rPr>
          <w:rFonts w:cs="Times New Roman"/>
        </w:rPr>
        <w:t xml:space="preserve"> tražbina u iznosu od 2.720,00 </w:t>
      </w:r>
      <w:r w:rsidRPr="004C32B6">
        <w:rPr>
          <w:rFonts w:cs="Times New Roman"/>
        </w:rPr>
        <w:t xml:space="preserve">kn. Dužnik se obvezuje vjerovniku platiti navedenu tražbinu u iznosu od 2.270,00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110,84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4C32B6">
        <w:rPr>
          <w:rFonts w:cs="Times New Roman"/>
        </w:rPr>
        <w:t xml:space="preserve">Vjerovniku FINANCIJSKA AGENCIJA, adresa </w:t>
      </w:r>
      <w:r w:rsidR="00A974AD" w:rsidRPr="004C32B6">
        <w:rPr>
          <w:rFonts w:cs="Times New Roman"/>
        </w:rPr>
        <w:t>Ulica grada Vukovara 70, Zagreb</w:t>
      </w:r>
      <w:r w:rsidRPr="004C32B6">
        <w:rPr>
          <w:rFonts w:cs="Times New Roman"/>
        </w:rPr>
        <w:t xml:space="preserve">, OIB: 85821130368  utvrđena je tražbina u iznosu od 319,50  kn. Dužnik se obvezuje vjerovniku platiti navedenu tražbinu u iznosu od 319,50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13,02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0B0B52">
        <w:rPr>
          <w:rFonts w:cs="Times New Roman"/>
        </w:rPr>
        <w:t xml:space="preserve">Vjerovniku GASTRO SLAVONA d.o.o., za trgovinu i usluge u stečaju, adresa  Savska 41, Zagreb, OIB: 26412135692  utvrđena </w:t>
      </w:r>
      <w:r w:rsidRPr="004C32B6">
        <w:rPr>
          <w:rFonts w:cs="Times New Roman"/>
        </w:rPr>
        <w:t xml:space="preserve">je tražbina u iznosu od 481,12  kn. Dužnik se obvezuje vjerovniku platiti navedenu tražbinu u iznosu od </w:t>
      </w:r>
      <w:r w:rsidRPr="004C32B6">
        <w:rPr>
          <w:rFonts w:cs="Times New Roman"/>
          <w:color w:val="000000"/>
        </w:rPr>
        <w:t>481,12</w:t>
      </w:r>
      <w:r w:rsidRPr="004C32B6">
        <w:rPr>
          <w:rFonts w:cs="Times New Roman"/>
        </w:rPr>
        <w:t xml:space="preserve">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 xml:space="preserve">19,61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0B0B52">
      <w:pPr>
        <w:pStyle w:val="Odlomakpopisa"/>
        <w:numPr>
          <w:ilvl w:val="0"/>
          <w:numId w:val="49"/>
        </w:numPr>
        <w:rPr>
          <w:rFonts w:cs="Times New Roman"/>
        </w:rPr>
      </w:pPr>
      <w:r w:rsidRPr="004C32B6">
        <w:rPr>
          <w:rFonts w:cs="Times New Roman"/>
        </w:rPr>
        <w:t>Vjerovniku GEN COMMERCE društvo s ograničenom odgovornošću za trgovinu i usl</w:t>
      </w:r>
      <w:r w:rsidR="00A974AD" w:rsidRPr="004C32B6">
        <w:rPr>
          <w:rFonts w:cs="Times New Roman"/>
        </w:rPr>
        <w:t>uge, adresa Vrapčanska 232, Zagreb</w:t>
      </w:r>
      <w:r w:rsidRPr="004C32B6">
        <w:rPr>
          <w:rFonts w:cs="Times New Roman"/>
        </w:rPr>
        <w:t xml:space="preserve">, OIB: 61761797220  utvrđena je tražbina u iznosu od  1.699,50 kn. Dužnik se obvezuje vjerovniku platiti navedenu tražbinu u iznosu od 1.699,50 kuna, kroz 10 (deset) godina, uz 2 (dvije) godine počeka te uz kamatnu stopu od 4,5% godišnje, fiksno, u 32 jednaka kvartalna anuiteta, svaki u </w:t>
      </w:r>
      <w:r w:rsidRPr="004C32B6">
        <w:rPr>
          <w:rFonts w:cs="Times New Roman"/>
        </w:rPr>
        <w:lastRenderedPageBreak/>
        <w:t xml:space="preserve">iznosu od </w:t>
      </w:r>
      <w:r w:rsidRPr="004C32B6">
        <w:rPr>
          <w:rFonts w:cs="Times New Roman"/>
          <w:color w:val="000000"/>
        </w:rPr>
        <w:t xml:space="preserve">69,25 </w:t>
      </w:r>
      <w:r w:rsidRPr="004C32B6">
        <w:rPr>
          <w:rFonts w:cs="Times New Roman"/>
        </w:rPr>
        <w:t xml:space="preserve">kn, od kojih prvi dospijeva na naplatu po proteku dvije godine od zadnjeg dana u mjesecu koji slijedi mjesecu u kojem će doneseno rješenje Trgovačkog </w:t>
      </w:r>
      <w:r w:rsidRPr="000B0B52">
        <w:rPr>
          <w:rFonts w:cs="Times New Roman"/>
        </w:rPr>
        <w:t xml:space="preserve">suda o sklopljenoj </w:t>
      </w:r>
      <w:proofErr w:type="spellStart"/>
      <w:r w:rsidRPr="000B0B52">
        <w:rPr>
          <w:rFonts w:cs="Times New Roman"/>
        </w:rPr>
        <w:t>predstečajnoj</w:t>
      </w:r>
      <w:proofErr w:type="spellEnd"/>
      <w:r w:rsidRPr="000B0B52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rPr>
          <w:rFonts w:cs="Times New Roman"/>
          <w:color w:val="000000"/>
        </w:rPr>
      </w:pPr>
      <w:r w:rsidRPr="000B0B52">
        <w:rPr>
          <w:rFonts w:cs="Times New Roman"/>
        </w:rPr>
        <w:t xml:space="preserve">Vjerovniku Zlatku </w:t>
      </w:r>
      <w:proofErr w:type="spellStart"/>
      <w:r w:rsidR="00080548" w:rsidRPr="000B0B52">
        <w:rPr>
          <w:rFonts w:cs="Times New Roman"/>
        </w:rPr>
        <w:t>Gong</w:t>
      </w:r>
      <w:r w:rsidRPr="000B0B52">
        <w:rPr>
          <w:rFonts w:cs="Times New Roman"/>
        </w:rPr>
        <w:t>eta</w:t>
      </w:r>
      <w:proofErr w:type="spellEnd"/>
      <w:r w:rsidRPr="000B0B52">
        <w:rPr>
          <w:rFonts w:cs="Times New Roman"/>
        </w:rPr>
        <w:t xml:space="preserve"> </w:t>
      </w:r>
      <w:proofErr w:type="spellStart"/>
      <w:r w:rsidRPr="000B0B52">
        <w:rPr>
          <w:rFonts w:cs="Times New Roman"/>
        </w:rPr>
        <w:t>vl</w:t>
      </w:r>
      <w:proofErr w:type="spellEnd"/>
      <w:r w:rsidRPr="000B0B52">
        <w:rPr>
          <w:rFonts w:cs="Times New Roman"/>
        </w:rPr>
        <w:t xml:space="preserve">. GONG obrt za proizvodnju </w:t>
      </w:r>
      <w:r w:rsidRPr="004C32B6">
        <w:rPr>
          <w:rFonts w:cs="Times New Roman"/>
        </w:rPr>
        <w:t>i usluge, adre</w:t>
      </w:r>
      <w:r w:rsidR="00A974AD" w:rsidRPr="004C32B6">
        <w:rPr>
          <w:rFonts w:cs="Times New Roman"/>
        </w:rPr>
        <w:t xml:space="preserve">sa </w:t>
      </w:r>
      <w:proofErr w:type="spellStart"/>
      <w:r w:rsidR="00A974AD" w:rsidRPr="004C32B6">
        <w:rPr>
          <w:rFonts w:cs="Times New Roman"/>
        </w:rPr>
        <w:t>Đanovačka</w:t>
      </w:r>
      <w:proofErr w:type="spellEnd"/>
      <w:r w:rsidR="00A974AD" w:rsidRPr="004C32B6">
        <w:rPr>
          <w:rFonts w:cs="Times New Roman"/>
        </w:rPr>
        <w:t xml:space="preserve"> 70, Donji Miholjac</w:t>
      </w:r>
      <w:r w:rsidRPr="004C32B6">
        <w:rPr>
          <w:rFonts w:cs="Times New Roman"/>
        </w:rPr>
        <w:t xml:space="preserve">, OIB: 48750780870  utvrđena je tražbina u iznosu od 9.833,28  kn. Dužnik se obvezuje vjerovniku platiti navedenu tražbinu u iznosu od 9.833,28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>400,71</w:t>
      </w:r>
      <w:r w:rsidRPr="004C32B6">
        <w:rPr>
          <w:rFonts w:cs="Times New Roman"/>
        </w:rPr>
        <w:t xml:space="preserve">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</w:rPr>
      </w:pPr>
      <w:r w:rsidRPr="004C32B6">
        <w:rPr>
          <w:rFonts w:cs="Times New Roman"/>
        </w:rPr>
        <w:t>Vjerovniku GRAD DONJI MIHOLJAC, adre</w:t>
      </w:r>
      <w:r w:rsidR="00A974AD" w:rsidRPr="004C32B6">
        <w:rPr>
          <w:rFonts w:cs="Times New Roman"/>
        </w:rPr>
        <w:t>sa Vukovarska 1, Donji Miholjac</w:t>
      </w:r>
      <w:r w:rsidRPr="004C32B6">
        <w:rPr>
          <w:rFonts w:cs="Times New Roman"/>
        </w:rPr>
        <w:t xml:space="preserve">, OIB: 49744793900  utvrđena je tražbina u iznosu od 395.358,94  kn. Dužnik se obvezuje vjerovniku platiti navedenu tražbinu u iznosu od 395.358,94 kuna, kroz 10 (deset) godina, uz 2 (dvije) godine počeka te uz kamatnu stopu od 4,5% godišnje, fiksno, u 32 jednaka kvartalna anuiteta, svaki u iznosu od </w:t>
      </w:r>
      <w:r w:rsidRPr="004C32B6">
        <w:rPr>
          <w:rFonts w:cs="Times New Roman"/>
          <w:color w:val="000000"/>
        </w:rPr>
        <w:t>16.110,89</w:t>
      </w:r>
      <w:r w:rsidRPr="004C32B6">
        <w:rPr>
          <w:rFonts w:cs="Times New Roman"/>
        </w:rPr>
        <w:t xml:space="preserve"> 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</w:t>
      </w:r>
      <w:r w:rsidR="00863BC7" w:rsidRPr="004C32B6">
        <w:rPr>
          <w:rFonts w:cs="Times New Roman"/>
        </w:rPr>
        <w:t>i</w:t>
      </w:r>
      <w:r w:rsidRPr="004C32B6">
        <w:rPr>
          <w:rFonts w:cs="Times New Roman"/>
        </w:rPr>
        <w:t xml:space="preserve">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HEP - Opskrba d.o.o. za opskrbu potrošača električnom, toplinskom energijom i plinom, adresa </w:t>
      </w:r>
      <w:r w:rsidR="004E28A7" w:rsidRPr="004C32B6">
        <w:rPr>
          <w:rFonts w:cs="Times New Roman"/>
        </w:rPr>
        <w:t>Ulica grada Vukovara 37, Zagreb</w:t>
      </w:r>
      <w:r w:rsidRPr="004C32B6">
        <w:rPr>
          <w:rFonts w:cs="Times New Roman"/>
        </w:rPr>
        <w:t xml:space="preserve">, OIB: 63073332379  utvrđena je tražbina u iznosu od  6.353,17  kn. Dužnik se obvezuje vjerovniku platiti navedenu tražbinu u iznosu od 6.353,17 kuna, kroz 10 (deset) godina, uz 2 (dvije) godine počeka te uz kamatnu stopu od 4,5% godišnje, fiksno, u 32 jednaka kvartalna anuiteta, svaki u iznosu od 258,89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</w:rPr>
      </w:pPr>
      <w:r w:rsidRPr="000B0B52">
        <w:rPr>
          <w:rFonts w:cs="Times New Roman"/>
        </w:rPr>
        <w:t xml:space="preserve">Vjerovniku HEP-PLIN d.o.o. za distribuciju i opskrbu plinom, adresa Cara </w:t>
      </w:r>
      <w:proofErr w:type="spellStart"/>
      <w:r w:rsidRPr="000B0B52">
        <w:rPr>
          <w:rFonts w:cs="Times New Roman"/>
        </w:rPr>
        <w:t>Hadrijana</w:t>
      </w:r>
      <w:proofErr w:type="spellEnd"/>
      <w:r w:rsidRPr="000B0B52">
        <w:rPr>
          <w:rFonts w:cs="Times New Roman"/>
        </w:rPr>
        <w:t xml:space="preserve"> 7, </w:t>
      </w:r>
      <w:r w:rsidR="000B0B52" w:rsidRPr="000B0B52">
        <w:rPr>
          <w:rFonts w:cs="Times New Roman"/>
        </w:rPr>
        <w:t>Osijek</w:t>
      </w:r>
      <w:r w:rsidRPr="000B0B52">
        <w:rPr>
          <w:rFonts w:cs="Times New Roman"/>
        </w:rPr>
        <w:t xml:space="preserve"> , OIB: </w:t>
      </w:r>
      <w:r w:rsidRPr="004C32B6">
        <w:rPr>
          <w:rFonts w:cs="Times New Roman"/>
        </w:rPr>
        <w:t xml:space="preserve">41317489366  utvrđena je tražbina u iznosu od 500,10  kn. Dužnik se obvezuje vjerovniku platiti navedenu tražbinu u iznosu od 500,10 kuna, kroz 10 (deset) godina, uz 2 (dvije) godine počeka te uz kamatnu stopu od 4,5% godišnje, fiksno, u 32 jednaka kvartalna anuiteta, svaki u iznosu od 20,38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</w:t>
      </w:r>
      <w:r w:rsidR="004E28A7" w:rsidRPr="00080548">
        <w:rPr>
          <w:rFonts w:cs="Times New Roman"/>
        </w:rPr>
        <w:t>HERBST d.o.</w:t>
      </w:r>
      <w:r w:rsidRPr="00080548">
        <w:rPr>
          <w:rFonts w:cs="Times New Roman"/>
        </w:rPr>
        <w:t>o. za trgovinu na veliko i malo, proizvodnju, obrt, prome</w:t>
      </w:r>
      <w:r w:rsidR="004E28A7" w:rsidRPr="00080548">
        <w:rPr>
          <w:rFonts w:cs="Times New Roman"/>
        </w:rPr>
        <w:t>t, ugostiteljstvo, uvoz-izvoz "u stečaju"</w:t>
      </w:r>
      <w:r w:rsidRPr="00080548">
        <w:rPr>
          <w:rFonts w:cs="Times New Roman"/>
        </w:rPr>
        <w:t>, adres</w:t>
      </w:r>
      <w:r w:rsidR="004E28A7" w:rsidRPr="00080548">
        <w:rPr>
          <w:rFonts w:cs="Times New Roman"/>
        </w:rPr>
        <w:t>a Zagrebačka 53, Slavonski Brod</w:t>
      </w:r>
      <w:r w:rsidRPr="00080548">
        <w:rPr>
          <w:rFonts w:cs="Times New Roman"/>
        </w:rPr>
        <w:t xml:space="preserve">, OIB: 49202951479  </w:t>
      </w:r>
      <w:r w:rsidRPr="004C32B6">
        <w:rPr>
          <w:rFonts w:cs="Times New Roman"/>
        </w:rPr>
        <w:t xml:space="preserve">utvrđena je tražbina u iznosu od 1.000,00  kn. Dužnik se obvezuje vjerovniku platiti navedenu tražbinu u iznosu od 1.000,00 kuna, kroz 10 (deset) godina, uz 2 (dvije) godine počeka te uz kamatnu stopu od 4,5% godišnje, fiksno, u 32 jednaka kvartalna anuiteta, svaki u iznosu od 40,75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lastRenderedPageBreak/>
        <w:t>Vjerovniku Hrvatski Telekom d.d., adresa Robert</w:t>
      </w:r>
      <w:r w:rsidR="00D678D3" w:rsidRPr="004C32B6">
        <w:rPr>
          <w:rFonts w:cs="Times New Roman"/>
        </w:rPr>
        <w:t>a Frangeša Mihanovića 9, Zagreb</w:t>
      </w:r>
      <w:r w:rsidRPr="004C32B6">
        <w:rPr>
          <w:rFonts w:cs="Times New Roman"/>
        </w:rPr>
        <w:t xml:space="preserve">, OIB: 81793146560  utvrđena je tražbina u iznosu od  766,43 kn. Dužnik se obvezuje vjerovniku platiti navedenu tražbinu u iznosu od 766,43 kuna, kroz 10 (deset) godina, uz 2 (dvije) godine počeka te uz kamatnu stopu od 4,5% godišnje, fiksno, u 32 jednaka kvartalna anuiteta, svaki u iznosu od 31,23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HRAST-EXPORT-PUKLAVEC društvo s ograničenom odgovornošću za obradu, otkup i trgovanje drvetom i drvenim prerađevinama, adresa  </w:t>
      </w:r>
      <w:proofErr w:type="spellStart"/>
      <w:r w:rsidRPr="004C32B6">
        <w:rPr>
          <w:rFonts w:cs="Times New Roman"/>
        </w:rPr>
        <w:t>Hrastovljan</w:t>
      </w:r>
      <w:proofErr w:type="spellEnd"/>
      <w:r w:rsidRPr="004C32B6">
        <w:rPr>
          <w:rFonts w:cs="Times New Roman"/>
        </w:rPr>
        <w:t xml:space="preserve"> 1c, Donji </w:t>
      </w:r>
      <w:proofErr w:type="spellStart"/>
      <w:r w:rsidRPr="004C32B6">
        <w:rPr>
          <w:rFonts w:cs="Times New Roman"/>
        </w:rPr>
        <w:t>Martijanec</w:t>
      </w:r>
      <w:proofErr w:type="spellEnd"/>
      <w:r w:rsidRPr="004C32B6">
        <w:rPr>
          <w:rFonts w:cs="Times New Roman"/>
        </w:rPr>
        <w:t xml:space="preserve">, OIB: 02570216749  utvrđena je tražbina u iznosu od 51.128,00  kn. Dužnik se obvezuje vjerovniku platiti navedenu tražbinu u iznosu od 51.128,00 kuna, kroz 10 (deset) godina, uz 2 (dvije) godine počeka te uz kamatnu stopu od 4,5% godišnje, fiksno, u 32 jednaka kvartalna anuiteta, svaki u iznosu od 2.083,47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HRVATSKA GOSPODARSKA KOMORA, a</w:t>
      </w:r>
      <w:r w:rsidR="00D678D3" w:rsidRPr="004C32B6">
        <w:rPr>
          <w:rFonts w:cs="Times New Roman"/>
        </w:rPr>
        <w:t xml:space="preserve">dresa </w:t>
      </w:r>
      <w:proofErr w:type="spellStart"/>
      <w:r w:rsidR="00D678D3" w:rsidRPr="004C32B6">
        <w:rPr>
          <w:rFonts w:cs="Times New Roman"/>
        </w:rPr>
        <w:t>Rooseveltov</w:t>
      </w:r>
      <w:proofErr w:type="spellEnd"/>
      <w:r w:rsidR="00D678D3" w:rsidRPr="004C32B6">
        <w:rPr>
          <w:rFonts w:cs="Times New Roman"/>
        </w:rPr>
        <w:t xml:space="preserve"> trg 2, Zagreb, OIB: 85167032587  </w:t>
      </w:r>
      <w:r w:rsidRPr="004C32B6">
        <w:rPr>
          <w:rFonts w:cs="Times New Roman"/>
        </w:rPr>
        <w:t>utvrđena je</w:t>
      </w:r>
      <w:r w:rsidR="00D678D3" w:rsidRPr="004C32B6">
        <w:rPr>
          <w:rFonts w:cs="Times New Roman"/>
        </w:rPr>
        <w:t xml:space="preserve"> tražbina u iznosu od 6.522,71 </w:t>
      </w:r>
      <w:r w:rsidRPr="004C32B6">
        <w:rPr>
          <w:rFonts w:cs="Times New Roman"/>
        </w:rPr>
        <w:t xml:space="preserve">kn. Dužnik se obvezuje vjerovniku platiti navedenu tražbinu u iznosu od 6.522,71 kuna, kroz 10 (deset) godina, uz 2 (dvije) godine počeka te uz kamatnu stopu od 4,5% godišnje, fiksno, u 32 jednaka kvartalna anuiteta, svaki u iznosu od 265,80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</w:rPr>
      </w:pPr>
      <w:proofErr w:type="spellStart"/>
      <w:r w:rsidRPr="004C32B6">
        <w:rPr>
          <w:rFonts w:cs="Times New Roman"/>
        </w:rPr>
        <w:t>Razlučnom</w:t>
      </w:r>
      <w:proofErr w:type="spellEnd"/>
      <w:r w:rsidRPr="004C32B6">
        <w:rPr>
          <w:rFonts w:cs="Times New Roman"/>
        </w:rPr>
        <w:t xml:space="preserve"> vjerovniku koji se odrekao prava na</w:t>
      </w:r>
      <w:r w:rsidR="00D678D3" w:rsidRPr="004C32B6">
        <w:rPr>
          <w:rFonts w:cs="Times New Roman"/>
        </w:rPr>
        <w:t xml:space="preserve"> </w:t>
      </w:r>
      <w:r w:rsidRPr="004C32B6">
        <w:rPr>
          <w:rFonts w:cs="Times New Roman"/>
        </w:rPr>
        <w:t>odvojeno namirenje HRVATSKA PO</w:t>
      </w:r>
      <w:r w:rsidR="00D678D3" w:rsidRPr="004C32B6">
        <w:rPr>
          <w:rFonts w:cs="Times New Roman"/>
        </w:rPr>
        <w:t xml:space="preserve">ŠTANSKA BANKA, dioničko društvo, adresa </w:t>
      </w:r>
      <w:proofErr w:type="spellStart"/>
      <w:r w:rsidR="00D678D3" w:rsidRPr="004C32B6">
        <w:rPr>
          <w:rFonts w:cs="Times New Roman"/>
        </w:rPr>
        <w:t>Jurišićeva</w:t>
      </w:r>
      <w:proofErr w:type="spellEnd"/>
      <w:r w:rsidR="00D678D3" w:rsidRPr="004C32B6">
        <w:rPr>
          <w:rFonts w:cs="Times New Roman"/>
        </w:rPr>
        <w:t xml:space="preserve"> 4, Zagreb</w:t>
      </w:r>
      <w:r w:rsidRPr="004C32B6">
        <w:rPr>
          <w:rFonts w:cs="Times New Roman"/>
        </w:rPr>
        <w:t xml:space="preserve">, OIB: 87939104217  utvrđena je tražbina u iznosu od 20.731.611,93  kn. Dužnik se obvezuje vjerovniku platiti navedenu tražbinu u iznosu od 20.731.611,93 kuna, kroz 10 (deset) godina, uz 2 (dvije) godine počeka te uz kamatnu stopu od 4,5% godišnje, fiksno, u 32 jednaka kvartalna anuiteta, svaki u iznosu od 775.058,66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  <w:r w:rsidR="00D678D3" w:rsidRPr="004C32B6">
        <w:rPr>
          <w:rFonts w:cs="Times New Roman"/>
        </w:rPr>
        <w:t xml:space="preserve"> </w:t>
      </w:r>
      <w:r w:rsidRPr="004C32B6">
        <w:rPr>
          <w:rFonts w:cs="Times New Roman"/>
        </w:rPr>
        <w:t>Kamata za vrijeme počeka obračunava se i plaća kvartalno.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HRVATSKE ŠUME društvo s ograničenom odgovornošću, adresa </w:t>
      </w:r>
      <w:r w:rsidR="00D678D3" w:rsidRPr="004C32B6">
        <w:rPr>
          <w:rFonts w:cs="Times New Roman"/>
        </w:rPr>
        <w:t>Ulica kneza Branimira 1, Zagreb</w:t>
      </w:r>
      <w:r w:rsidRPr="004C32B6">
        <w:rPr>
          <w:rFonts w:cs="Times New Roman"/>
        </w:rPr>
        <w:t xml:space="preserve">, OIB: 69693144506  utvrđena je tražbina u iznosu od 556.142,81  kn. Dužnik se obvezuje vjerovniku platiti navedenu tražbinu u iznosu od 556.142,81 kuna, kroz 10 (deset) godina, uz 2 (dvije) godine počeka te uz kamatnu stopu od 4,5% godišnje, fiksno, u 32 jednaka kvartalna anuiteta, svaki u iznosu od 22.622,84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D678D3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HRVATSKI </w:t>
      </w:r>
      <w:r w:rsidR="00C115F4" w:rsidRPr="004C32B6">
        <w:rPr>
          <w:rFonts w:cs="Times New Roman"/>
        </w:rPr>
        <w:t>IZVOZNICI, a</w:t>
      </w:r>
      <w:r w:rsidRPr="004C32B6">
        <w:rPr>
          <w:rFonts w:cs="Times New Roman"/>
        </w:rPr>
        <w:t>dresa A. Hebranga 43/II, Zagreb</w:t>
      </w:r>
      <w:r w:rsidR="00C115F4" w:rsidRPr="004C32B6">
        <w:rPr>
          <w:rFonts w:cs="Times New Roman"/>
        </w:rPr>
        <w:t xml:space="preserve">, OIB: 62958695624   utvrđena je </w:t>
      </w:r>
      <w:r w:rsidRPr="004C32B6">
        <w:rPr>
          <w:rFonts w:cs="Times New Roman"/>
        </w:rPr>
        <w:t xml:space="preserve">tražbina u iznosu od 22.000,00 </w:t>
      </w:r>
      <w:r w:rsidR="00C115F4" w:rsidRPr="004C32B6">
        <w:rPr>
          <w:rFonts w:cs="Times New Roman"/>
        </w:rPr>
        <w:t xml:space="preserve">kn. Dužnik se obvezuje vjerovniku platiti navedenu tražbinu u iznosu od 22.000,00 kuna, kroz 10 (deset) </w:t>
      </w:r>
      <w:r w:rsidR="00C115F4" w:rsidRPr="004C32B6">
        <w:rPr>
          <w:rFonts w:cs="Times New Roman"/>
        </w:rPr>
        <w:lastRenderedPageBreak/>
        <w:t xml:space="preserve">godina, uz 2 (dvije) godine počeka te uz kamatnu stopu od 4,5% godišnje, fiksno, u 32 jednaka kvartalna anuiteta, svaki u iznosu od 896,50 kn, od kojih prvi dospijeva na naplatu po proteku dvije godine od zadnjeg dana u mjesecu koji slijedi mjesecu u kojem će doneseno rješenje Trgovačkog suda o sklopljenoj </w:t>
      </w:r>
      <w:proofErr w:type="spellStart"/>
      <w:r w:rsidR="00C115F4" w:rsidRPr="004C32B6">
        <w:rPr>
          <w:rFonts w:cs="Times New Roman"/>
        </w:rPr>
        <w:t>predstečajnoj</w:t>
      </w:r>
      <w:proofErr w:type="spellEnd"/>
      <w:r w:rsidR="00C115F4"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HUDEK ZAGREB društvo s ograničenom odgovornošću za trgovinu, proizvodnju i servis alatnih stroje</w:t>
      </w:r>
      <w:r w:rsidR="00D678D3" w:rsidRPr="004C32B6">
        <w:rPr>
          <w:rFonts w:cs="Times New Roman"/>
        </w:rPr>
        <w:t xml:space="preserve">va, adresa </w:t>
      </w:r>
      <w:proofErr w:type="spellStart"/>
      <w:r w:rsidR="00D678D3" w:rsidRPr="004C32B6">
        <w:rPr>
          <w:rFonts w:cs="Times New Roman"/>
        </w:rPr>
        <w:t>Sunekova</w:t>
      </w:r>
      <w:proofErr w:type="spellEnd"/>
      <w:r w:rsidR="00D678D3" w:rsidRPr="004C32B6">
        <w:rPr>
          <w:rFonts w:cs="Times New Roman"/>
        </w:rPr>
        <w:t xml:space="preserve"> 145, Zagreb</w:t>
      </w:r>
      <w:r w:rsidRPr="004C32B6">
        <w:rPr>
          <w:rFonts w:cs="Times New Roman"/>
        </w:rPr>
        <w:t xml:space="preserve">, OIB: 43013193376  utvrđena je tražbina u iznosu od 6.875,00  kn. Dužnik se obvezuje vjerovniku platiti navedenu tražbinu u iznosu od 6.875,00 kuna, kroz 10 (deset) godina, uz 2 (dvije) godine počeka te uz kamatnu stopu od 4,5% godišnje, fiksno, u 32 jednaka kvartalna anuiteta, svaki u iznosu od 280,16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lang w:bidi="hi-IN" w:eastAsia="zh-CN"/>
        </w:rPr>
      </w:pPr>
      <w:r w:rsidRPr="004C32B6">
        <w:rPr>
          <w:rFonts w:cs="Times New Roman"/>
        </w:rPr>
        <w:t>Vjerovniku INA-INDUSTRIJA NAFTE, d.d., adresa</w:t>
      </w:r>
      <w:r w:rsidR="00D678D3" w:rsidRPr="004C32B6">
        <w:rPr>
          <w:rFonts w:cs="Times New Roman"/>
        </w:rPr>
        <w:t xml:space="preserve"> Avenija V. Holjevca 10, Zagreb</w:t>
      </w:r>
      <w:r w:rsidRPr="004C32B6">
        <w:rPr>
          <w:rFonts w:cs="Times New Roman"/>
        </w:rPr>
        <w:t>, OIB: 27759560625</w:t>
      </w:r>
      <w:r w:rsidR="00D678D3" w:rsidRPr="004C32B6">
        <w:rPr>
          <w:rFonts w:cs="Times New Roman"/>
          <w:color w:val="00000A"/>
          <w:lang w:bidi="hi-IN" w:eastAsia="zh-CN"/>
        </w:rPr>
        <w:t xml:space="preserve"> </w:t>
      </w:r>
      <w:r w:rsidRPr="004C32B6">
        <w:rPr>
          <w:rFonts w:cs="Times New Roman"/>
        </w:rPr>
        <w:t xml:space="preserve">utvrđena </w:t>
      </w:r>
      <w:r w:rsidR="00D678D3" w:rsidRPr="004C32B6">
        <w:rPr>
          <w:rFonts w:cs="Times New Roman"/>
        </w:rPr>
        <w:t xml:space="preserve">je tražbina u iznosu od 210,11 </w:t>
      </w:r>
      <w:r w:rsidRPr="004C32B6">
        <w:rPr>
          <w:rFonts w:cs="Times New Roman"/>
        </w:rPr>
        <w:t xml:space="preserve">kn. Dužnik se obvezuje vjerovniku platiti navedenu tražbinu u iznosu od 210,11 kuna, kroz 10 (deset) godina, uz 2 (dvije) godine počeka te uz kamatnu stopu od 4,5% godišnje, fiksno, u 32 jednaka kvartalna anuiteta, svaki u iznosu od 8,56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KIMEL - FILTRI d.o.o. za proizvodnju, trgovinu i u</w:t>
      </w:r>
      <w:r w:rsidR="00D678D3" w:rsidRPr="004C32B6">
        <w:rPr>
          <w:rFonts w:cs="Times New Roman"/>
        </w:rPr>
        <w:t>sluge, adresa Siget 18b, Zagreb</w:t>
      </w:r>
      <w:r w:rsidRPr="004C32B6">
        <w:rPr>
          <w:rFonts w:cs="Times New Roman"/>
        </w:rPr>
        <w:t xml:space="preserve">, OIB: 15940605042  utvrđena je tražbina u iznosu od  6.493,25 kn. Dužnik se obvezuje vjerovniku platiti navedenu tražbinu u iznosu od 6.493,25 kuna, kroz 10 (deset) godina, uz 2 (dvije) godine počeka te uz kamatnu stopu od 4,5% godišnje, fiksno, u 32 jednaka kvartalna anuiteta, svaki u iznosu od 264,60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KOMPJUTORSKA OPREMA, d.o.o., za proizvodnju kompjutorske opreme i trgovinu, adresa </w:t>
      </w:r>
      <w:proofErr w:type="spellStart"/>
      <w:r w:rsidRPr="004C32B6">
        <w:rPr>
          <w:rFonts w:cs="Times New Roman"/>
        </w:rPr>
        <w:t>Podvršje</w:t>
      </w:r>
      <w:proofErr w:type="spellEnd"/>
      <w:r w:rsidRPr="004C32B6">
        <w:rPr>
          <w:rFonts w:cs="Times New Roman"/>
        </w:rPr>
        <w:t xml:space="preserve"> 16,</w:t>
      </w:r>
      <w:r w:rsidR="00D678D3" w:rsidRPr="004C32B6">
        <w:rPr>
          <w:rFonts w:cs="Times New Roman"/>
        </w:rPr>
        <w:t xml:space="preserve"> Zagreb</w:t>
      </w:r>
      <w:r w:rsidRPr="004C32B6">
        <w:rPr>
          <w:rFonts w:cs="Times New Roman"/>
        </w:rPr>
        <w:t xml:space="preserve">, OIB: 10864560692  utvrđena je tražbina u iznosu od 1.750,00  kn. Dužnik se obvezuje vjerovniku platiti navedenu tražbinu u iznosu od 1.750,00 kuna, kroz 10 (deset) godina, uz 2 (dvije) godine počeka te uz kamatnu stopu od 4,5% godišnje, fiksno, u 32 jednaka kvartalna anuiteta, svaki u iznosu od 71,31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D678D3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</w:t>
      </w:r>
      <w:r w:rsidR="00C115F4" w:rsidRPr="004C32B6">
        <w:rPr>
          <w:rFonts w:cs="Times New Roman"/>
        </w:rPr>
        <w:t xml:space="preserve">KOMUNALNO GOSPODARSTVO PARK društvo s ograničenom odgovornošću Donji Miholjac, adresa </w:t>
      </w:r>
      <w:r w:rsidRPr="004C32B6">
        <w:rPr>
          <w:rFonts w:cs="Times New Roman"/>
        </w:rPr>
        <w:t>Pavla Radića 99, Donji Miholjac</w:t>
      </w:r>
      <w:r w:rsidR="00C115F4" w:rsidRPr="004C32B6">
        <w:rPr>
          <w:rFonts w:cs="Times New Roman"/>
        </w:rPr>
        <w:t xml:space="preserve">, OIB: 30605443172  utvrđena je tražbina u iznosu od 3.367,33  kn. Dužnik se obvezuje vjerovniku platiti navedenu tražbinu u iznosu od 3.367,33 kuna, kroz 10 (deset) godina, uz 2 (dvije) godine počeka te uz kamatnu stopu od 4,5% godišnje, fiksno, u 32 jednaka kvartalna anuiteta, svaki u iznosu od 137,22 kn, od kojih prvi dospijeva na naplatu po proteku dvije godine od zadnjeg dana u mjesecu koji slijedi mjesecu u </w:t>
      </w:r>
      <w:r w:rsidR="00C115F4" w:rsidRPr="004C32B6">
        <w:rPr>
          <w:rFonts w:cs="Times New Roman"/>
        </w:rPr>
        <w:lastRenderedPageBreak/>
        <w:t xml:space="preserve">kojem će doneseno rješenje Trgovačkog suda o sklopljenoj </w:t>
      </w:r>
      <w:proofErr w:type="spellStart"/>
      <w:r w:rsidR="00C115F4" w:rsidRPr="004C32B6">
        <w:rPr>
          <w:rFonts w:cs="Times New Roman"/>
        </w:rPr>
        <w:t>predstečajnoj</w:t>
      </w:r>
      <w:proofErr w:type="spellEnd"/>
      <w:r w:rsidR="00C115F4"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Robert </w:t>
      </w:r>
      <w:proofErr w:type="spellStart"/>
      <w:r w:rsidRPr="004C32B6">
        <w:rPr>
          <w:rFonts w:cs="Times New Roman"/>
        </w:rPr>
        <w:t>Kopić</w:t>
      </w:r>
      <w:proofErr w:type="spellEnd"/>
      <w:r w:rsidRPr="004C32B6">
        <w:rPr>
          <w:rFonts w:cs="Times New Roman"/>
        </w:rPr>
        <w:t xml:space="preserve"> </w:t>
      </w:r>
      <w:proofErr w:type="spellStart"/>
      <w:r w:rsidRPr="004C32B6">
        <w:rPr>
          <w:rFonts w:cs="Times New Roman"/>
        </w:rPr>
        <w:t>vl</w:t>
      </w:r>
      <w:proofErr w:type="spellEnd"/>
      <w:r w:rsidRPr="004C32B6">
        <w:rPr>
          <w:rFonts w:cs="Times New Roman"/>
        </w:rPr>
        <w:t>.</w:t>
      </w:r>
      <w:r w:rsidR="00D678D3" w:rsidRPr="004C32B6">
        <w:rPr>
          <w:rFonts w:cs="Times New Roman"/>
        </w:rPr>
        <w:t xml:space="preserve"> </w:t>
      </w:r>
      <w:r w:rsidRPr="004C32B6">
        <w:rPr>
          <w:rFonts w:cs="Times New Roman"/>
        </w:rPr>
        <w:t>obrta STAKLO staklarski obrt, adre</w:t>
      </w:r>
      <w:r w:rsidR="00D678D3" w:rsidRPr="004C32B6">
        <w:rPr>
          <w:rFonts w:cs="Times New Roman"/>
        </w:rPr>
        <w:t>sa A. Kačića 30, Donji Miholjac</w:t>
      </w:r>
      <w:r w:rsidRPr="004C32B6">
        <w:rPr>
          <w:rFonts w:cs="Times New Roman"/>
        </w:rPr>
        <w:t>, OIB: 2472847421</w:t>
      </w:r>
      <w:r w:rsidR="00D678D3" w:rsidRPr="004C32B6">
        <w:rPr>
          <w:rFonts w:cs="Times New Roman"/>
        </w:rPr>
        <w:t xml:space="preserve">4  </w:t>
      </w:r>
      <w:r w:rsidRPr="004C32B6">
        <w:rPr>
          <w:rFonts w:cs="Times New Roman"/>
        </w:rPr>
        <w:t xml:space="preserve">utvrđena je tražbina u iznosu od 61,00  kn. Dužnik se obvezuje vjerovniku platiti navedenu tražbinu u iznosu od 61,00 kuna, kroz 10 (deset) godina, uz 2 (dvije) godine počeka te uz kamatnu stopu od 4,5% godišnje, fiksno, u 32 jednaka kvartalna anuiteta, svaki u iznosu od 2,49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KOVING društvo s ograničenom odgovornošću za proizvodnju i trgovi</w:t>
      </w:r>
      <w:r w:rsidR="000D2C7A" w:rsidRPr="004C32B6">
        <w:rPr>
          <w:rFonts w:cs="Times New Roman"/>
        </w:rPr>
        <w:t>nu, adresa Cehovska 3, Varaždin</w:t>
      </w:r>
      <w:r w:rsidRPr="004C32B6">
        <w:rPr>
          <w:rFonts w:cs="Times New Roman"/>
        </w:rPr>
        <w:t xml:space="preserve">, OIB: 05673703567   utvrđena je tražbina u iznosu od 10.498,00  kn. Dužnik se obvezuje vjerovniku platiti navedenu tražbinu u iznosu od 10.498,00 kuna, kroz 10 (deset) godina, uz 2 (dvije) godine počeka te uz kamatnu stopu od 4,5% godišnje, fiksno, u 32 jednaka kvartalna anuiteta, svaki u iznosu od 427,79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080548">
        <w:rPr>
          <w:rFonts w:cs="Times New Roman"/>
        </w:rPr>
        <w:t xml:space="preserve">Vjerovniku Slaven Kralj, </w:t>
      </w:r>
      <w:proofErr w:type="spellStart"/>
      <w:r w:rsidRPr="00080548">
        <w:rPr>
          <w:rFonts w:cs="Times New Roman"/>
        </w:rPr>
        <w:t>vl</w:t>
      </w:r>
      <w:proofErr w:type="spellEnd"/>
      <w:r w:rsidRPr="00080548">
        <w:rPr>
          <w:rFonts w:cs="Times New Roman"/>
        </w:rPr>
        <w:t>. obrta ELEKTROMEHANIKA VOLARIĆ</w:t>
      </w:r>
      <w:r w:rsidRPr="004C32B6">
        <w:rPr>
          <w:rFonts w:cs="Times New Roman"/>
        </w:rPr>
        <w:t>, adr</w:t>
      </w:r>
      <w:r w:rsidR="000D2C7A" w:rsidRPr="004C32B6">
        <w:rPr>
          <w:rFonts w:cs="Times New Roman"/>
        </w:rPr>
        <w:t>esa Široke ledine 28A, Varaždin</w:t>
      </w:r>
      <w:r w:rsidRPr="004C32B6">
        <w:rPr>
          <w:rFonts w:cs="Times New Roman"/>
        </w:rPr>
        <w:t xml:space="preserve">, OIB: 70835471223 utvrđena je tražbina u iznosu od 6.112,50 kn. Dužnik se obvezuje vjerovniku platiti navedenu tražbinu u iznosu od 6.112,50 kuna, kroz 10 (deset) godina, uz 2 (dvije) godine počeka te uz kamatnu stopu od 4,5% godišnje, fiksno, u 32 jednaka kvartalna anuiteta, svaki u iznosu od 249,08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LAGER BAŠIĆ, d.o.o. za proizvodnju, trgovinu i usluge, adresa T</w:t>
      </w:r>
      <w:r w:rsidR="000D2C7A" w:rsidRPr="004C32B6">
        <w:rPr>
          <w:rFonts w:cs="Times New Roman"/>
        </w:rPr>
        <w:t xml:space="preserve">rgovačka ulica 3, Donji </w:t>
      </w:r>
      <w:proofErr w:type="spellStart"/>
      <w:r w:rsidR="000D2C7A" w:rsidRPr="004C32B6">
        <w:rPr>
          <w:rFonts w:cs="Times New Roman"/>
        </w:rPr>
        <w:t>Stupnik</w:t>
      </w:r>
      <w:proofErr w:type="spellEnd"/>
      <w:r w:rsidRPr="004C32B6">
        <w:rPr>
          <w:rFonts w:cs="Times New Roman"/>
        </w:rPr>
        <w:t xml:space="preserve">, OIB: 49617677906 utvrđena je tražbina u iznosu od 11.601,10  kn. Dužnik se obvezuje vjerovniku platiti navedenu tražbinu u iznosu od 11.601,10 kuna, kroz 10 (deset) godina, uz 2 (dvije) godine počeka te uz kamatnu stopu od 4,5% godišnje, fiksno, u 32 jednaka kvartalna anuiteta, svaki u iznosu od 472,75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LEITZ </w:t>
      </w:r>
      <w:proofErr w:type="spellStart"/>
      <w:r w:rsidRPr="004C32B6">
        <w:rPr>
          <w:rFonts w:cs="Times New Roman"/>
        </w:rPr>
        <w:t>Gmbh</w:t>
      </w:r>
      <w:proofErr w:type="spellEnd"/>
      <w:r w:rsidRPr="004C32B6">
        <w:rPr>
          <w:rFonts w:cs="Times New Roman"/>
        </w:rPr>
        <w:t>&amp;</w:t>
      </w:r>
      <w:proofErr w:type="spellStart"/>
      <w:r w:rsidRPr="004C32B6">
        <w:rPr>
          <w:rFonts w:cs="Times New Roman"/>
        </w:rPr>
        <w:t>Co.KG</w:t>
      </w:r>
      <w:proofErr w:type="spellEnd"/>
      <w:r w:rsidRPr="004C32B6">
        <w:rPr>
          <w:rFonts w:cs="Times New Roman"/>
        </w:rPr>
        <w:t xml:space="preserve">, adresa </w:t>
      </w:r>
      <w:proofErr w:type="spellStart"/>
      <w:r w:rsidRPr="004C32B6">
        <w:rPr>
          <w:rFonts w:cs="Times New Roman"/>
        </w:rPr>
        <w:t>Leitzstrase</w:t>
      </w:r>
      <w:proofErr w:type="spellEnd"/>
      <w:r w:rsidRPr="004C32B6">
        <w:rPr>
          <w:rFonts w:cs="Times New Roman"/>
        </w:rPr>
        <w:t xml:space="preserve"> 80, </w:t>
      </w:r>
      <w:proofErr w:type="spellStart"/>
      <w:r w:rsidRPr="004C32B6">
        <w:rPr>
          <w:rFonts w:cs="Times New Roman"/>
        </w:rPr>
        <w:t>Riedau</w:t>
      </w:r>
      <w:proofErr w:type="spellEnd"/>
      <w:r w:rsidRPr="004C32B6">
        <w:rPr>
          <w:rFonts w:cs="Times New Roman"/>
        </w:rPr>
        <w:t>, Austrija, ATU23934508  utvrđena je tražb</w:t>
      </w:r>
      <w:r w:rsidR="000D2C7A" w:rsidRPr="004C32B6">
        <w:rPr>
          <w:rFonts w:cs="Times New Roman"/>
        </w:rPr>
        <w:t>ina u iznosu od  14.460,76 kn</w:t>
      </w:r>
      <w:r w:rsidRPr="004C32B6">
        <w:rPr>
          <w:rFonts w:cs="Times New Roman"/>
        </w:rPr>
        <w:t xml:space="preserve">. Dužnik se obvezuje vjerovniku platiti navedenu tražbinu u iznosu od 14.460,76 kuna, kroz 10 (deset) godina, uz 2 (dvije) godine počeka te uz kamatnu stopu od 4,5% godišnje, fiksno, u 32 jednaka kvartalna anuiteta, svaki u iznosu od 589,28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0D2C7A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LIGNUM IMPEX KFT.</w:t>
      </w:r>
      <w:r w:rsidR="00C115F4" w:rsidRPr="004C32B6">
        <w:rPr>
          <w:rFonts w:cs="Times New Roman"/>
        </w:rPr>
        <w:t xml:space="preserve">, adresa </w:t>
      </w:r>
      <w:proofErr w:type="spellStart"/>
      <w:r w:rsidR="00C115F4" w:rsidRPr="004C32B6">
        <w:rPr>
          <w:rFonts w:cs="Times New Roman"/>
        </w:rPr>
        <w:t>Lovassy</w:t>
      </w:r>
      <w:proofErr w:type="spellEnd"/>
      <w:r w:rsidR="00C115F4" w:rsidRPr="004C32B6">
        <w:rPr>
          <w:rFonts w:cs="Times New Roman"/>
        </w:rPr>
        <w:t xml:space="preserve"> u. 8, </w:t>
      </w:r>
      <w:proofErr w:type="spellStart"/>
      <w:r w:rsidR="00C115F4" w:rsidRPr="004C32B6">
        <w:rPr>
          <w:rFonts w:cs="Times New Roman"/>
        </w:rPr>
        <w:t>Keszthely</w:t>
      </w:r>
      <w:proofErr w:type="spellEnd"/>
      <w:r w:rsidR="00C115F4" w:rsidRPr="004C32B6">
        <w:rPr>
          <w:rFonts w:cs="Times New Roman"/>
        </w:rPr>
        <w:t xml:space="preserve">, Mađarska, HU14736988  utvrđena je tražbina u iznosu od 164.442,00  kn. Dužnik se obvezuje </w:t>
      </w:r>
      <w:r w:rsidR="00C115F4" w:rsidRPr="004C32B6">
        <w:rPr>
          <w:rFonts w:cs="Times New Roman"/>
        </w:rPr>
        <w:lastRenderedPageBreak/>
        <w:t xml:space="preserve">vjerovniku platiti navedenu tražbinu u iznosu od 164.442,00 kuna, kroz 10 (deset) godina, uz 2 (dvije) godine počeka te uz kamatnu stopu od 4,5% godišnje, fiksno, u 32 jednaka kvartalna anuiteta, svaki u iznosu od 6.701,02 kn, od kojih prvi dospijeva na naplatu po proteku dvije godine od zadnjeg dana u mjesecu koji slijedi mjesecu u kojem će doneseno rješenje Trgovačkog suda o sklopljenoj </w:t>
      </w:r>
      <w:proofErr w:type="spellStart"/>
      <w:r w:rsidR="00C115F4" w:rsidRPr="004C32B6">
        <w:rPr>
          <w:rFonts w:cs="Times New Roman"/>
        </w:rPr>
        <w:t>predstečajnoj</w:t>
      </w:r>
      <w:proofErr w:type="spellEnd"/>
      <w:r w:rsidR="00C115F4"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LIMEX TRANSPORT društvo s ograničenom odgovornošću za cestovni promet motornim vozilima u stečaju, adresa Gajeva 15b, Donji Miholjac, OIB: 31150629101   utvrđena je tražbina u iznosu od  246,00 kn. Dužnik se obvezuje vjerovniku platiti navedenu tražbinu u iznosu od 246,00 kuna, kroz 10 (deset) godina, uz 2 (dvije) godine počeka te uz kamatnu stopu od 4,5% godišnje, fiksno, u 32 jednaka kvartalna anuiteta, svaki u iznosu od 10,02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M&amp;</w:t>
      </w:r>
      <w:proofErr w:type="spellStart"/>
      <w:r w:rsidRPr="004C32B6">
        <w:rPr>
          <w:rFonts w:cs="Times New Roman"/>
        </w:rPr>
        <w:t>M</w:t>
      </w:r>
      <w:proofErr w:type="spellEnd"/>
      <w:r w:rsidRPr="004C32B6">
        <w:rPr>
          <w:rFonts w:cs="Times New Roman"/>
        </w:rPr>
        <w:t xml:space="preserve"> INTERCOM d.o.o., adresa </w:t>
      </w:r>
      <w:proofErr w:type="spellStart"/>
      <w:r w:rsidRPr="004C32B6">
        <w:rPr>
          <w:rFonts w:cs="Times New Roman"/>
        </w:rPr>
        <w:t>Letališka</w:t>
      </w:r>
      <w:proofErr w:type="spellEnd"/>
      <w:r w:rsidRPr="004C32B6">
        <w:rPr>
          <w:rFonts w:cs="Times New Roman"/>
        </w:rPr>
        <w:t xml:space="preserve"> cesta 33A, Ljubljana, Slovenija, SI80312918  utvrđena je tražbina u iznosu od 2.465,99  kn. Dužnik se obvezuje vjerovniku platiti navedenu tražbinu u iznosu od 2.465,99 kuna, kroz 10 (deset) godina, uz 2 (dvije) godine počeka te uz kamatnu stopu od 4,5% godišnje, fiksno, u 32 jednaka kvartalna anuiteta, svaki u iznosu od 100,49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</w:t>
      </w:r>
      <w:proofErr w:type="spellStart"/>
      <w:r w:rsidRPr="004C32B6">
        <w:rPr>
          <w:rFonts w:cs="Times New Roman"/>
        </w:rPr>
        <w:t>MaRCo</w:t>
      </w:r>
      <w:proofErr w:type="spellEnd"/>
      <w:r w:rsidRPr="004C32B6">
        <w:rPr>
          <w:rFonts w:cs="Times New Roman"/>
        </w:rPr>
        <w:t xml:space="preserve"> d.o.o. informatički inženjering i trgovinu, adresa </w:t>
      </w:r>
      <w:proofErr w:type="spellStart"/>
      <w:r w:rsidRPr="004C32B6">
        <w:rPr>
          <w:rFonts w:cs="Times New Roman"/>
        </w:rPr>
        <w:t>Jagnjić</w:t>
      </w:r>
      <w:proofErr w:type="spellEnd"/>
      <w:r w:rsidRPr="004C32B6">
        <w:rPr>
          <w:rFonts w:cs="Times New Roman"/>
        </w:rPr>
        <w:t xml:space="preserve"> dol, </w:t>
      </w:r>
      <w:proofErr w:type="spellStart"/>
      <w:r w:rsidRPr="004C32B6">
        <w:rPr>
          <w:rFonts w:cs="Times New Roman"/>
        </w:rPr>
        <w:t>Iva</w:t>
      </w:r>
      <w:r w:rsidR="000D2C7A" w:rsidRPr="004C32B6">
        <w:rPr>
          <w:rFonts w:cs="Times New Roman"/>
        </w:rPr>
        <w:t>nska</w:t>
      </w:r>
      <w:proofErr w:type="spellEnd"/>
      <w:r w:rsidR="000D2C7A" w:rsidRPr="004C32B6">
        <w:rPr>
          <w:rFonts w:cs="Times New Roman"/>
        </w:rPr>
        <w:t xml:space="preserve"> 12a, Sveta Nedjelja</w:t>
      </w:r>
      <w:r w:rsidRPr="004C32B6">
        <w:rPr>
          <w:rFonts w:cs="Times New Roman"/>
        </w:rPr>
        <w:t xml:space="preserve">, OIB: 89740937554   utvrđena je tražbina u iznosu od 1.534,25  kn. Dužnik se obvezuje vjerovniku platiti navedenu tražbinu u iznosu od 1.534,25 kuna, kroz 10 (deset) godina, uz 2 (dvije) godine počeka te uz kamatnu stopu od 4,5% godišnje, fiksno, u 32 jednaka kvartalna anuiteta, svaki u iznosu od 62,52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306335">
        <w:rPr>
          <w:rFonts w:cs="Times New Roman"/>
        </w:rPr>
        <w:t>Vjerovniku MAG-COMMERCE društvo s ograničenom odgovornošću za trgovinu i usluge,</w:t>
      </w:r>
      <w:r w:rsidR="000D2C7A" w:rsidRPr="00306335">
        <w:rPr>
          <w:rFonts w:cs="Times New Roman"/>
        </w:rPr>
        <w:t xml:space="preserve"> adresa Maršala Tita 6, </w:t>
      </w:r>
      <w:proofErr w:type="spellStart"/>
      <w:r w:rsidR="000D2C7A" w:rsidRPr="00306335">
        <w:rPr>
          <w:rFonts w:cs="Times New Roman"/>
        </w:rPr>
        <w:t>Šenkovec</w:t>
      </w:r>
      <w:proofErr w:type="spellEnd"/>
      <w:r w:rsidR="000D2C7A" w:rsidRPr="00306335">
        <w:rPr>
          <w:rFonts w:cs="Times New Roman"/>
        </w:rPr>
        <w:t>, Čakovec</w:t>
      </w:r>
      <w:r w:rsidRPr="00306335">
        <w:rPr>
          <w:rFonts w:cs="Times New Roman"/>
        </w:rPr>
        <w:t xml:space="preserve">, OIB: 57269622478  utvrđena je tražbina u iznosu od  1.874,46 kn. Dužnik se obvezuje vjerovniku platiti </w:t>
      </w:r>
      <w:r w:rsidRPr="004C32B6">
        <w:rPr>
          <w:rFonts w:cs="Times New Roman"/>
        </w:rPr>
        <w:t xml:space="preserve">navedenu tražbinu u iznosu od 1.874,46 kuna, kroz 10 (deset) godina, uz 2 (dvije) godine počeka te uz kamatnu stopu od 4,5% godišnje, fiksno, u 32 jednaka kvartalna anuiteta, svaki u iznosu od 76,38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</w:t>
      </w:r>
      <w:r w:rsidR="000D2C7A" w:rsidRPr="004C32B6">
        <w:rPr>
          <w:rFonts w:cs="Times New Roman"/>
        </w:rPr>
        <w:t xml:space="preserve">erovniku Marko Marić </w:t>
      </w:r>
      <w:proofErr w:type="spellStart"/>
      <w:r w:rsidR="000D2C7A" w:rsidRPr="004C32B6">
        <w:rPr>
          <w:rFonts w:cs="Times New Roman"/>
        </w:rPr>
        <w:t>vl</w:t>
      </w:r>
      <w:proofErr w:type="spellEnd"/>
      <w:r w:rsidR="000D2C7A" w:rsidRPr="004C32B6">
        <w:rPr>
          <w:rFonts w:cs="Times New Roman"/>
        </w:rPr>
        <w:t xml:space="preserve">. obrta </w:t>
      </w:r>
      <w:r w:rsidRPr="004C32B6">
        <w:rPr>
          <w:rFonts w:cs="Times New Roman"/>
        </w:rPr>
        <w:t xml:space="preserve">OBRT </w:t>
      </w:r>
      <w:r w:rsidR="000D2C7A" w:rsidRPr="004C32B6">
        <w:rPr>
          <w:rFonts w:cs="Times New Roman"/>
        </w:rPr>
        <w:t xml:space="preserve">MARIĆ, adresa </w:t>
      </w:r>
      <w:proofErr w:type="spellStart"/>
      <w:r w:rsidR="000D2C7A" w:rsidRPr="004C32B6">
        <w:rPr>
          <w:rFonts w:cs="Times New Roman"/>
        </w:rPr>
        <w:t>Velička</w:t>
      </w:r>
      <w:proofErr w:type="spellEnd"/>
      <w:r w:rsidR="000D2C7A" w:rsidRPr="004C32B6">
        <w:rPr>
          <w:rFonts w:cs="Times New Roman"/>
        </w:rPr>
        <w:t xml:space="preserve"> 2, Kaptol</w:t>
      </w:r>
      <w:r w:rsidRPr="004C32B6">
        <w:rPr>
          <w:rFonts w:cs="Times New Roman"/>
        </w:rPr>
        <w:t xml:space="preserve">, OIB: 43854684673   utvrđena je tražbina u iznosu od 10.784,06  kn. Dužnik se obvezuje vjerovniku platiti navedenu tražbinu u iznosu od 10.784,06 kuna, kroz 10 (deset) godina, uz 2 (dvije) godine počeka te uz kamatnu stopu od 4,5% godišnje, fiksno, u 32 jednaka kvartalna anuiteta, svaki u iznosu od 439,45 kn, od kojih prvi dospijeva na naplatu po proteku dvije godine od zadnjeg dana u mjesecu koji slijedi mjesecu u </w:t>
      </w:r>
      <w:r w:rsidRPr="004C32B6">
        <w:rPr>
          <w:rFonts w:cs="Times New Roman"/>
        </w:rPr>
        <w:lastRenderedPageBreak/>
        <w:t xml:space="preserve">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METAL SERVIS CENTAR društvo s ograničenom odgovornošću za proizvodnju, trgovinu i usluge u stečaju, adresa  Industrijska </w:t>
      </w:r>
      <w:proofErr w:type="spellStart"/>
      <w:r w:rsidRPr="004C32B6">
        <w:rPr>
          <w:rFonts w:cs="Times New Roman"/>
        </w:rPr>
        <w:t>bb</w:t>
      </w:r>
      <w:proofErr w:type="spellEnd"/>
      <w:r w:rsidRPr="004C32B6">
        <w:rPr>
          <w:rFonts w:cs="Times New Roman"/>
        </w:rPr>
        <w:t xml:space="preserve">, Slatina, OIB: 31591200855  utvrđena je tražbina u iznosu od 1.375,00  kn. Dužnik se obvezuje vjerovniku platiti navedenu tražbinu u iznosu od 1.375,00 kuna, kroz 10 (deset) godina, uz 2 (dvije) godine počeka te uz kamatnu stopu od 4,5% godišnje, fiksno, u 32 jednaka kvartalna anuiteta, svaki u iznosu od 56,03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METAL-SERVIS d.o.o. za proizvodnju, usluge i trgovinu, adresa </w:t>
      </w:r>
      <w:r w:rsidR="000D2C7A" w:rsidRPr="004C32B6">
        <w:rPr>
          <w:rFonts w:cs="Times New Roman"/>
        </w:rPr>
        <w:t xml:space="preserve">Kolodvorska 100, Donji Miholjac, OIB: 28192216417  </w:t>
      </w:r>
      <w:r w:rsidRPr="004C32B6">
        <w:rPr>
          <w:rFonts w:cs="Times New Roman"/>
        </w:rPr>
        <w:t xml:space="preserve">utvrđena je tražbina u iznosu od 213,75  kn. Dužnik se obvezuje vjerovniku platiti navedenu tražbinu u iznosu od 213,75 kuna, kroz 10 (deset) godina, uz 2 (dvije) godine počeka te uz kamatnu stopu od 4,5% godišnje, fiksno, u 32 jednaka kvartalna anuiteta, svaki u iznosu od 8,71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METROALFA društvo s ograničenom odgovornošću za tehničko ispitivanje i analizu, kontrolu i druge usluge, adre</w:t>
      </w:r>
      <w:r w:rsidR="000D2C7A" w:rsidRPr="004C32B6">
        <w:rPr>
          <w:rFonts w:cs="Times New Roman"/>
        </w:rPr>
        <w:t>sa Karlovačka cesta 4 L, Zagreb</w:t>
      </w:r>
      <w:r w:rsidRPr="004C32B6">
        <w:rPr>
          <w:rFonts w:cs="Times New Roman"/>
        </w:rPr>
        <w:t xml:space="preserve">, OIB: 53900897411  utvrđena je tražbina u iznosu od 7.100,00  kn. Dužnik se obvezuje vjerovniku platiti navedenu tražbinu u iznosu od 7.100,00 kuna, kroz 10 (deset) godina, uz 2 (dvije) godine počeka te uz kamatnu stopu od 4,5% godišnje, fiksno, u 32 jednaka kvartalna anuiteta, svaki u iznosu od 289,33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MINISTARSTVO FINANCIJA R</w:t>
      </w:r>
      <w:r w:rsidR="000D2C7A" w:rsidRPr="004C32B6">
        <w:rPr>
          <w:rFonts w:cs="Times New Roman"/>
        </w:rPr>
        <w:t xml:space="preserve">EPUBLIKA </w:t>
      </w:r>
      <w:r w:rsidRPr="004C32B6">
        <w:rPr>
          <w:rFonts w:cs="Times New Roman"/>
        </w:rPr>
        <w:t>H</w:t>
      </w:r>
      <w:r w:rsidR="000D2C7A" w:rsidRPr="004C32B6">
        <w:rPr>
          <w:rFonts w:cs="Times New Roman"/>
        </w:rPr>
        <w:t>RVATSKA</w:t>
      </w:r>
      <w:r w:rsidRPr="004C32B6">
        <w:rPr>
          <w:rFonts w:cs="Times New Roman"/>
        </w:rPr>
        <w:t xml:space="preserve"> - POREZNA UPRAVA, adresa Boškovićeva  5, Zagreb , OIB: 18683136487   utvrđena je tražbina u iznosu od 2.329.115,81  kn. Dužnik se obvezuje vjerovniku platiti navedenu tražbinu u iznosu od 2.329.115,81 kuna, kroz 10 (deset) godina, uz 2 (dvije) godine počeka te uz kamatnu stopu od 4,5% godišnje, fiksno, u 32 jednaka kvartalna anuiteta, svaki u iznosu od 94.911,55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MONOTIP d.o.o. za uslu</w:t>
      </w:r>
      <w:r w:rsidR="00B7739F" w:rsidRPr="004C32B6">
        <w:rPr>
          <w:rFonts w:cs="Times New Roman"/>
        </w:rPr>
        <w:t>ge, adresa Petrinjska 7, Zagreb</w:t>
      </w:r>
      <w:r w:rsidRPr="004C32B6">
        <w:rPr>
          <w:rFonts w:cs="Times New Roman"/>
        </w:rPr>
        <w:t xml:space="preserve">, OIB: 44756968804   utvrđena je tražbina u iznosu od  1.407,60 kn. Dužnik se obvezuje vjerovniku platiti navedenu tražbinu u iznosu od 1.407,60 kuna, kroz 10 (deset) godina, uz 2 (dvije) godine počeka te uz kamatnu stopu od 4,5% godišnje, fiksno, u 32 jednaka kvartalna anuiteta, svaki u iznosu od 57,36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lastRenderedPageBreak/>
        <w:t>Vjerovniku OGAR-COMMERCE društvo s ograničenom odgovornošću za trgovinu, turizam i ugostiteljstvo, adresa A</w:t>
      </w:r>
      <w:r w:rsidR="00B7739F" w:rsidRPr="004C32B6">
        <w:rPr>
          <w:rFonts w:cs="Times New Roman"/>
        </w:rPr>
        <w:t>. Harambašića 6, Donji Miholjac</w:t>
      </w:r>
      <w:r w:rsidRPr="004C32B6">
        <w:rPr>
          <w:rFonts w:cs="Times New Roman"/>
        </w:rPr>
        <w:t xml:space="preserve">, OIB: 87799928664  utvrđena je tražbina u iznosu od 16,00  kn. Dužnik se obvezuje vjerovniku platiti navedenu tražbinu u iznosu od 16,00 kuna, kroz 10 (deset) godina, uz 2 (dvije) godine počeka te uz kamatnu stopu od 4,5% godišnje, fiksno, u 32 jednaka kvartalna anuiteta, svaki u iznosu od 0,65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OTP </w:t>
      </w:r>
      <w:proofErr w:type="spellStart"/>
      <w:r w:rsidRPr="004C32B6">
        <w:rPr>
          <w:rFonts w:cs="Times New Roman"/>
        </w:rPr>
        <w:t>Lea</w:t>
      </w:r>
      <w:r w:rsidR="00B7739F" w:rsidRPr="004C32B6">
        <w:rPr>
          <w:rFonts w:cs="Times New Roman"/>
        </w:rPr>
        <w:t>sing</w:t>
      </w:r>
      <w:proofErr w:type="spellEnd"/>
      <w:r w:rsidR="00B7739F" w:rsidRPr="004C32B6">
        <w:rPr>
          <w:rFonts w:cs="Times New Roman"/>
        </w:rPr>
        <w:t xml:space="preserve"> dioničko društvo za usluge</w:t>
      </w:r>
      <w:r w:rsidRPr="004C32B6">
        <w:rPr>
          <w:rFonts w:cs="Times New Roman"/>
        </w:rPr>
        <w:t xml:space="preserve">, adresa  Avenija Dubrovnik 16/V, Zagreb, OIB: 23780250353  utvrđena je tražbina u iznosu od 42.712,59  kn. Dužnik se obvezuje vjerovniku platiti navedenu tražbinu u iznosu od 42.712,59 kuna, kroz 10 (deset) godina, uz 2 (dvije) godine počeka te uz kamatnu stopu od 4,5% godišnje, fiksno, u 32 jednaka kvartalna anuiteta, svaki u iznosu od 1.740,54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</w:t>
      </w:r>
      <w:proofErr w:type="spellStart"/>
      <w:r w:rsidRPr="004C32B6">
        <w:rPr>
          <w:rFonts w:cs="Times New Roman"/>
        </w:rPr>
        <w:t>P.T</w:t>
      </w:r>
      <w:proofErr w:type="spellEnd"/>
      <w:r w:rsidRPr="004C32B6">
        <w:rPr>
          <w:rFonts w:cs="Times New Roman"/>
        </w:rPr>
        <w:t>.-TRANSPORTI društvo s ograničenom odgovornošću za prijevoz i trgovinu, adresa Al</w:t>
      </w:r>
      <w:r w:rsidR="00B7739F" w:rsidRPr="004C32B6">
        <w:rPr>
          <w:rFonts w:cs="Times New Roman"/>
        </w:rPr>
        <w:t>eja Matice Hrvatske 51, Županja</w:t>
      </w:r>
      <w:r w:rsidRPr="004C32B6">
        <w:rPr>
          <w:rFonts w:cs="Times New Roman"/>
        </w:rPr>
        <w:t xml:space="preserve">, OIB: 84855855921  utvrđena je tražbina u iznosu od  20.705,06 kn. Dužnik se obvezuje vjerovniku platiti navedenu tražbinu u iznosu od 20.705,06 kuna, kroz 10 (deset) godina, uz 2 (dvije) godine počeka te uz kamatnu stopu od 4,5% godišnje, fiksno, u 32 jednaka kvartalna anuiteta, svaki u iznosu od 843,73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</w:rPr>
      </w:pPr>
      <w:r w:rsidRPr="004C32B6">
        <w:rPr>
          <w:rFonts w:cs="Times New Roman"/>
        </w:rPr>
        <w:t>Vjerovniku PARKETI POŽGAJ  društvo s ograničenom odgovornošću za proizvodnju i trgovinu, ad</w:t>
      </w:r>
      <w:r w:rsidR="008C0BA4" w:rsidRPr="004C32B6">
        <w:rPr>
          <w:rFonts w:cs="Times New Roman"/>
        </w:rPr>
        <w:t xml:space="preserve">resa Dravska 40, Veliki </w:t>
      </w:r>
      <w:proofErr w:type="spellStart"/>
      <w:r w:rsidR="008C0BA4" w:rsidRPr="004C32B6">
        <w:rPr>
          <w:rFonts w:cs="Times New Roman"/>
        </w:rPr>
        <w:t>Bukovec</w:t>
      </w:r>
      <w:proofErr w:type="spellEnd"/>
      <w:r w:rsidRPr="004C32B6">
        <w:rPr>
          <w:rFonts w:cs="Times New Roman"/>
        </w:rPr>
        <w:t>, OIB: 65436826341  utvrđena je tra</w:t>
      </w:r>
      <w:r w:rsidR="008C0BA4" w:rsidRPr="004C32B6">
        <w:rPr>
          <w:rFonts w:cs="Times New Roman"/>
        </w:rPr>
        <w:t xml:space="preserve">žbina u iznosu od 7.153.355,78 </w:t>
      </w:r>
      <w:r w:rsidRPr="004C32B6">
        <w:rPr>
          <w:rFonts w:cs="Times New Roman"/>
        </w:rPr>
        <w:t>kn. Navedena tražbina se sukladno prihvaćenom Planu restrukturiranja Dužnika otpisuje u cijelosti te Dužnik s navedene osnove nema nikakvih obveza prema navedenom Vjerovniku.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PECKA d.o.o. za proizvodnju strojeva i konstrukcija, adre</w:t>
      </w:r>
      <w:r w:rsidR="008C0BA4" w:rsidRPr="004C32B6">
        <w:rPr>
          <w:rFonts w:cs="Times New Roman"/>
        </w:rPr>
        <w:t>sa Osječka 16, Markovac Našički</w:t>
      </w:r>
      <w:r w:rsidRPr="004C32B6">
        <w:rPr>
          <w:rFonts w:cs="Times New Roman"/>
        </w:rPr>
        <w:t xml:space="preserve">, OIB: 60616127015  utvrđena je tražbina u iznosu od  500,00  kn. Dužnik se obvezuje vjerovniku platiti navedenu tražbinu u iznosu od 500,00 kuna, kroz 10 (deset) godina, uz 2 (dvije) godine počeka te uz kamatnu stopu od 4,5% godišnje, fiksno, u 32 jednaka kvartalna anuiteta, svaki u iznosu od 20,38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PETROL društvo s ograničenom odgovornošću za trgovinu i prijevoz nafte i naftnih derivata, adresa  </w:t>
      </w:r>
      <w:proofErr w:type="spellStart"/>
      <w:r w:rsidRPr="004C32B6">
        <w:rPr>
          <w:rFonts w:cs="Times New Roman"/>
        </w:rPr>
        <w:t>Oreškovićeva</w:t>
      </w:r>
      <w:proofErr w:type="spellEnd"/>
      <w:r w:rsidRPr="004C32B6">
        <w:rPr>
          <w:rFonts w:cs="Times New Roman"/>
        </w:rPr>
        <w:t xml:space="preserve"> 6h, Zagreb, OIB: 75550985023  utvrđena je tražbina u iznosu od 14.977,75  kn. Dužnik se obvezuje vjerovniku platiti navedenu tražbinu u iznosu od 14.977,75 kuna, kroz 10 (deset) godina, uz 2 (dvije) godine počeka te uz kamatnu stopu od 4,5% godišnje, fiksno, u 32 jednaka kvartalna anuiteta, svaki u iznosu od 610,34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lastRenderedPageBreak/>
        <w:t xml:space="preserve">Vjerovniku Davor Popović, </w:t>
      </w:r>
      <w:proofErr w:type="spellStart"/>
      <w:r w:rsidRPr="004C32B6">
        <w:rPr>
          <w:rFonts w:cs="Times New Roman"/>
        </w:rPr>
        <w:t>vl</w:t>
      </w:r>
      <w:proofErr w:type="spellEnd"/>
      <w:r w:rsidRPr="004C32B6">
        <w:rPr>
          <w:rFonts w:cs="Times New Roman"/>
        </w:rPr>
        <w:t>. obrta TEHNODIV-SERVIS, adr</w:t>
      </w:r>
      <w:r w:rsidR="008C0BA4" w:rsidRPr="004C32B6">
        <w:rPr>
          <w:rFonts w:cs="Times New Roman"/>
        </w:rPr>
        <w:t xml:space="preserve">esa Istarska ulica 35, Križevci, OIB: 82906842080  </w:t>
      </w:r>
      <w:r w:rsidRPr="004C32B6">
        <w:rPr>
          <w:rFonts w:cs="Times New Roman"/>
        </w:rPr>
        <w:t xml:space="preserve">utvrđena je tražbina u iznosu od 5.902,25  kn. Dužnik se obvezuje vjerovniku platiti navedenu tražbinu u iznosu od 5.902,25 kuna, kroz 10 (deset) godina, uz 2 (dvije) godine počeka te uz kamatnu stopu od 4,5% godišnje, fiksno, u 32 jednaka kvartalna anuiteta, svaki u iznosu od 240,52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</w:rPr>
      </w:pPr>
      <w:r w:rsidRPr="004C32B6">
        <w:rPr>
          <w:rFonts w:cs="Times New Roman"/>
        </w:rPr>
        <w:t xml:space="preserve">Vjerovniku POŽGAJ FLOORING društvo s ograničenom odgovornošću za otkup, proizvodnju, maloprodaju i veleprodaju drveta, adresa  Dravska ulica 40, Veliki </w:t>
      </w:r>
      <w:proofErr w:type="spellStart"/>
      <w:r w:rsidRPr="004C32B6">
        <w:rPr>
          <w:rFonts w:cs="Times New Roman"/>
        </w:rPr>
        <w:t>Bukovec</w:t>
      </w:r>
      <w:proofErr w:type="spellEnd"/>
      <w:r w:rsidRPr="004C32B6">
        <w:rPr>
          <w:rFonts w:cs="Times New Roman"/>
        </w:rPr>
        <w:t>, OIB: 35779288855   utvrđena je tražbina u iznosu od 21.048.638,57  kn. Navedena tražbina se sukladno prihvaćenom Planu restrukturiranja Dužnika unosi u kapitalne rezerve društva Dužnika te Dužnik s navedene osnove nema nikakvih dugovanja prema navedenom Vjerovniku.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306335">
        <w:rPr>
          <w:rFonts w:cs="Times New Roman"/>
        </w:rPr>
        <w:t>Vjerovniku PROTON EE-ELEKTRONIKA društvo za trgovinu i us</w:t>
      </w:r>
      <w:r w:rsidR="008C0BA4" w:rsidRPr="00306335">
        <w:rPr>
          <w:rFonts w:cs="Times New Roman"/>
        </w:rPr>
        <w:t>luge s ograničenom odgovornošću</w:t>
      </w:r>
      <w:r w:rsidRPr="00306335">
        <w:rPr>
          <w:rFonts w:cs="Times New Roman"/>
        </w:rPr>
        <w:t>, adresa  Duga ulica 12,</w:t>
      </w:r>
      <w:r w:rsidR="00306335" w:rsidRPr="00306335">
        <w:rPr>
          <w:rFonts w:cs="Times New Roman"/>
        </w:rPr>
        <w:t xml:space="preserve"> Doljani</w:t>
      </w:r>
      <w:r w:rsidRPr="00306335">
        <w:rPr>
          <w:rFonts w:cs="Times New Roman"/>
        </w:rPr>
        <w:t xml:space="preserve"> </w:t>
      </w:r>
      <w:r w:rsidR="00306335" w:rsidRPr="00306335">
        <w:rPr>
          <w:rFonts w:cs="Times New Roman"/>
        </w:rPr>
        <w:t>(grad Daruvar)</w:t>
      </w:r>
      <w:r w:rsidRPr="00306335">
        <w:rPr>
          <w:rFonts w:cs="Times New Roman"/>
        </w:rPr>
        <w:t xml:space="preserve"> OIB: 49784522730  </w:t>
      </w:r>
      <w:r w:rsidRPr="004C32B6">
        <w:rPr>
          <w:rFonts w:cs="Times New Roman"/>
        </w:rPr>
        <w:t>utvrđena je traž</w:t>
      </w:r>
      <w:r w:rsidR="008C0BA4" w:rsidRPr="004C32B6">
        <w:rPr>
          <w:rFonts w:cs="Times New Roman"/>
        </w:rPr>
        <w:t xml:space="preserve">bina u iznosu od 3.593,38 kn </w:t>
      </w:r>
      <w:r w:rsidRPr="004C32B6">
        <w:rPr>
          <w:rFonts w:cs="Times New Roman"/>
        </w:rPr>
        <w:t xml:space="preserve">. Dužnik se obvezuje vjerovniku platiti navedenu tražbinu u iznosu od 3.593,38 kuna, kroz 10 (deset) godina, uz 2 (dvije) godine počeka te uz kamatnu stopu od 4,5% godišnje, fiksno, u 32 jednaka kvartalna anuiteta, svaki u iznosu od 146,43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Pučko o</w:t>
      </w:r>
      <w:r w:rsidR="008C0BA4" w:rsidRPr="004C32B6">
        <w:rPr>
          <w:rFonts w:cs="Times New Roman"/>
        </w:rPr>
        <w:t xml:space="preserve">tvoreno učilište Obris, adresa </w:t>
      </w:r>
      <w:r w:rsidRPr="004C32B6">
        <w:rPr>
          <w:rFonts w:cs="Times New Roman"/>
        </w:rPr>
        <w:t xml:space="preserve">Trg Marka </w:t>
      </w:r>
      <w:proofErr w:type="spellStart"/>
      <w:r w:rsidRPr="004C32B6">
        <w:rPr>
          <w:rFonts w:cs="Times New Roman"/>
        </w:rPr>
        <w:t>Peića</w:t>
      </w:r>
      <w:proofErr w:type="spellEnd"/>
      <w:r w:rsidRPr="004C32B6">
        <w:rPr>
          <w:rFonts w:cs="Times New Roman"/>
        </w:rPr>
        <w:t xml:space="preserve"> 5, Požega, OIB: 02816943447   utvrđena je tražbina u iznosu od  6.000,00 kn. Dužnik se obvezuje vjerovniku platiti navedenu tražbinu u iznosu od 6.000,00 kuna, kroz 10 (deset) godina, uz 2 (dvije) godine počeka te uz kamatnu stopu od 4,5% godišnje, fiksno, u 32 jednaka kvartalna anuiteta, svaki u iznosu od 244,50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REMEX društvo za unutarnju i vanjsku trgovinu i usluge, društvo s ograničenom odgovornošću, ad</w:t>
      </w:r>
      <w:r w:rsidR="00306335">
        <w:rPr>
          <w:rFonts w:cs="Times New Roman"/>
        </w:rPr>
        <w:t>resa Remetinec 115B, Novi Marof</w:t>
      </w:r>
      <w:r w:rsidRPr="004C32B6">
        <w:rPr>
          <w:rFonts w:cs="Times New Roman"/>
        </w:rPr>
        <w:t xml:space="preserve">, OIB: 75823619300  utvrđena je tražbina u iznosu od 1.407,50  kn. Dužnik se obvezuje vjerovniku platiti navedenu tražbinu u iznosu od 1.407,50 kuna, kroz 10 (deset) godina, uz 2 (dvije) godine počeka te uz kamatnu stopu od 4,5% godišnje, fiksno, u 32 jednaka kvartalna anuiteta, svaki u iznosu od 57,36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</w:rPr>
      </w:pPr>
      <w:r w:rsidRPr="004C32B6">
        <w:rPr>
          <w:rFonts w:cs="Times New Roman"/>
        </w:rPr>
        <w:t xml:space="preserve">Vjerovniku Željko Repić, </w:t>
      </w:r>
      <w:proofErr w:type="spellStart"/>
      <w:r w:rsidRPr="004C32B6">
        <w:rPr>
          <w:rFonts w:cs="Times New Roman"/>
        </w:rPr>
        <w:t>vl</w:t>
      </w:r>
      <w:proofErr w:type="spellEnd"/>
      <w:r w:rsidRPr="004C32B6">
        <w:rPr>
          <w:rFonts w:cs="Times New Roman"/>
        </w:rPr>
        <w:t>. obrta ELEKTROMEHANIKA popravak kućanskih aparata i elektromotor</w:t>
      </w:r>
      <w:r w:rsidR="00306335">
        <w:rPr>
          <w:rFonts w:cs="Times New Roman"/>
        </w:rPr>
        <w:t xml:space="preserve">a, adresa </w:t>
      </w:r>
      <w:proofErr w:type="spellStart"/>
      <w:r w:rsidR="00306335">
        <w:rPr>
          <w:rFonts w:cs="Times New Roman"/>
        </w:rPr>
        <w:t>Hraščica</w:t>
      </w:r>
      <w:proofErr w:type="spellEnd"/>
      <w:r w:rsidR="00306335">
        <w:rPr>
          <w:rFonts w:cs="Times New Roman"/>
        </w:rPr>
        <w:t xml:space="preserve"> 25, Varaždin</w:t>
      </w:r>
      <w:r w:rsidRPr="004C32B6">
        <w:rPr>
          <w:rFonts w:cs="Times New Roman"/>
        </w:rPr>
        <w:t xml:space="preserve">, OIB: 77412600143  utvrđena je tražbina u iznosu od 15.522,50  kn. Dužnik se obvezuje vjerovniku platiti navedenu tražbinu u iznosu od 15.522,50 kuna, kroz 10 (deset) godina, uz 2 (dvije) godine počeka te uz kamatnu stopu od 4,5% godišnje, fiksno, u 32 jednaka kvartalna anuiteta, svaki u iznosu od 632,54 kn, od kojih prvi dospijeva na naplatu po proteku dvije </w:t>
      </w:r>
      <w:r w:rsidRPr="004C32B6">
        <w:rPr>
          <w:rFonts w:cs="Times New Roman"/>
        </w:rPr>
        <w:lastRenderedPageBreak/>
        <w:t xml:space="preserve">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RETA d.o.o. za proizvodnju, trgovinu i usluge,</w:t>
      </w:r>
      <w:r w:rsidR="00581804">
        <w:rPr>
          <w:rFonts w:cs="Times New Roman"/>
        </w:rPr>
        <w:t xml:space="preserve"> adresa Zagrebačka 37, Karlovac</w:t>
      </w:r>
      <w:r w:rsidRPr="004C32B6">
        <w:rPr>
          <w:rFonts w:cs="Times New Roman"/>
        </w:rPr>
        <w:t xml:space="preserve">, OIB: 01201898816  utvrđena je tražbina u iznosu od  3.296,44 kn. Dužnik se obvezuje vjerovniku platiti navedenu tražbinu u iznosu od 3.296,44 kuna, kroz 10 (deset) godina, uz 2 (dvije) godine počeka te uz kamatnu stopu od 4,5% godišnje, fiksno, u 32 jednaka kvartalna anuiteta, svaki u iznosu od 134,33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Zdenku </w:t>
      </w:r>
      <w:proofErr w:type="spellStart"/>
      <w:r w:rsidRPr="004C32B6">
        <w:rPr>
          <w:rFonts w:cs="Times New Roman"/>
        </w:rPr>
        <w:t>Salaić</w:t>
      </w:r>
      <w:proofErr w:type="spellEnd"/>
      <w:r w:rsidRPr="004C32B6">
        <w:rPr>
          <w:rFonts w:cs="Times New Roman"/>
        </w:rPr>
        <w:t xml:space="preserve"> dr. med. </w:t>
      </w:r>
      <w:proofErr w:type="spellStart"/>
      <w:r w:rsidRPr="004C32B6">
        <w:rPr>
          <w:rFonts w:cs="Times New Roman"/>
        </w:rPr>
        <w:t>vl</w:t>
      </w:r>
      <w:proofErr w:type="spellEnd"/>
      <w:r w:rsidRPr="004C32B6">
        <w:rPr>
          <w:rFonts w:cs="Times New Roman"/>
        </w:rPr>
        <w:t xml:space="preserve">. SPECIJALISTIČKA ORDINACIJA MEDICINE RADA, adresa  </w:t>
      </w:r>
      <w:proofErr w:type="spellStart"/>
      <w:r w:rsidRPr="004C32B6">
        <w:rPr>
          <w:rFonts w:cs="Times New Roman"/>
        </w:rPr>
        <w:t>S.H</w:t>
      </w:r>
      <w:proofErr w:type="spellEnd"/>
      <w:r w:rsidRPr="004C32B6">
        <w:rPr>
          <w:rFonts w:cs="Times New Roman"/>
        </w:rPr>
        <w:t xml:space="preserve">. </w:t>
      </w:r>
      <w:proofErr w:type="spellStart"/>
      <w:r w:rsidRPr="004C32B6">
        <w:rPr>
          <w:rFonts w:cs="Times New Roman"/>
        </w:rPr>
        <w:t>Gutmanna</w:t>
      </w:r>
      <w:proofErr w:type="spellEnd"/>
      <w:r w:rsidRPr="004C32B6">
        <w:rPr>
          <w:rFonts w:cs="Times New Roman"/>
        </w:rPr>
        <w:t xml:space="preserve"> 28, Belišće, OIB: 19087404162  utvrđena je tražbina u iznosu od 620,00  kn. Dužnik se obvezuje vjerovniku platiti navedenu tražbinu u iznosu od 620,00 kuna, kroz 10 (deset) godina, uz 2 (dvije) godine počeka te uz kamatnu stopu od 4,5% godišnje, fiksno, u 32 jednaka kvartalna anuiteta, svaki u iznosu od 25,27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SBERBANK d.d., adresa  Varšavska 9, Zagreb, OIB: 78427478595  utvrđena je tražbina u iznosu od 30,00  kn. Dužnik se obvezuje vjerovniku platiti navedenu tražbinu u iznosu od 30,00 kuna, kroz 10 (deset) godina, uz 2 (dvije) godine počeka te uz kamatnu stopu od 4,5% godišnje, fiksno, u 32 jednaka kvartalna anuiteta, svaki u iznosu od 1,22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8F4E06">
        <w:rPr>
          <w:rFonts w:cs="Times New Roman"/>
        </w:rPr>
        <w:t xml:space="preserve">Vjerovniku STAN-FAR unutarnje i međunarodno otpremništvo, prijevozne usluge, uvoz-izvoz, d.o.o., </w:t>
      </w:r>
      <w:r w:rsidRPr="004C32B6">
        <w:rPr>
          <w:rFonts w:cs="Times New Roman"/>
        </w:rPr>
        <w:t>adre</w:t>
      </w:r>
      <w:r w:rsidR="00581804">
        <w:rPr>
          <w:rFonts w:cs="Times New Roman"/>
        </w:rPr>
        <w:t xml:space="preserve">sa Slavonska Avenija </w:t>
      </w:r>
      <w:proofErr w:type="spellStart"/>
      <w:r w:rsidR="00581804">
        <w:rPr>
          <w:rFonts w:cs="Times New Roman"/>
        </w:rPr>
        <w:t>bb</w:t>
      </w:r>
      <w:proofErr w:type="spellEnd"/>
      <w:r w:rsidR="00581804">
        <w:rPr>
          <w:rFonts w:cs="Times New Roman"/>
        </w:rPr>
        <w:t>, Zagreb</w:t>
      </w:r>
      <w:r w:rsidRPr="004C32B6">
        <w:rPr>
          <w:rFonts w:cs="Times New Roman"/>
        </w:rPr>
        <w:t xml:space="preserve">, OIB: 73036167195  utvrđena je tražbina u iznosu od 2.420,00  kn. Dužnik se obvezuje vjerovniku platiti navedenu tražbinu u iznosu od 2.420,00 kuna, kroz 10 (deset) godina, uz 2 (dvije) godine počeka te uz kamatnu stopu od 4,5% godišnje, fiksno, u 32 jednaka kvartalna anuiteta, svaki u iznosu od 98,62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TEHNO-PRODUCT jednostavno društvo s ograničenom odgovornošću za proizvodnju, adresa</w:t>
      </w:r>
      <w:r w:rsidR="00581804">
        <w:rPr>
          <w:rFonts w:cs="Times New Roman"/>
        </w:rPr>
        <w:t xml:space="preserve"> Vukovarska 140, Donji Miholjac</w:t>
      </w:r>
      <w:r w:rsidRPr="004C32B6">
        <w:rPr>
          <w:rFonts w:cs="Times New Roman"/>
        </w:rPr>
        <w:t>, OIB: 85533096095  utvrđena</w:t>
      </w:r>
      <w:r w:rsidR="008F4E06">
        <w:rPr>
          <w:rFonts w:cs="Times New Roman"/>
        </w:rPr>
        <w:t xml:space="preserve"> je tražbina u iznosu od 93,75 </w:t>
      </w:r>
      <w:r w:rsidRPr="004C32B6">
        <w:rPr>
          <w:rFonts w:cs="Times New Roman"/>
        </w:rPr>
        <w:t xml:space="preserve">kn. Dužnik se obvezuje vjerovniku platiti navedenu tražbinu u iznosu od 93,75 kuna, kroz 10 (deset) godina, uz 2 (dvije) godine počeka te uz kamatnu stopu od 4,5% godišnje, fiksno, u 32 jednaka kvartalna anuiteta, svaki u iznosu od 3,82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TEHNODIV d.o.o. za proizvodnju, trgovinu i usluge, adresa </w:t>
      </w:r>
      <w:r w:rsidR="00581804">
        <w:rPr>
          <w:rFonts w:cs="Times New Roman"/>
        </w:rPr>
        <w:t>Kralja Zvonimira 19a, Orahovica</w:t>
      </w:r>
      <w:r w:rsidRPr="004C32B6">
        <w:rPr>
          <w:rFonts w:cs="Times New Roman"/>
        </w:rPr>
        <w:t xml:space="preserve">, OIB: 99111228874  utvrđena je tražbina u iznosu od 490,00  kn. Dužnik se obvezuje vjerovniku platiti navedenu tražbinu u iznosu od </w:t>
      </w:r>
      <w:r w:rsidRPr="004C32B6">
        <w:rPr>
          <w:rFonts w:cs="Times New Roman"/>
        </w:rPr>
        <w:lastRenderedPageBreak/>
        <w:t xml:space="preserve">490,00 kuna, kroz 10 (deset) godina, uz 2 (dvije) godine počeka te uz kamatnu stopu od 4,5% godišnje, fiksno, u 32 jednaka kvartalna anuiteta, svaki u iznosu od 19,97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E827B6">
        <w:rPr>
          <w:rFonts w:cs="Times New Roman"/>
        </w:rPr>
        <w:t xml:space="preserve">Vjerovniku TERMODINAMIKA d.o.o. za trgovinu i usluge, adresa Put </w:t>
      </w:r>
      <w:proofErr w:type="spellStart"/>
      <w:r w:rsidRPr="00E827B6">
        <w:rPr>
          <w:rFonts w:cs="Times New Roman"/>
        </w:rPr>
        <w:t>Mostina</w:t>
      </w:r>
      <w:proofErr w:type="spellEnd"/>
      <w:r w:rsidRPr="00E827B6">
        <w:rPr>
          <w:rFonts w:cs="Times New Roman"/>
        </w:rPr>
        <w:t xml:space="preserve"> 8, Split, OIB: 62531096862  </w:t>
      </w:r>
      <w:r w:rsidRPr="004C32B6">
        <w:rPr>
          <w:rFonts w:cs="Times New Roman"/>
        </w:rPr>
        <w:t xml:space="preserve">utvrđena je tražbina u iznosu od 5.023,75  kn. Dužnik se obvezuje vjerovniku platiti navedenu tražbinu u iznosu od 5.023,75 kuna, kroz 10 (deset) godina, uz 2 (dvije) godine počeka te uz kamatnu stopu od 4,5% godišnje, fiksno, u 32 jednaka kvartalna anuiteta, svaki u iznosu od 204,72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58180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>
        <w:rPr>
          <w:rFonts w:cs="Times New Roman"/>
        </w:rPr>
        <w:t>Vjerovniku TEXOPROM d.o.o.</w:t>
      </w:r>
      <w:r w:rsidR="00C115F4" w:rsidRPr="004C32B6">
        <w:rPr>
          <w:rFonts w:cs="Times New Roman"/>
        </w:rPr>
        <w:t xml:space="preserve">, adresa  Bosna i Hercegovina,  utvrđena je tražbina u iznosu od 4.335,36  kn. Dužnik se obvezuje vjerovniku platiti navedenu tražbinu u iznosu od 4.335,36 kuna, kroz 10 (deset) godina, uz 2 (dvije) godine počeka te uz kamatnu stopu od 4,5% godišnje, fiksno, u 32 jednaka kvartalna anuiteta, svaki u iznosu od 176,67 kn, od kojih prvi dospijeva na naplatu po proteku dvije godine od zadnjeg dana u mjesecu koji slijedi mjesecu u kojem će doneseno rješenje Trgovačkog suda o sklopljenoj </w:t>
      </w:r>
      <w:proofErr w:type="spellStart"/>
      <w:r w:rsidR="00C115F4" w:rsidRPr="004C32B6">
        <w:rPr>
          <w:rFonts w:cs="Times New Roman"/>
        </w:rPr>
        <w:t>predstečajnoj</w:t>
      </w:r>
      <w:proofErr w:type="spellEnd"/>
      <w:r w:rsidR="00C115F4"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THE END OF LINE društvo s ograničenom odgovornošću za pakiranje, adre</w:t>
      </w:r>
      <w:r w:rsidR="008F4E06">
        <w:rPr>
          <w:rFonts w:cs="Times New Roman"/>
        </w:rPr>
        <w:t xml:space="preserve">sa </w:t>
      </w:r>
      <w:proofErr w:type="spellStart"/>
      <w:r w:rsidR="008F4E06">
        <w:rPr>
          <w:rFonts w:cs="Times New Roman"/>
        </w:rPr>
        <w:t>Petrovaradinska</w:t>
      </w:r>
      <w:proofErr w:type="spellEnd"/>
      <w:r w:rsidR="008F4E06">
        <w:rPr>
          <w:rFonts w:cs="Times New Roman"/>
        </w:rPr>
        <w:t xml:space="preserve"> 5-5a, Zagreb</w:t>
      </w:r>
      <w:r w:rsidRPr="004C32B6">
        <w:rPr>
          <w:rFonts w:cs="Times New Roman"/>
        </w:rPr>
        <w:t>, OIB:73871442076</w:t>
      </w:r>
      <w:r w:rsidRPr="004C32B6">
        <w:rPr>
          <w:rFonts w:cs="Times New Roman"/>
          <w:color w:val="00000A"/>
          <w:lang w:bidi="hi-IN" w:eastAsia="zh-CN"/>
        </w:rPr>
        <w:t xml:space="preserve"> </w:t>
      </w:r>
      <w:r w:rsidRPr="004C32B6">
        <w:rPr>
          <w:rFonts w:cs="Times New Roman"/>
        </w:rPr>
        <w:t xml:space="preserve">utvrđena je tražbina u iznosu od 7.008,23  kn. Dužnik se obvezuje vjerovniku platiti navedenu tražbinu u iznosu od 7.008,23 kuna, kroz 10 (deset) godina, uz 2 (dvije) godine počeka te uz kamatnu stopu od 4,5% godišnje, fiksno, u 32 jednaka kvartalna anuiteta, svaki u iznosu od 285,59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JAVNI BILJEŽNIK STJEPAN TRSTENJAK,</w:t>
      </w:r>
      <w:r w:rsidR="008F4E06">
        <w:rPr>
          <w:rFonts w:cs="Times New Roman"/>
        </w:rPr>
        <w:t xml:space="preserve"> adresa Trg slobode 1, Varaždin</w:t>
      </w:r>
      <w:r w:rsidRPr="004C32B6">
        <w:rPr>
          <w:rFonts w:cs="Times New Roman"/>
        </w:rPr>
        <w:t xml:space="preserve">, OIB: 04682807598  utvrđena je tražbina u iznosu od 3.420,00  kn. Dužnik se obvezuje vjerovniku platiti navedenu tražbinu u iznosu od 3.420,00 kuna, kroz 10 (deset) godina, uz 2 (dvije) godine počeka te uz kamatnu stopu od 4,5% godišnje, fiksno, u 32 jednaka kvartalna anuiteta, svaki u iznosu od 139,37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URBANIZAM d.o.o. za komunalne djelatnosti i graditeljstvo, adresa Matij</w:t>
      </w:r>
      <w:r w:rsidR="008F4E06">
        <w:rPr>
          <w:rFonts w:cs="Times New Roman"/>
        </w:rPr>
        <w:t xml:space="preserve">e Antuna </w:t>
      </w:r>
      <w:proofErr w:type="spellStart"/>
      <w:r w:rsidR="008F4E06">
        <w:rPr>
          <w:rFonts w:cs="Times New Roman"/>
        </w:rPr>
        <w:t>Reljkovića</w:t>
      </w:r>
      <w:proofErr w:type="spellEnd"/>
      <w:r w:rsidR="008F4E06">
        <w:rPr>
          <w:rFonts w:cs="Times New Roman"/>
        </w:rPr>
        <w:t xml:space="preserve"> 16, Valpovo</w:t>
      </w:r>
      <w:r w:rsidRPr="004C32B6">
        <w:rPr>
          <w:rFonts w:cs="Times New Roman"/>
        </w:rPr>
        <w:t xml:space="preserve">, OIB: 43639618908 utvrđena je tražbina u iznosu od  22.388,06 kn. Dužnik se obvezuje vjerovniku platiti navedenu tražbinu u iznosu od 22.388,06 kuna, kroz 10 (deset) godina, uz 2 (dvije) godine počeka te uz kamatnu stopu od 4,5% godišnje, fiksno, u 32 jednaka kvartalna anuiteta, svaki u iznosu od 912,31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lastRenderedPageBreak/>
        <w:t xml:space="preserve">Vjerovniku VATROBRAN, društvo s ograničenom odgovornošću za inženjering, proizvodnju, servisnu i uslužnu djelatnost, zaštitu od požara i zaštitu na radu, adresa Vladimira Nazora 14, Novi Marof , OIB: 87890795742   utvrđena je tražbina u iznosu od  2.856,88 kn. Dužnik se obvezuje vjerovniku platiti navedenu tražbinu u iznosu od 2.856,88 kuna, kroz 10 (deset) godina, uz 2 (dvije) godine počeka te uz kamatnu stopu od 4,5% godišnje, fiksno, u 32 jednaka kvartalna anuiteta, svaki u iznosu od 116,42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VG Komunalac d.o.o. za obavljanje komunalnih usluga, adresa  Kolodvorska 64, Velika Gorica, OIB:09228704508   utvrđena je tražbina u iznosu od 180,00  kn. Dužnik se obvezuje vjerovniku platiti navedenu tražbinu u iznosu od 180,00 kuna, kroz 10 (deset) godina, uz 2 (dvije) godine počeka te uz kamatnu stopu od 4,5% godišnje, fiksno, u 32 jednaka kvartalna anuiteta, svaki u iznosu od 7,34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VIAL društvo s ograničenom odgovornošću za proizvodnju i trgovinu ala</w:t>
      </w:r>
      <w:r w:rsidR="008F4E06">
        <w:rPr>
          <w:rFonts w:cs="Times New Roman"/>
        </w:rPr>
        <w:t>ta, adresa Banija 155, Karlovac</w:t>
      </w:r>
      <w:r w:rsidRPr="004C32B6">
        <w:rPr>
          <w:rFonts w:cs="Times New Roman"/>
        </w:rPr>
        <w:t xml:space="preserve">, OIB:02570455168  utvrđena je tražbina u iznosu od 1.305,00  kn. Dužnik se obvezuje vjerovniku platiti navedenu tražbinu u iznosu od 1.305,00 kuna, kroz 10 (deset) godina, uz 2 (dvije) godine počeka te uz kamatnu stopu od 4,5% godišnje, fiksno, u 32 jednaka kvartalna anuiteta, svaki u iznosu od 53,18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</w:t>
      </w:r>
      <w:r w:rsidRPr="0056733A">
        <w:rPr>
          <w:rFonts w:cs="Times New Roman"/>
        </w:rPr>
        <w:t xml:space="preserve">VIDAM-TRADE </w:t>
      </w:r>
      <w:r w:rsidRPr="004C32B6">
        <w:rPr>
          <w:rFonts w:cs="Times New Roman"/>
        </w:rPr>
        <w:t xml:space="preserve">društvo s ograničenom odgovornošću za proizvodnju, trgovinu i usluge, adresa </w:t>
      </w:r>
      <w:r w:rsidR="008F4E06">
        <w:rPr>
          <w:rFonts w:cs="Times New Roman"/>
        </w:rPr>
        <w:t>Kolodvorska 116, Donji Miholjac</w:t>
      </w:r>
      <w:r w:rsidR="0056733A">
        <w:rPr>
          <w:rFonts w:cs="Times New Roman"/>
        </w:rPr>
        <w:t>, OIB:</w:t>
      </w:r>
      <w:r w:rsidRPr="004C32B6">
        <w:rPr>
          <w:rFonts w:cs="Times New Roman"/>
        </w:rPr>
        <w:t xml:space="preserve">88213570283  utvrđena je tražbina u iznosu od 1.769,09  kn. Dužnik se obvezuje vjerovniku platiti navedenu tražbinu u iznosu od 1.769,09 kuna, kroz 10 (deset) godina, uz 2 (dvije) godine počeka te uz kamatnu stopu od 4,5% godišnje, fiksno, u 32 jednaka kvartalna anuiteta, svaki u iznosu od 72,09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VIZOR ekologija-zaštita-konzalting d.o.o., adresa  Koprivnička 1, Varaždin, OIB: 28579840610   utvrđena je tražbina u iznosu od 29.750,00  kn. Dužnik se obvezuje vjerovniku platiti navedenu tražbinu u iznosu od 29.750,00 kuna, kroz 10 (deset) godina, uz 2 (dvije) godine počeka te uz kamatnu stopu od 4,5% godišnje, fiksno, u 32 jednaka kvartalna anuiteta, svaki u iznosu od 1.212,31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 xml:space="preserve">Vjerovniku  Marino </w:t>
      </w:r>
      <w:proofErr w:type="spellStart"/>
      <w:r w:rsidRPr="004C32B6">
        <w:rPr>
          <w:rFonts w:cs="Times New Roman"/>
        </w:rPr>
        <w:t>Vučko</w:t>
      </w:r>
      <w:proofErr w:type="spellEnd"/>
      <w:r w:rsidRPr="004C32B6">
        <w:rPr>
          <w:rFonts w:cs="Times New Roman"/>
        </w:rPr>
        <w:t xml:space="preserve">, </w:t>
      </w:r>
      <w:proofErr w:type="spellStart"/>
      <w:r w:rsidRPr="004C32B6">
        <w:rPr>
          <w:rFonts w:cs="Times New Roman"/>
        </w:rPr>
        <w:t>vl</w:t>
      </w:r>
      <w:proofErr w:type="spellEnd"/>
      <w:r w:rsidRPr="004C32B6">
        <w:rPr>
          <w:rFonts w:cs="Times New Roman"/>
        </w:rPr>
        <w:t>. obrta INFO-TECH obrt za informatičku djelatnost, adresa Nas</w:t>
      </w:r>
      <w:r w:rsidR="008F4E06">
        <w:rPr>
          <w:rFonts w:cs="Times New Roman"/>
        </w:rPr>
        <w:t>elje Tržnica 2A, Donji Miholjac</w:t>
      </w:r>
      <w:r w:rsidRPr="004C32B6">
        <w:rPr>
          <w:rFonts w:cs="Times New Roman"/>
        </w:rPr>
        <w:t>, OIB:92622446089</w:t>
      </w:r>
      <w:r w:rsidRPr="004C32B6">
        <w:rPr>
          <w:rFonts w:cs="Times New Roman"/>
          <w:color w:val="00000A"/>
          <w:lang w:bidi="hi-IN" w:eastAsia="zh-CN"/>
        </w:rPr>
        <w:t xml:space="preserve"> </w:t>
      </w:r>
      <w:r w:rsidRPr="004C32B6">
        <w:rPr>
          <w:rFonts w:cs="Times New Roman"/>
        </w:rPr>
        <w:t xml:space="preserve">utvrđena je tražbina u iznosu od  244,80 kn. Dužnik se obvezuje vjerovniku platiti navedenu tražbinu u iznosu od 244,80 kuna, kroz 10 (deset) godina, uz 2 (dvije) godine počeka te uz </w:t>
      </w:r>
      <w:r w:rsidRPr="004C32B6">
        <w:rPr>
          <w:rFonts w:cs="Times New Roman"/>
        </w:rPr>
        <w:lastRenderedPageBreak/>
        <w:t xml:space="preserve">kamatnu stopu od 4,5% godišnje, fiksno, u 32 jednaka kvartalna anuiteta, svaki u iznosu od 9,98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VUL-PID društvo s ograničenom odgovornošću za trgovinu i usluge, adresa Vukovarska 97, Donji Miholjac, OIB: 83626631986</w:t>
      </w:r>
      <w:r w:rsidRPr="004C32B6">
        <w:rPr>
          <w:rFonts w:cs="Times New Roman"/>
          <w:color w:val="00000A"/>
          <w:lang w:bidi="hi-IN" w:eastAsia="zh-CN"/>
        </w:rPr>
        <w:t xml:space="preserve"> </w:t>
      </w:r>
      <w:r w:rsidRPr="004C32B6">
        <w:rPr>
          <w:rFonts w:cs="Times New Roman"/>
        </w:rPr>
        <w:t xml:space="preserve">utvrđena je tražbina u iznosu od  748,75 kn. Dužnik se obvezuje vjerovniku platiti navedenu tražbinu u iznosu od 748,75 kuna, kroz 10 (deset) godina, uz 2 (dvije) godine počeka te uz kamatnu stopu od 4,5% godišnje, fiksno, u 32 jednaka kvartalna anuiteta, svaki u iznosu od 30,51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lang w:bidi="hi-IN" w:eastAsia="zh-CN"/>
        </w:rPr>
      </w:pPr>
      <w:r w:rsidRPr="004C32B6">
        <w:rPr>
          <w:rFonts w:cs="Times New Roman"/>
        </w:rPr>
        <w:t xml:space="preserve">Vjerovniku ZAGREBAČKA BANKA dioničko društvo, adresa Trg </w:t>
      </w:r>
      <w:r w:rsidR="008F4E06">
        <w:rPr>
          <w:rFonts w:cs="Times New Roman"/>
        </w:rPr>
        <w:t>bana Josipa Jelačića 10, Zagreb</w:t>
      </w:r>
      <w:r w:rsidRPr="004C32B6">
        <w:rPr>
          <w:rFonts w:cs="Times New Roman"/>
        </w:rPr>
        <w:t>, OIB: 92963223473</w:t>
      </w:r>
      <w:r w:rsidRPr="004C32B6">
        <w:rPr>
          <w:rFonts w:cs="Times New Roman"/>
          <w:color w:val="00000A"/>
          <w:lang w:bidi="hi-IN" w:eastAsia="zh-CN"/>
        </w:rPr>
        <w:t xml:space="preserve"> </w:t>
      </w:r>
      <w:r w:rsidRPr="004C32B6">
        <w:rPr>
          <w:rFonts w:cs="Times New Roman"/>
        </w:rPr>
        <w:t xml:space="preserve">utvrđena je tražbina u iznosu od 783,22 kn. Dužnik se obvezuje vjerovniku platiti navedenu tražbinu u iznosu od 783,22 kuna, kroz 10 (deset) godina, uz 2 (dvije) godine počeka te uz kamatnu stopu od 4,5% godišnje, fiksno, u 32 jednaka kvartalna anuiteta, svaki u iznosu od 31,92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  <w:color w:val="00000A"/>
          <w:sz w:val="18"/>
          <w:szCs w:val="18"/>
          <w:lang w:bidi="hi-IN" w:eastAsia="zh-CN"/>
        </w:rPr>
      </w:pPr>
      <w:r w:rsidRPr="004C32B6">
        <w:rPr>
          <w:rFonts w:cs="Times New Roman"/>
        </w:rPr>
        <w:t>Vjerovniku ZAŠTITA JUKIĆ društvo s ograničenom odgovornošću za tehničku i tjelesnu zaštitu osoba i imovine, adr</w:t>
      </w:r>
      <w:r w:rsidR="008F4E06">
        <w:rPr>
          <w:rFonts w:cs="Times New Roman"/>
        </w:rPr>
        <w:t>esa Koprivnička 121, Koprivnica</w:t>
      </w:r>
      <w:r w:rsidRPr="004C32B6">
        <w:rPr>
          <w:rFonts w:cs="Times New Roman"/>
        </w:rPr>
        <w:t>, OIB: 93544633496</w:t>
      </w:r>
      <w:r w:rsidRPr="004C32B6">
        <w:rPr>
          <w:rFonts w:cs="Times New Roman"/>
          <w:color w:val="00000A"/>
          <w:lang w:bidi="hi-IN" w:eastAsia="zh-CN"/>
        </w:rPr>
        <w:t xml:space="preserve"> </w:t>
      </w:r>
      <w:r w:rsidRPr="004C32B6">
        <w:rPr>
          <w:rFonts w:cs="Times New Roman"/>
        </w:rPr>
        <w:t xml:space="preserve">utvrđena je tražbina u iznosu od 10.665,91 kn. Dužnik se obvezuje vjerovniku platiti navedenu tražbinu u iznosu od 10.665,91 kuna, kroz 10 (deset) godina, uz 2 (dvije) godine počeka te uz kamatnu stopu od 4,5% godišnje, fiksno, u 32 jednaka kvartalna anuiteta, svaki u iznosu od 434,64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</w:rPr>
      </w:pPr>
      <w:r w:rsidRPr="004C32B6">
        <w:rPr>
          <w:rFonts w:cs="Times New Roman"/>
        </w:rPr>
        <w:t xml:space="preserve">Vjerovniku </w:t>
      </w:r>
      <w:r w:rsidRPr="0056733A">
        <w:rPr>
          <w:rFonts w:cs="Times New Roman"/>
        </w:rPr>
        <w:t xml:space="preserve">ZETAIĆ-COMMERCE </w:t>
      </w:r>
      <w:r w:rsidRPr="004C32B6">
        <w:rPr>
          <w:rFonts w:cs="Times New Roman"/>
        </w:rPr>
        <w:t>d.o.o. trgovina i usluge, adresa Petra Preradovića 8, Donji Miholjac, OIB: 23551058063</w:t>
      </w:r>
      <w:r w:rsidRPr="004C32B6">
        <w:rPr>
          <w:rFonts w:cs="Times New Roman"/>
          <w:color w:val="00000A"/>
          <w:lang w:bidi="hi-IN" w:eastAsia="zh-CN"/>
        </w:rPr>
        <w:t xml:space="preserve"> </w:t>
      </w:r>
      <w:r w:rsidRPr="004C32B6">
        <w:rPr>
          <w:rFonts w:cs="Times New Roman"/>
        </w:rPr>
        <w:t xml:space="preserve">utvrđena je tražbina u iznosu od 3.040,30 kn. Dužnik se obvezuje vjerovniku platiti navedenu tražbinu u iznosu od 3.040,30 kuna, kroz 10 (deset) godina, uz 2 (dvije) godine počeka te uz kamatnu stopu od 4,5% godišnje, fiksno, u 32 jednaka kvartalna anuiteta, svaki u iznosu od 123,89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</w:t>
      </w:r>
    </w:p>
    <w:p w:rsidRDefault="00C115F4" w:rsidP="00863BC7" w:rsidR="00C115F4" w:rsidRPr="004C32B6">
      <w:pPr>
        <w:pStyle w:val="Odlomakpopisa"/>
        <w:numPr>
          <w:ilvl w:val="0"/>
          <w:numId w:val="49"/>
        </w:numPr>
        <w:spacing w:after="0" w:before="240"/>
        <w:rPr>
          <w:rFonts w:cs="Times New Roman"/>
        </w:rPr>
      </w:pPr>
      <w:r w:rsidRPr="004C32B6">
        <w:rPr>
          <w:rFonts w:cs="Times New Roman"/>
        </w:rPr>
        <w:t>Vjerovniku CROATIA osiguranje d.d., adre</w:t>
      </w:r>
      <w:r w:rsidR="008F4E06">
        <w:rPr>
          <w:rFonts w:cs="Times New Roman"/>
        </w:rPr>
        <w:t>sa Vatroslava Jagića 33, Zagreb</w:t>
      </w:r>
      <w:r w:rsidRPr="004C32B6">
        <w:rPr>
          <w:rFonts w:cs="Times New Roman"/>
        </w:rPr>
        <w:t xml:space="preserve">, OIB: 26187994862  utvrđena je tražbina u iznosu od 2.121.278,72 kn. Dužnik se obvezuje vjerovniku platiti navedenu tražbinu u iznosu od 2.121.278,72 kuna, kroz 10 (deset) godina, uz 2 (dvije) godine počeka te uz kamatnu stopu od 4,5% godišnje, fiksno, u 32 jednaka kvartalna anuiteta, svaki u iznosu od 86.442,19 kn, od kojih prvi dospijeva na naplatu po proteku dvije godine od zadnjeg dana u mjesecu koji slijedi mjesecu u kojem će doneseno rješenje Trgovačkog suda o sklopljenoj </w:t>
      </w:r>
      <w:proofErr w:type="spellStart"/>
      <w:r w:rsidRPr="004C32B6">
        <w:rPr>
          <w:rFonts w:cs="Times New Roman"/>
        </w:rPr>
        <w:t>predstečajnoj</w:t>
      </w:r>
      <w:proofErr w:type="spellEnd"/>
      <w:r w:rsidRPr="004C32B6">
        <w:rPr>
          <w:rFonts w:cs="Times New Roman"/>
        </w:rPr>
        <w:t xml:space="preserve"> nagodbi postati pravomoćno.</w:t>
      </w:r>
    </w:p>
    <w:p w:rsidRDefault="00F443AA" w:rsidP="00B41391" w:rsidR="00F443AA" w:rsidRPr="00B41391">
      <w:pPr>
        <w:pStyle w:val="Odlomakpopisa"/>
        <w:spacing w:after="0" w:before="240"/>
        <w:ind w:firstLine="0" w:left="720"/>
        <w:rPr>
          <w:rFonts w:cs="Times New Roman"/>
        </w:rPr>
      </w:pPr>
      <w:r w:rsidRPr="00B41391">
        <w:rPr>
          <w:rFonts w:cs="Times New Roman"/>
        </w:rPr>
        <w:lastRenderedPageBreak/>
        <w:t xml:space="preserve">Vjerovniku CROATIA osiguranje d.d., adresa </w:t>
      </w:r>
      <w:r w:rsidR="00B41391">
        <w:rPr>
          <w:rFonts w:cs="Times New Roman"/>
        </w:rPr>
        <w:t>Vatroslava Jagića 33, Zagreb,</w:t>
      </w:r>
      <w:r w:rsidRPr="00B41391">
        <w:rPr>
          <w:rFonts w:cs="Times New Roman"/>
        </w:rPr>
        <w:t xml:space="preserve"> OIB: 26187994862  utvrđena je tražbina u iznosu od 33.655,63  kn. Dužnik se obvezuje vjerovniku platiti navedenu tražbinu u iznosu od 33.655,63kuna, kroz 10 (deset) godina, uz 2 (dvije) godine počeka te uz kamatnu stopu od 4,5% godišnje, fiksno, u 32 jednaka kvartalna anuiteta, svaki u iznosu od 1.371,47 kn, od kojih prvi dospijeva na naplatu po proteku dvije godine od zadnjeg dana u mjesecu koji slijedi mjesecu u kojem će doneseno rješenje Trgovačkog suda o sklopljenoj </w:t>
      </w:r>
      <w:proofErr w:type="spellStart"/>
      <w:r w:rsidRPr="00B41391">
        <w:rPr>
          <w:rFonts w:cs="Times New Roman"/>
        </w:rPr>
        <w:t>predstečajnoj</w:t>
      </w:r>
      <w:proofErr w:type="spellEnd"/>
      <w:r w:rsidRPr="00B41391">
        <w:rPr>
          <w:rFonts w:cs="Times New Roman"/>
        </w:rPr>
        <w:t xml:space="preserve"> nagodbi postati pravomoćno.</w:t>
      </w:r>
    </w:p>
    <w:p w:rsidRDefault="00EE50D0" w:rsidP="00863BC7" w:rsidR="00EE50D0" w:rsidRPr="004C32B6">
      <w:pPr>
        <w:pStyle w:val="Odlomakpopisa"/>
        <w:spacing w:after="200"/>
        <w:ind w:left="1080"/>
        <w:rPr>
          <w:rFonts w:cs="Times New Roman"/>
        </w:rPr>
      </w:pPr>
    </w:p>
    <w:p w:rsidRDefault="00EE50D0" w:rsidP="00863BC7" w:rsidR="00EE50D0">
      <w:pPr>
        <w:spacing w:after="200"/>
        <w:jc w:val="center"/>
        <w:rPr>
          <w:rFonts w:cs="Times New Roman"/>
        </w:rPr>
      </w:pPr>
      <w:r w:rsidRPr="004C32B6">
        <w:rPr>
          <w:rFonts w:cs="Times New Roman"/>
        </w:rPr>
        <w:t>Obrazloženje</w:t>
      </w:r>
    </w:p>
    <w:p w:rsidRDefault="000B0B52" w:rsidP="00863BC7" w:rsidR="000B0B52" w:rsidRPr="004C32B6">
      <w:pPr>
        <w:spacing w:after="200"/>
        <w:jc w:val="center"/>
        <w:rPr>
          <w:rFonts w:cs="Times New Roman"/>
        </w:rPr>
      </w:pPr>
    </w:p>
    <w:p w:rsidRDefault="00EE50D0" w:rsidP="00863BC7" w:rsidR="002A650B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ab/>
        <w:t>Nakon što je rješenje o utvrđenim i osporenim tražbinama broj: St-1096/16- 23 od 15. veljače 2017. postalo pravomoćno 7. ožujka 2017. sud je 7. travnja 2017. održao ročište za glasovanje o planu restrukturiranja</w:t>
      </w:r>
    </w:p>
    <w:p w:rsidRDefault="00EC46DB" w:rsidP="00863BC7" w:rsidR="00AF68C7" w:rsidRPr="004C32B6">
      <w:pPr>
        <w:spacing w:after="0"/>
        <w:ind w:firstLine="624"/>
        <w:jc w:val="both"/>
        <w:rPr>
          <w:rFonts w:cs="Times New Roman"/>
        </w:rPr>
      </w:pPr>
      <w:r w:rsidRPr="004C32B6">
        <w:rPr>
          <w:rFonts w:cs="Times New Roman"/>
        </w:rPr>
        <w:t xml:space="preserve">Za potrebe glasovanja vjerovnici su podijeljeni na dvije skupine </w:t>
      </w:r>
      <w:r w:rsidR="00AF68C7" w:rsidRPr="004C32B6">
        <w:rPr>
          <w:rFonts w:cs="Times New Roman"/>
        </w:rPr>
        <w:t>i to Skupina 1 vjerovnici s pravom odvojenog namirenja</w:t>
      </w:r>
      <w:r w:rsidR="005D36D6">
        <w:rPr>
          <w:rFonts w:cs="Times New Roman"/>
        </w:rPr>
        <w:t xml:space="preserve"> kod kojih stečajni plan zadire </w:t>
      </w:r>
      <w:r w:rsidR="00AF68C7" w:rsidRPr="004C32B6">
        <w:rPr>
          <w:rFonts w:cs="Times New Roman"/>
        </w:rPr>
        <w:t>u njihova prava, te na Skupinu 2 vjerovnici koji nisu nižeg isplatnog reda.</w:t>
      </w:r>
    </w:p>
    <w:p w:rsidRDefault="00AF68C7" w:rsidP="00863BC7" w:rsidR="00AF68C7" w:rsidRPr="004C32B6">
      <w:pPr>
        <w:spacing w:after="0"/>
        <w:ind w:firstLine="624"/>
        <w:jc w:val="both"/>
        <w:rPr>
          <w:rFonts w:cs="Times New Roman"/>
        </w:rPr>
      </w:pPr>
    </w:p>
    <w:p w:rsidRDefault="00AF68C7" w:rsidP="00863BC7" w:rsidR="00EE38DD" w:rsidRPr="004C32B6">
      <w:pPr>
        <w:spacing w:after="0"/>
        <w:ind w:firstLine="624"/>
        <w:jc w:val="both"/>
        <w:rPr>
          <w:rFonts w:cs="Times New Roman"/>
        </w:rPr>
      </w:pPr>
      <w:r w:rsidRPr="004C32B6">
        <w:rPr>
          <w:rFonts w:cs="Times New Roman"/>
        </w:rPr>
        <w:t xml:space="preserve"> U smislu odredbe </w:t>
      </w:r>
      <w:r w:rsidR="00EE38DD" w:rsidRPr="004C32B6">
        <w:rPr>
          <w:rFonts w:cs="Times New Roman"/>
        </w:rPr>
        <w:t>čl. 59. S</w:t>
      </w:r>
      <w:r w:rsidRPr="004C32B6">
        <w:rPr>
          <w:rFonts w:cs="Times New Roman"/>
        </w:rPr>
        <w:t>tečajnog zakona (NN 71/15) smatra se da su vjerovnici prihvatili plan restrukturiranja ako je za njega glasovala većina svih vjerovnika i ako u svakoj skupini zbroj tražbina vjerovnika koji su glasovali za plan dvostruko prelazi</w:t>
      </w:r>
      <w:r w:rsidR="005D36D6">
        <w:rPr>
          <w:rFonts w:cs="Times New Roman"/>
        </w:rPr>
        <w:t xml:space="preserve"> </w:t>
      </w:r>
      <w:r w:rsidRPr="004C32B6">
        <w:rPr>
          <w:rFonts w:cs="Times New Roman"/>
        </w:rPr>
        <w:t xml:space="preserve">zbroj tražbina vjerovnika koji su glasovali protiv prihvaćanja plana. </w:t>
      </w:r>
    </w:p>
    <w:p w:rsidRDefault="00EE38DD" w:rsidP="00863BC7" w:rsidR="00EE38DD" w:rsidRPr="004C32B6">
      <w:pPr>
        <w:spacing w:after="0"/>
        <w:jc w:val="both"/>
        <w:rPr>
          <w:rFonts w:cs="Times New Roman"/>
        </w:rPr>
      </w:pPr>
    </w:p>
    <w:p w:rsidRDefault="00AF68C7" w:rsidP="00863BC7" w:rsidR="00AF68C7" w:rsidRPr="004C32B6">
      <w:pPr>
        <w:spacing w:after="0"/>
        <w:jc w:val="both"/>
        <w:rPr>
          <w:rFonts w:cs="Times New Roman"/>
        </w:rPr>
      </w:pPr>
      <w:r w:rsidRPr="004C32B6">
        <w:rPr>
          <w:rFonts w:cs="Times New Roman"/>
        </w:rPr>
        <w:tab/>
        <w:t>Vjerovnik s pravom na odvojeno namirenje Požgaj grupa d.o.o. nije se odrekao prava na odvojeno namirenje dok se vjerovnik Hrvatska poštanska banka d.d. odrekao prava na odvojeno namirenje.</w:t>
      </w:r>
    </w:p>
    <w:p w:rsidRDefault="00EE38DD" w:rsidP="00863BC7" w:rsidR="00EE38DD" w:rsidRPr="004C32B6">
      <w:pPr>
        <w:spacing w:after="0"/>
        <w:jc w:val="both"/>
        <w:rPr>
          <w:rFonts w:cs="Times New Roman"/>
        </w:rPr>
      </w:pPr>
    </w:p>
    <w:p w:rsidRDefault="00EC46DB" w:rsidP="00863BC7" w:rsidR="002A650B" w:rsidRPr="004C32B6">
      <w:pPr>
        <w:spacing w:after="0"/>
        <w:ind w:firstLine="708"/>
        <w:jc w:val="both"/>
        <w:rPr>
          <w:rFonts w:cs="Times New Roman"/>
        </w:rPr>
      </w:pPr>
      <w:r w:rsidRPr="004C32B6">
        <w:rPr>
          <w:rFonts w:cs="Times New Roman"/>
        </w:rPr>
        <w:t>Z</w:t>
      </w:r>
      <w:r w:rsidR="002A650B" w:rsidRPr="004C32B6">
        <w:rPr>
          <w:rFonts w:cs="Times New Roman"/>
        </w:rPr>
        <w:t xml:space="preserve">a plan restrukturiranja glasovala </w:t>
      </w:r>
      <w:r w:rsidRPr="004C32B6">
        <w:rPr>
          <w:rFonts w:cs="Times New Roman"/>
        </w:rPr>
        <w:t xml:space="preserve">je </w:t>
      </w:r>
      <w:r w:rsidR="002A650B" w:rsidRPr="004C32B6">
        <w:rPr>
          <w:rFonts w:cs="Times New Roman"/>
        </w:rPr>
        <w:t>većina svih vjerovnika</w:t>
      </w:r>
      <w:r w:rsidR="00B07CAD" w:rsidRPr="004C32B6">
        <w:rPr>
          <w:rFonts w:cs="Times New Roman"/>
        </w:rPr>
        <w:t>,</w:t>
      </w:r>
      <w:r w:rsidR="002A650B" w:rsidRPr="004C32B6">
        <w:rPr>
          <w:rFonts w:cs="Times New Roman"/>
        </w:rPr>
        <w:t xml:space="preserve"> odnosno od ukupno 85 vjerovnika s pravom glasa (Požgaj Grupa d.o.o. nije se odrekla prava na odvojeno namirenje te nema pravo glasa), za plan je glasovalo 47 vjerovnika. </w:t>
      </w:r>
    </w:p>
    <w:p w:rsidRDefault="002A650B" w:rsidP="00863BC7" w:rsidR="002A650B" w:rsidRPr="004C32B6">
      <w:pPr>
        <w:spacing w:after="0"/>
        <w:rPr>
          <w:rFonts w:cs="Times New Roman"/>
        </w:rPr>
      </w:pPr>
    </w:p>
    <w:p w:rsidRDefault="00EC46DB" w:rsidP="00863BC7" w:rsidR="00B07CAD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ab/>
        <w:t xml:space="preserve">Vjerovnici su po skupinama glasovali na </w:t>
      </w:r>
      <w:r w:rsidR="00B07CAD" w:rsidRPr="004C32B6">
        <w:rPr>
          <w:rFonts w:cs="Times New Roman"/>
        </w:rPr>
        <w:t xml:space="preserve">slijedeći </w:t>
      </w:r>
      <w:r w:rsidRPr="004C32B6">
        <w:rPr>
          <w:rFonts w:cs="Times New Roman"/>
        </w:rPr>
        <w:t>način</w:t>
      </w:r>
      <w:r w:rsidR="00B07CAD" w:rsidRPr="004C32B6">
        <w:rPr>
          <w:rFonts w:cs="Times New Roman"/>
        </w:rPr>
        <w:t>:</w:t>
      </w:r>
    </w:p>
    <w:p w:rsidRDefault="00B07CAD" w:rsidP="005D36D6" w:rsidR="00A65A25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>- Skupina 1:</w:t>
      </w:r>
      <w:r w:rsidR="00EC46DB" w:rsidRPr="004C32B6">
        <w:rPr>
          <w:rFonts w:cs="Times New Roman"/>
        </w:rPr>
        <w:t xml:space="preserve"> jedini </w:t>
      </w:r>
      <w:proofErr w:type="spellStart"/>
      <w:r w:rsidR="00EC46DB" w:rsidRPr="004C32B6">
        <w:rPr>
          <w:rFonts w:cs="Times New Roman"/>
        </w:rPr>
        <w:t>razlučni</w:t>
      </w:r>
      <w:proofErr w:type="spellEnd"/>
      <w:r w:rsidR="00EC46DB" w:rsidRPr="004C32B6">
        <w:rPr>
          <w:rFonts w:cs="Times New Roman"/>
        </w:rPr>
        <w:t xml:space="preserve"> vjerovnik s pravom glasa - </w:t>
      </w:r>
      <w:r w:rsidR="00A65A25" w:rsidRPr="004C32B6">
        <w:rPr>
          <w:rFonts w:cs="Times New Roman"/>
        </w:rPr>
        <w:t>Hrvatska poštanska banka d.d. s tražbinom u iznosu od 20.731.611,93 kn  glasa</w:t>
      </w:r>
      <w:r w:rsidRPr="004C32B6">
        <w:rPr>
          <w:rFonts w:cs="Times New Roman"/>
        </w:rPr>
        <w:t>o je</w:t>
      </w:r>
      <w:r w:rsidR="00A65A25" w:rsidRPr="004C32B6">
        <w:rPr>
          <w:rFonts w:cs="Times New Roman"/>
        </w:rPr>
        <w:t xml:space="preserve"> ZA plan financijskog restrukturiranja</w:t>
      </w:r>
      <w:r w:rsidR="00EC46DB" w:rsidRPr="004C32B6">
        <w:rPr>
          <w:rFonts w:cs="Times New Roman"/>
        </w:rPr>
        <w:t xml:space="preserve"> dok u toj skupini drugih vjerovnika nije bilo. </w:t>
      </w:r>
    </w:p>
    <w:p w:rsidRDefault="00B07CAD" w:rsidP="00863BC7" w:rsidR="005D36D6">
      <w:pPr>
        <w:pStyle w:val="ListaeSPIS"/>
        <w:numPr>
          <w:ilvl w:val="0"/>
          <w:numId w:val="0"/>
        </w:numPr>
        <w:rPr>
          <w:rFonts w:cs="Times New Roman"/>
        </w:rPr>
      </w:pPr>
      <w:r w:rsidRPr="004C32B6">
        <w:rPr>
          <w:rFonts w:cs="Times New Roman"/>
        </w:rPr>
        <w:t xml:space="preserve">- Skupina 2: </w:t>
      </w:r>
      <w:r w:rsidR="00A65A25" w:rsidRPr="004C32B6">
        <w:rPr>
          <w:rFonts w:cs="Times New Roman"/>
        </w:rPr>
        <w:t>zbroj tražbina vjerovnika koji su glasovali ZA plan iznosi 31.071.406,17</w:t>
      </w:r>
      <w:r w:rsidR="00A65A25" w:rsidRPr="004C32B6">
        <w:rPr>
          <w:rFonts w:cs="Times New Roman"/>
          <w:color w:val="FF0000"/>
        </w:rPr>
        <w:t xml:space="preserve"> </w:t>
      </w:r>
      <w:r w:rsidR="00A65A25" w:rsidRPr="004C32B6">
        <w:rPr>
          <w:rFonts w:cs="Times New Roman"/>
        </w:rPr>
        <w:t>kn, a što čini 90,3% dok zbroj tražbina vjerovnika koji su glasovali protiv prihvaćanja plana iznosi 3</w:t>
      </w:r>
      <w:r w:rsidR="005D36D6">
        <w:rPr>
          <w:rFonts w:cs="Times New Roman"/>
        </w:rPr>
        <w:t xml:space="preserve">.330.347,76 kn, a što čini 9,7%. </w:t>
      </w:r>
    </w:p>
    <w:p w:rsidRDefault="005D36D6" w:rsidP="005D36D6" w:rsidR="00A65A25">
      <w:pPr>
        <w:pStyle w:val="ListaeSPIS"/>
        <w:numPr>
          <w:ilvl w:val="0"/>
          <w:numId w:val="0"/>
        </w:numPr>
        <w:ind w:firstLine="708"/>
        <w:rPr>
          <w:rFonts w:cs="Times New Roman"/>
        </w:rPr>
      </w:pPr>
      <w:r>
        <w:rPr>
          <w:rFonts w:cs="Times New Roman"/>
        </w:rPr>
        <w:t>Obzirom je za plan restrukturiranja glasovala većina svih vjerovnika te u svakoj skupini zbroj tražbina koji su glasovali za plan</w:t>
      </w:r>
      <w:r w:rsidR="00A65A25" w:rsidRPr="004C32B6">
        <w:rPr>
          <w:rFonts w:cs="Times New Roman"/>
        </w:rPr>
        <w:t xml:space="preserve"> </w:t>
      </w:r>
      <w:r>
        <w:rPr>
          <w:rFonts w:cs="Times New Roman"/>
        </w:rPr>
        <w:t xml:space="preserve">dvostruko prelazi broj tražbina vjerovnika koji su glasovali protiv prihvaćanja plana  smatra se da su vjerovnici prihvatili plan restrukturiranja. </w:t>
      </w:r>
    </w:p>
    <w:p w:rsidRDefault="002E504E" w:rsidP="002E504E" w:rsidR="002E504E" w:rsidRPr="004C32B6">
      <w:pPr>
        <w:spacing w:after="200"/>
        <w:ind w:firstLine="708"/>
        <w:jc w:val="both"/>
        <w:rPr>
          <w:rFonts w:cs="Times New Roman"/>
        </w:rPr>
      </w:pPr>
      <w:r w:rsidRPr="004C32B6">
        <w:rPr>
          <w:rFonts w:cs="Times New Roman"/>
        </w:rPr>
        <w:lastRenderedPageBreak/>
        <w:t xml:space="preserve">Obzirom su vjerovnici prihvatili plan restrukturiranja, a nisu utvrđene okolnosti iz čl. 61. st. 1. alineja 1., 2., 3. i 4., niti su utvrđene okolnosti iz čl. 64. st. 1. SZ valjalo je utvrditi prihvaćanje plana restrukturiranja i potvrditi </w:t>
      </w:r>
      <w:proofErr w:type="spellStart"/>
      <w:r w:rsidRPr="004C32B6">
        <w:rPr>
          <w:rFonts w:cs="Times New Roman"/>
        </w:rPr>
        <w:t>predstečajni</w:t>
      </w:r>
      <w:proofErr w:type="spellEnd"/>
      <w:r w:rsidRPr="004C32B6">
        <w:rPr>
          <w:rFonts w:cs="Times New Roman"/>
        </w:rPr>
        <w:t xml:space="preserve"> sporazum. </w:t>
      </w:r>
    </w:p>
    <w:p w:rsidRDefault="00EE50D0" w:rsidP="00863BC7" w:rsidR="00EE50D0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ab/>
      </w:r>
      <w:r w:rsidR="00DE5B20" w:rsidRPr="004C32B6">
        <w:rPr>
          <w:rFonts w:cs="Times New Roman"/>
        </w:rPr>
        <w:t xml:space="preserve">U pogledu </w:t>
      </w:r>
      <w:r w:rsidR="00E67E5D" w:rsidRPr="004C32B6">
        <w:rPr>
          <w:rFonts w:cs="Times New Roman"/>
        </w:rPr>
        <w:t xml:space="preserve">tvrdnji vjerovnika Republike Hrvatske kako iz izviješća Porezne uprave, Područni ured Sjeverna Hrvatska od 21. veljače 2017. proizlazi kako dužnik nije u roku platio doprinose i poreze prema plaći radi čega vjerovnik smatra da su se ispunili razlozi iz čl. 64. st. 1. točka 6. SZ, pa predlaže da sud obustavi </w:t>
      </w:r>
      <w:proofErr w:type="spellStart"/>
      <w:r w:rsidR="00E67E5D" w:rsidRPr="004C32B6">
        <w:rPr>
          <w:rFonts w:cs="Times New Roman"/>
        </w:rPr>
        <w:t>predstečajni</w:t>
      </w:r>
      <w:proofErr w:type="spellEnd"/>
      <w:r w:rsidR="00E67E5D" w:rsidRPr="004C32B6">
        <w:rPr>
          <w:rFonts w:cs="Times New Roman"/>
        </w:rPr>
        <w:t xml:space="preserve"> postupak</w:t>
      </w:r>
      <w:r w:rsidR="002E504E">
        <w:rPr>
          <w:rFonts w:cs="Times New Roman"/>
        </w:rPr>
        <w:t>,</w:t>
      </w:r>
      <w:r w:rsidR="00E67E5D" w:rsidRPr="004C32B6">
        <w:rPr>
          <w:rFonts w:cs="Times New Roman"/>
        </w:rPr>
        <w:t xml:space="preserve"> valja reći kako nisu ispunjeni uvjeti iz čl. 64. st. 1. t. 6. SZ. Naime, iz dostavljenih očitovanja povjerenice i dužnika</w:t>
      </w:r>
      <w:r w:rsidR="00CA6AF5" w:rsidRPr="004C32B6">
        <w:rPr>
          <w:rFonts w:cs="Times New Roman"/>
        </w:rPr>
        <w:t xml:space="preserve"> te priložene dokumentacije (list 201-290)</w:t>
      </w:r>
      <w:r w:rsidR="00E67E5D" w:rsidRPr="004C32B6">
        <w:rPr>
          <w:rFonts w:cs="Times New Roman"/>
        </w:rPr>
        <w:t xml:space="preserve"> nesporno proizlazi kako nije ispunjen uvjet iz čl. 64. st. 1. t. 6. SZ</w:t>
      </w:r>
      <w:r w:rsidR="00B65C08" w:rsidRPr="004C32B6">
        <w:rPr>
          <w:rFonts w:cs="Times New Roman"/>
        </w:rPr>
        <w:t>,</w:t>
      </w:r>
      <w:r w:rsidR="00E67E5D" w:rsidRPr="004C32B6">
        <w:rPr>
          <w:rFonts w:cs="Times New Roman"/>
        </w:rPr>
        <w:t xml:space="preserve"> obzirom</w:t>
      </w:r>
      <w:r w:rsidR="00CA6AF5" w:rsidRPr="004C32B6">
        <w:rPr>
          <w:rFonts w:cs="Times New Roman"/>
        </w:rPr>
        <w:t xml:space="preserve"> se isključivo radi o obvezama za doprinose i poreze prema plaći dospjel</w:t>
      </w:r>
      <w:r w:rsidR="006342E4">
        <w:rPr>
          <w:rFonts w:cs="Times New Roman"/>
        </w:rPr>
        <w:t>im</w:t>
      </w:r>
      <w:r w:rsidR="00CA6AF5" w:rsidRPr="004C32B6">
        <w:rPr>
          <w:rFonts w:cs="Times New Roman"/>
        </w:rPr>
        <w:t xml:space="preserve"> prije otvaranja postupka </w:t>
      </w:r>
      <w:proofErr w:type="spellStart"/>
      <w:r w:rsidR="00CA6AF5" w:rsidRPr="004C32B6">
        <w:rPr>
          <w:rFonts w:cs="Times New Roman"/>
        </w:rPr>
        <w:t>predstečajne</w:t>
      </w:r>
      <w:proofErr w:type="spellEnd"/>
      <w:r w:rsidR="00CA6AF5" w:rsidRPr="004C32B6">
        <w:rPr>
          <w:rFonts w:cs="Times New Roman"/>
        </w:rPr>
        <w:t xml:space="preserve"> nagodbe, a ne o obvezama dospjelim nakon otvaranja postupka </w:t>
      </w:r>
      <w:proofErr w:type="spellStart"/>
      <w:r w:rsidR="00CA6AF5" w:rsidRPr="004C32B6">
        <w:rPr>
          <w:rFonts w:cs="Times New Roman"/>
        </w:rPr>
        <w:t>predstečajne</w:t>
      </w:r>
      <w:proofErr w:type="spellEnd"/>
      <w:r w:rsidR="00CA6AF5" w:rsidRPr="004C32B6">
        <w:rPr>
          <w:rFonts w:cs="Times New Roman"/>
        </w:rPr>
        <w:t xml:space="preserve"> nagodbe.</w:t>
      </w:r>
      <w:r w:rsidR="00B65C08" w:rsidRPr="004C32B6">
        <w:rPr>
          <w:rFonts w:cs="Times New Roman"/>
        </w:rPr>
        <w:t xml:space="preserve"> </w:t>
      </w:r>
      <w:r w:rsidR="006342E4">
        <w:rPr>
          <w:rFonts w:cs="Times New Roman"/>
        </w:rPr>
        <w:t>D</w:t>
      </w:r>
      <w:r w:rsidR="00B65C08" w:rsidRPr="004C32B6">
        <w:rPr>
          <w:rFonts w:cs="Times New Roman"/>
        </w:rPr>
        <w:t xml:space="preserve">užnik od 7. rujna 2016. nema zaposlenih djelatnika pa nakon otvaranja postupka </w:t>
      </w:r>
      <w:proofErr w:type="spellStart"/>
      <w:r w:rsidR="00B65C08" w:rsidRPr="004C32B6">
        <w:rPr>
          <w:rFonts w:cs="Times New Roman"/>
        </w:rPr>
        <w:t>predstečajne</w:t>
      </w:r>
      <w:proofErr w:type="spellEnd"/>
      <w:r w:rsidR="00B65C08" w:rsidRPr="004C32B6">
        <w:rPr>
          <w:rFonts w:cs="Times New Roman"/>
        </w:rPr>
        <w:t xml:space="preserve"> nagodbe nisu niti mogle nastati obveze za poreze i doprinose iz radnog odnosa. </w:t>
      </w:r>
    </w:p>
    <w:p w:rsidRDefault="006342E4" w:rsidP="00863BC7" w:rsidR="00EC46DB" w:rsidRPr="004C32B6">
      <w:pPr>
        <w:spacing w:after="0"/>
        <w:ind w:firstLine="360"/>
        <w:jc w:val="both"/>
        <w:rPr>
          <w:rFonts w:cs="Times New Roman"/>
        </w:rPr>
      </w:pPr>
      <w:r>
        <w:rPr>
          <w:rFonts w:cs="Times New Roman"/>
        </w:rPr>
        <w:tab/>
        <w:t>Slijedom iznijetog odlučeno je kao u izreci ovog rješenja.</w:t>
      </w:r>
    </w:p>
    <w:p w:rsidRDefault="0098146A" w:rsidP="00863BC7" w:rsidR="0098146A" w:rsidRPr="004C32B6">
      <w:pPr>
        <w:spacing w:after="0"/>
        <w:jc w:val="center"/>
        <w:rPr>
          <w:rFonts w:cs="Times New Roman"/>
        </w:rPr>
      </w:pPr>
    </w:p>
    <w:p w:rsidRDefault="00E74750" w:rsidP="00863BC7" w:rsidR="00E74750" w:rsidRPr="004C32B6">
      <w:pPr>
        <w:spacing w:after="0"/>
        <w:jc w:val="center"/>
        <w:rPr>
          <w:rFonts w:cs="Times New Roman"/>
        </w:rPr>
      </w:pPr>
      <w:r w:rsidRPr="004C32B6">
        <w:rPr>
          <w:rFonts w:cs="Times New Roman"/>
        </w:rPr>
        <w:t xml:space="preserve">U Varaždinu </w:t>
      </w:r>
      <w:r w:rsidR="00EE50D0" w:rsidRPr="004C32B6">
        <w:rPr>
          <w:rFonts w:cs="Times New Roman"/>
        </w:rPr>
        <w:t>27. travnja</w:t>
      </w:r>
      <w:r w:rsidR="009E24DF" w:rsidRPr="004C32B6">
        <w:rPr>
          <w:rFonts w:cs="Times New Roman"/>
        </w:rPr>
        <w:t xml:space="preserve"> 2017</w:t>
      </w:r>
      <w:r w:rsidRPr="004C32B6">
        <w:rPr>
          <w:rFonts w:cs="Times New Roman"/>
        </w:rPr>
        <w:t xml:space="preserve">. </w:t>
      </w:r>
    </w:p>
    <w:p w:rsidRDefault="00E74750" w:rsidP="00863BC7" w:rsidR="00E74750" w:rsidRPr="004C32B6">
      <w:pPr>
        <w:pStyle w:val="Podnaslov"/>
        <w:spacing w:after="0"/>
        <w:ind w:left="5664"/>
        <w:rPr>
          <w:rFonts w:cs="Times New Roman" w:hAnsi="Times New Roman" w:ascii="Times New Roman"/>
        </w:rPr>
      </w:pPr>
      <w:r w:rsidRPr="004C32B6">
        <w:rPr>
          <w:rFonts w:cs="Times New Roman" w:hAnsi="Times New Roman" w:ascii="Times New Roman"/>
        </w:rPr>
        <w:t xml:space="preserve">                                                                                                                           </w:t>
      </w:r>
    </w:p>
    <w:p w:rsidRDefault="000B0B52" w:rsidP="00863BC7" w:rsidR="00E74750" w:rsidRPr="004C32B6">
      <w:pPr>
        <w:pStyle w:val="Podnaslov"/>
        <w:spacing w:after="0"/>
        <w:ind w:firstLine="708" w:left="4956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b/>
          <w:color w:val="auto"/>
        </w:rPr>
        <w:t xml:space="preserve">        </w:t>
      </w:r>
      <w:r>
        <w:rPr>
          <w:rFonts w:cs="Times New Roman" w:hAnsi="Times New Roman" w:ascii="Times New Roman"/>
          <w:b/>
          <w:color w:val="auto"/>
        </w:rPr>
        <w:tab/>
        <w:t xml:space="preserve">  </w:t>
      </w:r>
      <w:r w:rsidR="00E74750" w:rsidRPr="004C32B6">
        <w:rPr>
          <w:rFonts w:cs="Times New Roman" w:hAnsi="Times New Roman" w:ascii="Times New Roman"/>
          <w:i w:val="false"/>
          <w:color w:val="auto"/>
        </w:rPr>
        <w:t>SUDAC:</w:t>
      </w:r>
    </w:p>
    <w:p w:rsidRDefault="00E74750" w:rsidP="00863BC7" w:rsidR="00E74750" w:rsidRPr="004C32B6">
      <w:pPr>
        <w:pStyle w:val="Podnaslov"/>
        <w:spacing w:after="0"/>
        <w:ind w:firstLine="708" w:left="4956"/>
        <w:rPr>
          <w:rFonts w:cs="Times New Roman" w:hAnsi="Times New Roman" w:ascii="Times New Roman"/>
          <w:b/>
          <w:color w:val="0000FF"/>
          <w:szCs w:val="20"/>
        </w:rPr>
      </w:pPr>
    </w:p>
    <w:p w:rsidRDefault="00E74750" w:rsidP="00863BC7" w:rsidR="00E74750">
      <w:pPr>
        <w:spacing w:after="0"/>
        <w:rPr>
          <w:rFonts w:cs="Times New Roman"/>
        </w:rPr>
      </w:pP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  <w:t xml:space="preserve">          </w:t>
      </w:r>
      <w:r w:rsidRPr="004C32B6">
        <w:rPr>
          <w:rFonts w:cs="Times New Roman"/>
        </w:rPr>
        <w:tab/>
        <w:t xml:space="preserve"> </w:t>
      </w:r>
      <w:r w:rsidR="00C06DEF">
        <w:rPr>
          <w:rFonts w:cs="Times New Roman"/>
        </w:rPr>
        <w:t xml:space="preserve">     </w:t>
      </w:r>
      <w:r w:rsidR="0098146A" w:rsidRPr="004C32B6">
        <w:rPr>
          <w:rFonts w:cs="Times New Roman"/>
        </w:rPr>
        <w:t>Iris Hatvalić Nemec</w:t>
      </w:r>
      <w:r w:rsidR="00C06DEF">
        <w:rPr>
          <w:rFonts w:cs="Times New Roman"/>
        </w:rPr>
        <w:t>, v.r.</w:t>
      </w:r>
    </w:p>
    <w:p w:rsidRDefault="00C06DEF" w:rsidP="00863BC7" w:rsidR="00C06DEF">
      <w:pPr>
        <w:spacing w:after="0"/>
        <w:rPr>
          <w:rFonts w:cs="Times New Roman"/>
        </w:rPr>
      </w:pPr>
    </w:p>
    <w:p w:rsidRDefault="00C06DEF" w:rsidP="00C06DEF" w:rsidR="00C06DEF" w:rsidRPr="004C32B6">
      <w:pPr>
        <w:spacing w:after="0"/>
        <w:ind w:left="4956"/>
        <w:rPr>
          <w:rFonts w:cs="Times New Roman"/>
        </w:rPr>
      </w:pPr>
      <w:r>
        <w:rPr>
          <w:rFonts w:cs="Times New Roman"/>
        </w:rPr>
        <w:t xml:space="preserve">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E74750" w:rsidP="00863BC7" w:rsidR="00E74750" w:rsidRPr="004C32B6">
      <w:pPr>
        <w:spacing w:after="0"/>
        <w:rPr>
          <w:rFonts w:cs="Times New Roman"/>
        </w:rPr>
      </w:pP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  <w:t xml:space="preserve"> </w:t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</w:r>
      <w:r w:rsidRPr="004C32B6">
        <w:rPr>
          <w:rFonts w:cs="Times New Roman"/>
        </w:rPr>
        <w:tab/>
        <w:t xml:space="preserve">              </w:t>
      </w:r>
    </w:p>
    <w:p w:rsidRDefault="00E74750" w:rsidP="00863BC7" w:rsidR="00E74750" w:rsidRPr="004C32B6">
      <w:pPr>
        <w:spacing w:after="0"/>
        <w:rPr>
          <w:rFonts w:cs="Times New Roman"/>
        </w:rPr>
      </w:pPr>
    </w:p>
    <w:p w:rsidRDefault="00E74750" w:rsidP="00863BC7" w:rsidR="00E74750" w:rsidRPr="004C32B6">
      <w:pPr>
        <w:spacing w:after="0"/>
        <w:rPr>
          <w:rFonts w:cs="Times New Roman"/>
        </w:rPr>
      </w:pPr>
    </w:p>
    <w:p w:rsidRDefault="00E74750" w:rsidP="00863BC7" w:rsidR="00E74750" w:rsidRPr="004C32B6">
      <w:pPr>
        <w:spacing w:after="0"/>
        <w:rPr>
          <w:rFonts w:cs="Times New Roman"/>
        </w:rPr>
      </w:pPr>
    </w:p>
    <w:p w:rsidRDefault="00EE50D0" w:rsidP="00863BC7" w:rsidR="00EE50D0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>POUKA O PRAVNOM LIJEKU:</w:t>
      </w:r>
    </w:p>
    <w:p w:rsidRDefault="00EE50D0" w:rsidP="00863BC7" w:rsidR="00EE50D0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 xml:space="preserve">Protiv ovog rješenja pravo na žalbu ima dužnik i svaki od vjerovnika ove </w:t>
      </w:r>
      <w:proofErr w:type="spellStart"/>
      <w:r w:rsidRPr="004C32B6">
        <w:rPr>
          <w:rFonts w:cs="Times New Roman"/>
        </w:rPr>
        <w:t>predstečajne</w:t>
      </w:r>
      <w:proofErr w:type="spellEnd"/>
      <w:r w:rsidRPr="004C32B6">
        <w:rPr>
          <w:rFonts w:cs="Times New Roman"/>
        </w:rPr>
        <w:t xml:space="preserve"> nagodbe.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EE50D0" w:rsidP="00863BC7" w:rsidR="00EE50D0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>DNA:</w:t>
      </w:r>
    </w:p>
    <w:p w:rsidRDefault="00B65C08" w:rsidP="00863BC7" w:rsidR="00EE50D0" w:rsidRPr="004C32B6">
      <w:pPr>
        <w:spacing w:after="200"/>
        <w:contextualSpacing/>
        <w:rPr>
          <w:rFonts w:cs="Times New Roman"/>
        </w:rPr>
      </w:pPr>
      <w:r w:rsidRPr="004C32B6">
        <w:rPr>
          <w:rFonts w:cs="Times New Roman"/>
        </w:rPr>
        <w:t xml:space="preserve">1. </w:t>
      </w:r>
      <w:r w:rsidR="00EE50D0" w:rsidRPr="004C32B6">
        <w:rPr>
          <w:rFonts w:cs="Times New Roman"/>
        </w:rPr>
        <w:t>E-Oglasna ploča suda</w:t>
      </w:r>
    </w:p>
    <w:p w:rsidRDefault="00B65C08" w:rsidP="00863BC7" w:rsidR="00B65C08" w:rsidRPr="004C32B6">
      <w:pPr>
        <w:spacing w:after="200"/>
        <w:contextualSpacing/>
        <w:rPr>
          <w:rFonts w:cs="Times New Roman"/>
        </w:rPr>
      </w:pPr>
      <w:r w:rsidRPr="004C32B6">
        <w:rPr>
          <w:rFonts w:cs="Times New Roman"/>
        </w:rPr>
        <w:t>2. Sudski registar</w:t>
      </w:r>
    </w:p>
    <w:p w:rsidRDefault="00B65C08" w:rsidP="00863BC7" w:rsidR="00F443AA" w:rsidRPr="004C32B6">
      <w:pPr>
        <w:spacing w:after="200"/>
        <w:contextualSpacing/>
        <w:rPr>
          <w:rFonts w:cs="Times New Roman"/>
        </w:rPr>
      </w:pPr>
      <w:r w:rsidRPr="004C32B6">
        <w:rPr>
          <w:rFonts w:cs="Times New Roman"/>
        </w:rPr>
        <w:t>3. Financijska agencija</w:t>
      </w:r>
      <w:r w:rsidR="00F443AA" w:rsidRPr="004C32B6">
        <w:rPr>
          <w:rFonts w:cs="Times New Roman"/>
        </w:rPr>
        <w:t xml:space="preserve"> Ulica grada Vukovara 70,</w:t>
      </w:r>
      <w:r w:rsidR="000B0B52">
        <w:rPr>
          <w:rFonts w:cs="Times New Roman"/>
        </w:rPr>
        <w:t xml:space="preserve"> po pravomoćnosti ovog rješenja</w:t>
      </w:r>
    </w:p>
    <w:p w:rsidRDefault="00B65C08" w:rsidP="00863BC7" w:rsidR="00B65C08" w:rsidRPr="004C32B6">
      <w:pPr>
        <w:spacing w:after="200"/>
        <w:contextualSpacing/>
        <w:rPr>
          <w:rFonts w:cs="Times New Roman"/>
        </w:rPr>
      </w:pPr>
      <w:r w:rsidRPr="004C32B6">
        <w:rPr>
          <w:rFonts w:cs="Times New Roman"/>
        </w:rPr>
        <w:tab/>
      </w:r>
    </w:p>
    <w:p w:rsidRDefault="00B65C08" w:rsidP="00863BC7" w:rsidR="00B65C08" w:rsidRPr="004C32B6">
      <w:pPr>
        <w:pStyle w:val="ListaeSPIS"/>
        <w:numPr>
          <w:ilvl w:val="0"/>
          <w:numId w:val="0"/>
        </w:numPr>
        <w:ind w:left="624"/>
        <w:rPr>
          <w:rFonts w:cs="Times New Roman"/>
        </w:rPr>
      </w:pPr>
    </w:p>
    <w:p w:rsidRDefault="00B65C08" w:rsidP="00863BC7" w:rsidR="00B65C08" w:rsidRPr="004C32B6">
      <w:pPr>
        <w:pStyle w:val="ListaeSPIS"/>
        <w:numPr>
          <w:ilvl w:val="0"/>
          <w:numId w:val="0"/>
        </w:numPr>
        <w:ind w:left="624"/>
        <w:rPr>
          <w:rFonts w:cs="Times New Roman"/>
        </w:rPr>
      </w:pPr>
    </w:p>
    <w:p w:rsidRDefault="00E74750" w:rsidP="00863BC7" w:rsidR="00E74750" w:rsidRPr="004C32B6">
      <w:pPr>
        <w:spacing w:after="0"/>
        <w:rPr>
          <w:rFonts w:cs="Times New Roman"/>
        </w:rPr>
      </w:pPr>
    </w:p>
    <w:p w:rsidRDefault="00EA1C6D" w:rsidP="00863BC7" w:rsidR="00AE649C" w:rsidRPr="004C32B6">
      <w:pPr>
        <w:pStyle w:val="SudSjedite"/>
      </w:pPr>
      <w:r w:rsidRPr="004C32B6">
        <w:lastRenderedPageBreak/>
        <w:tab/>
      </w:r>
    </w:p>
    <w:p w:rsidRDefault="00CB0EA4" w:rsidP="00863BC7" w:rsidR="00CB0EA4" w:rsidRPr="004C32B6">
      <w:pPr>
        <w:pStyle w:val="Naslovdokumenta"/>
        <w:spacing w:after="0"/>
        <w:rPr>
          <w:rFonts w:cs="Times New Roman"/>
        </w:rPr>
      </w:pPr>
    </w:p>
    <w:p w:rsidRDefault="0071688E" w:rsidP="00863BC7" w:rsidR="0071688E" w:rsidRPr="004C32B6">
      <w:pPr>
        <w:pStyle w:val="Poetniodjeljak"/>
        <w:spacing w:after="0"/>
        <w:rPr>
          <w:rFonts w:cs="Times New Roman"/>
        </w:rPr>
      </w:pPr>
    </w:p>
    <w:p w:rsidRDefault="00A21F0D" w:rsidP="00863BC7" w:rsidR="00A21F0D" w:rsidRPr="004C32B6">
      <w:pPr>
        <w:pStyle w:val="NormaleSPIS"/>
        <w:spacing w:after="0"/>
        <w:rPr>
          <w:rFonts w:cs="Times New Roman"/>
          <w:noProof/>
        </w:rPr>
      </w:pPr>
    </w:p>
    <w:p w:rsidRDefault="00DA0242" w:rsidP="00863BC7" w:rsidR="00DA0242" w:rsidRPr="004C32B6">
      <w:pPr>
        <w:pStyle w:val="ZapisniarPotpis"/>
        <w:spacing w:after="0"/>
        <w:rPr>
          <w:rFonts w:cs="Times New Roman"/>
        </w:rPr>
      </w:pPr>
    </w:p>
    <w:sectPr w:rsidSect="000B0B52" w:rsidR="00DA0242" w:rsidRPr="004C32B6">
      <w:headerReference w:type="default" r:id="rId12"/>
      <w:pgSz w:code="9" w:h="16839" w:w="11907"/>
      <w:pgMar w:gutter="0" w:footer="1134" w:header="851" w:left="1417" w:bottom="1417" w:right="1417" w:top="1055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F90" w:rsidP="00537B78" w:rsidR="000A3F90">
      <w:r>
        <w:separator/>
      </w:r>
    </w:p>
  </w:endnote>
  <w:endnote w:id="0" w:type="continuationSeparator">
    <w:p w:rsidRDefault="000A3F90" w:rsidP="00537B78" w:rsidR="000A3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F90" w:rsidP="00537B78" w:rsidR="000A3F90">
      <w:r>
        <w:separator/>
      </w:r>
    </w:p>
  </w:footnote>
  <w:footnote w:id="0" w:type="continuationSeparator">
    <w:p w:rsidRDefault="000A3F90" w:rsidP="00537B78" w:rsidR="000A3F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F90" w:rsidR="000A3F90">
    <w:pPr>
      <w:pStyle w:val="Zaglavlje"/>
    </w:pPr>
    <w:r>
      <w:rPr>
        <w:rStyle w:val="PozadinaSvijetloCrvena"/>
        <w:shd w:fill="auto" w:color="auto" w:val="clear"/>
      </w:rPr>
      <w:t>Poslovni broj: 4 St-1096/16-</w:t>
    </w:r>
    <w:r w:rsidR="000B0B52">
      <w:rPr>
        <w:rStyle w:val="PozadinaSvijetloCrvena"/>
        <w:shd w:fill="auto" w:color="auto" w:val="clear"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5E33E8"/>
    <w:multiLevelType w:val="hybridMultilevel"/>
    <w:tmpl w:val="5A9EF550"/>
    <w:lvl w:tplc="0C4AE63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D9341B8"/>
    <w:multiLevelType w:val="hybridMultilevel"/>
    <w:tmpl w:val="2A9630B6"/>
    <w:lvl w:tplc="BD4CC7A2" w:ilvl="0">
      <w:start w:val="1"/>
      <w:numFmt w:val="upp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4F240C"/>
    <w:multiLevelType w:val="hybridMultilevel"/>
    <w:tmpl w:val="1794E1B8"/>
    <w:lvl w:tplc="46D8644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31D86626"/>
    <w:multiLevelType w:val="hybridMultilevel"/>
    <w:tmpl w:val="35E8665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3C7D4A83"/>
    <w:multiLevelType w:val="hybridMultilevel"/>
    <w:tmpl w:val="A864AB4C"/>
    <w:lvl w:tplc="F04AFC3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4467B0D"/>
    <w:multiLevelType w:val="hybridMultilevel"/>
    <w:tmpl w:val="CC182E6A"/>
    <w:lvl w:tplc="DCC04246" w:ilvl="0">
      <w:start w:val="1"/>
      <w:numFmt w:val="decimal"/>
      <w:lvlText w:val="%1."/>
      <w:lvlJc w:val="left"/>
      <w:pPr>
        <w:ind w:hanging="360" w:left="-491"/>
      </w:pPr>
    </w:lvl>
    <w:lvl w:tplc="041A0019" w:ilvl="1">
      <w:start w:val="1"/>
      <w:numFmt w:val="lowerLetter"/>
      <w:lvlText w:val="%2."/>
      <w:lvlJc w:val="left"/>
      <w:pPr>
        <w:ind w:hanging="360" w:left="229"/>
      </w:pPr>
    </w:lvl>
    <w:lvl w:tplc="041A001B" w:ilvl="2">
      <w:start w:val="1"/>
      <w:numFmt w:val="lowerRoman"/>
      <w:lvlText w:val="%3."/>
      <w:lvlJc w:val="right"/>
      <w:pPr>
        <w:ind w:hanging="180" w:left="949"/>
      </w:pPr>
    </w:lvl>
    <w:lvl w:tplc="041A000F" w:ilvl="3">
      <w:start w:val="1"/>
      <w:numFmt w:val="decimal"/>
      <w:lvlText w:val="%4."/>
      <w:lvlJc w:val="left"/>
      <w:pPr>
        <w:ind w:hanging="360" w:left="1669"/>
      </w:pPr>
    </w:lvl>
    <w:lvl w:tplc="041A0019" w:ilvl="4">
      <w:start w:val="1"/>
      <w:numFmt w:val="lowerLetter"/>
      <w:lvlText w:val="%5."/>
      <w:lvlJc w:val="left"/>
      <w:pPr>
        <w:ind w:hanging="360" w:left="2389"/>
      </w:pPr>
    </w:lvl>
    <w:lvl w:tplc="041A001B" w:ilvl="5">
      <w:start w:val="1"/>
      <w:numFmt w:val="lowerRoman"/>
      <w:lvlText w:val="%6."/>
      <w:lvlJc w:val="right"/>
      <w:pPr>
        <w:ind w:hanging="180" w:left="3109"/>
      </w:pPr>
    </w:lvl>
    <w:lvl w:tplc="041A000F" w:ilvl="6">
      <w:start w:val="1"/>
      <w:numFmt w:val="decimal"/>
      <w:lvlText w:val="%7."/>
      <w:lvlJc w:val="left"/>
      <w:pPr>
        <w:ind w:hanging="360" w:left="3829"/>
      </w:pPr>
    </w:lvl>
    <w:lvl w:tplc="041A0019" w:ilvl="7">
      <w:start w:val="1"/>
      <w:numFmt w:val="lowerLetter"/>
      <w:lvlText w:val="%8."/>
      <w:lvlJc w:val="left"/>
      <w:pPr>
        <w:ind w:hanging="360" w:left="4549"/>
      </w:pPr>
    </w:lvl>
    <w:lvl w:tplc="041A001B" w:ilvl="8">
      <w:start w:val="1"/>
      <w:numFmt w:val="lowerRoman"/>
      <w:lvlText w:val="%9."/>
      <w:lvlJc w:val="right"/>
      <w:pPr>
        <w:ind w:hanging="180" w:left="5269"/>
      </w:pPr>
    </w:lvl>
  </w:abstractNum>
  <w:abstractNum w:abstractNumId="47">
    <w:nsid w:val="7572668A"/>
    <w:multiLevelType w:val="hybridMultilevel"/>
    <w:tmpl w:val="B9CAFAD4"/>
    <w:lvl w:tplc="CF7C87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8">
    <w:nsid w:val="76670CAA"/>
    <w:multiLevelType w:val="multilevel"/>
    <w:tmpl w:val="DF20873A"/>
    <w:numStyleLink w:val="NumListOI"/>
  </w:abstractNum>
  <w:abstractNum w:abstractNumId="49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0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5"/>
  </w:num>
  <w:num w:numId="3">
    <w:abstractNumId w:val="18"/>
  </w:num>
  <w:num w:numId="4">
    <w:abstractNumId w:val="45"/>
  </w:num>
  <w:num w:numId="5">
    <w:abstractNumId w:val="49"/>
  </w:num>
  <w:num w:numId="6">
    <w:abstractNumId w:val="20"/>
  </w:num>
  <w:num w:numId="7">
    <w:abstractNumId w:val="21"/>
  </w:num>
  <w:num w:numId="8">
    <w:abstractNumId w:val="34"/>
  </w:num>
  <w:num w:numId="9">
    <w:abstractNumId w:val="16"/>
  </w:num>
  <w:num w:numId="10">
    <w:abstractNumId w:val="40"/>
  </w:num>
  <w:num w:numId="11">
    <w:abstractNumId w:val="15"/>
  </w:num>
  <w:num w:numId="12">
    <w:abstractNumId w:val="14"/>
  </w:num>
  <w:num w:numId="13">
    <w:abstractNumId w:val="43"/>
  </w:num>
  <w:num w:numId="14">
    <w:abstractNumId w:val="30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5"/>
  </w:num>
  <w:num w:numId="18">
    <w:abstractNumId w:val="42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3"/>
  </w:num>
  <w:num w:numId="35">
    <w:abstractNumId w:val="29"/>
  </w:num>
  <w:num w:numId="36">
    <w:abstractNumId w:val="12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50"/>
  </w:num>
  <w:num w:numId="43">
    <w:abstractNumId w:val="13"/>
  </w:num>
  <w:num w:numId="44">
    <w:abstractNumId w:val="48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7"/>
  </w:num>
  <w:num w:numId="49">
    <w:abstractNumId w:val="32"/>
  </w:num>
  <w:num w:numId="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"/>
  </w:num>
  <w:num w:numId="54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548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3F90"/>
    <w:rsid w:val="000A59D9"/>
    <w:rsid w:val="000A6FF0"/>
    <w:rsid w:val="000A76DF"/>
    <w:rsid w:val="000A7B4E"/>
    <w:rsid w:val="000B0B52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C7A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260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D7C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50B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04E"/>
    <w:rsid w:val="002E762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33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84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2B6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8A7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33A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804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6D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2E4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BC7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0B8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0BA4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4E06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28"/>
    <w:rsid w:val="0097419F"/>
    <w:rsid w:val="0097782B"/>
    <w:rsid w:val="00980B4F"/>
    <w:rsid w:val="0098146A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4DF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A2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4AD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C7"/>
    <w:rsid w:val="00AF68DF"/>
    <w:rsid w:val="00AF6B1D"/>
    <w:rsid w:val="00AF77C3"/>
    <w:rsid w:val="00B02678"/>
    <w:rsid w:val="00B02957"/>
    <w:rsid w:val="00B042BD"/>
    <w:rsid w:val="00B07CA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91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9FC"/>
    <w:rsid w:val="00B52FC4"/>
    <w:rsid w:val="00B54655"/>
    <w:rsid w:val="00B61EED"/>
    <w:rsid w:val="00B62D2E"/>
    <w:rsid w:val="00B655E0"/>
    <w:rsid w:val="00B65C08"/>
    <w:rsid w:val="00B6639F"/>
    <w:rsid w:val="00B71CDE"/>
    <w:rsid w:val="00B71DCF"/>
    <w:rsid w:val="00B7318E"/>
    <w:rsid w:val="00B75B8B"/>
    <w:rsid w:val="00B76F3C"/>
    <w:rsid w:val="00B7739F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DEF"/>
    <w:rsid w:val="00C115F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AF5"/>
    <w:rsid w:val="00CA6DBD"/>
    <w:rsid w:val="00CA7A7E"/>
    <w:rsid w:val="00CB0C80"/>
    <w:rsid w:val="00CB0EA4"/>
    <w:rsid w:val="00CB139B"/>
    <w:rsid w:val="00CB3CBF"/>
    <w:rsid w:val="00CB4519"/>
    <w:rsid w:val="00CB5042"/>
    <w:rsid w:val="00CB52D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8D3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B20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67E5D"/>
    <w:rsid w:val="00E70568"/>
    <w:rsid w:val="00E7254F"/>
    <w:rsid w:val="00E73284"/>
    <w:rsid w:val="00E738CA"/>
    <w:rsid w:val="00E74750"/>
    <w:rsid w:val="00E748DA"/>
    <w:rsid w:val="00E76256"/>
    <w:rsid w:val="00E76F62"/>
    <w:rsid w:val="00E772C3"/>
    <w:rsid w:val="00E77A15"/>
    <w:rsid w:val="00E812AE"/>
    <w:rsid w:val="00E8221B"/>
    <w:rsid w:val="00E827B6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6DB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8DD"/>
    <w:rsid w:val="00EE4103"/>
    <w:rsid w:val="00EE4FBC"/>
    <w:rsid w:val="00EE50D0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3A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5B7"/>
    <w:rsid w:val="00F865FB"/>
    <w:rsid w:val="00F90422"/>
    <w:rsid w:val="00F91C5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9A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adrajitablice" w:type="paragraph">
    <w:name w:val="Sadržaji tablice"/>
    <w:basedOn w:val="Normal"/>
    <w:qFormat/>
    <w:rsid w:val="00974128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TekstbaloniaChar1" w:type="character">
    <w:name w:val="Tekst balončića Char1"/>
    <w:basedOn w:val="Zadanifontodlomka"/>
    <w:uiPriority w:val="99"/>
    <w:semiHidden/>
    <w:rsid w:val="00974128"/>
    <w:rPr>
      <w:rFonts w:cs="Tahoma" w:eastAsia="Times New Roman" w:hAnsi="Tahoma" w:ascii="Tahoma" w:hint="default"/>
      <w:sz w:val="16"/>
      <w:szCs w:val="16"/>
      <w:lang w:eastAsia="hr-HR"/>
    </w:rPr>
  </w:style>
  <w:style w:customStyle="true" w:styleId="TijelotekstaChar1" w:type="character">
    <w:name w:val="Tijelo teksta Char1"/>
    <w:basedOn w:val="Zadanifontodlomka"/>
    <w:semiHidden/>
    <w:rsid w:val="00974128"/>
    <w:rPr>
      <w:rFonts w:cs="Times New Roman" w:eastAsia="Times New Roman" w:hAnsi="Times New Roman" w:ascii="Times New Roman" w:hint="default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adrajitablice" w:type="paragraph">
    <w:name w:val="Sadržaji tablice"/>
    <w:basedOn w:val="Normal"/>
    <w:qFormat/>
    <w:rsid w:val="00974128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TekstbaloniaChar1" w:type="character">
    <w:name w:val="Tekst balončića Char1"/>
    <w:basedOn w:val="Zadanifontodlomka"/>
    <w:uiPriority w:val="99"/>
    <w:semiHidden/>
    <w:rsid w:val="00974128"/>
    <w:rPr>
      <w:rFonts w:ascii="Tahoma" w:cs="Tahoma" w:eastAsia="Times New Roman" w:hAnsi="Tahoma" w:hint="default"/>
      <w:sz w:val="16"/>
      <w:szCs w:val="16"/>
      <w:lang w:eastAsia="hr-HR"/>
    </w:rPr>
  </w:style>
  <w:style w:customStyle="1" w:styleId="TijelotekstaChar1" w:type="character">
    <w:name w:val="Tijelo teksta Char1"/>
    <w:basedOn w:val="Zadanifontodlomka"/>
    <w:semiHidden/>
    <w:rsid w:val="00974128"/>
    <w:rPr>
      <w:rFonts w:ascii="Times New Roman" w:cs="Times New Roman" w:eastAsia="Times New Roman" w:hAnsi="Times New Roman" w:hint="default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0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KUPRES d.o.o. za finalnu obradu drveta, proizvodnju, trgovinu, zastupanje i usluge</izvorni_sadrzaj>
    <derivirana_varijabla naziv="DomainObject.Predmet.StrankaFormated_1">  KUPRES d.o.o. za finalnu obradu drveta, proizvodnju, trgovinu, zastupanje i usluge</derivirana_varijabla>
  </DomainObject.Predmet.StrankaFormated>
  <DomainObject.Predmet.StrankaFormatedOIB>
    <izvorni_sadrzaj>  KUPRES d.o.o. za finalnu obradu drveta, proizvodnju, trgovinu, zastupanje i usluge, OIB 92132380995</izvorni_sadrzaj>
    <derivirana_varijabla naziv="DomainObject.Predmet.StrankaFormatedOIB_1">  KUPRES d.o.o. za finalnu obradu drveta, proizvodnju, trgovinu, zastupanje i usluge, OIB 92132380995</derivirana_varijabla>
  </DomainObject.Predmet.StrankaFormatedOIB>
  <DomainObject.Predmet.StrankaFormatedWithAdress>
    <izvorni_sadrzaj> KUPRES d.o.o. za finalnu obradu drveta, proizvodnju, trgovinu, zastupanje i usluge, Dravska ulica 40, 42230 Veliki Bukovec</izvorni_sadrzaj>
    <derivirana_varijabla naziv="DomainObject.Predmet.StrankaFormatedWithAdress_1"> KUPRES d.o.o. za finalnu obradu drveta, proizvodnju, trgovinu, zastupanje i usluge, Dravska ulica 40, 42230 Veliki Bukovec</derivirana_varijabla>
  </DomainObject.Predmet.StrankaFormatedWithAdress>
  <DomainObject.Predmet.StrankaFormatedWithAdressOIB>
    <izvorni_sadrzaj> KUPRES d.o.o. za finalnu obradu drveta, proizvodnju, trgovinu, zastupanje i usluge, OIB 92132380995, Dravska ulica 40, 42230 Veliki Bukovec</izvorni_sadrzaj>
    <derivirana_varijabla naziv="DomainObject.Predmet.StrankaFormatedWithAdressOIB_1"> KUPRES d.o.o. za finalnu obradu drveta, proizvodnju, trgovinu, zastupanje i usluge, OIB 92132380995, Dravska ulica 40, 42230 Veliki Bukovec</derivirana_varijabla>
  </DomainObject.Predmet.StrankaFormatedWithAdressOIB>
  <DomainObject.Predmet.StrankaWithAdress>
    <izvorni_sadrzaj>KUPRES d.o.o. za finalnu obradu drveta, proizvodnju, trgovinu, zastupanje i usluge Dravska ulica 40,42230 Veliki Bukovec</izvorni_sadrzaj>
    <derivirana_varijabla naziv="DomainObject.Predmet.StrankaWithAdress_1">KUPRES d.o.o. za finalnu obradu drveta, proizvodnju, trgovinu, zastupanje i usluge Dravska ulica 40,42230 Veliki Bukovec</derivirana_varijabla>
  </DomainObject.Predmet.StrankaWithAdress>
  <DomainObject.Predmet.StrankaWithAdressOIB>
    <izvorni_sadrzaj>KUPRES d.o.o. za finalnu obradu drveta, proizvodnju, trgovinu, zastupanje i usluge, OIB 92132380995, Dravska ulica 40,42230 Veliki Bukovec</izvorni_sadrzaj>
    <derivirana_varijabla naziv="DomainObject.Predmet.StrankaWithAdressOIB_1">KUPRES d.o.o. za finalnu obradu drveta, proizvodnju, trgovinu, zastupanje i usluge, OIB 92132380995, Dravska ulica 40,42230 Veliki Bukovec</derivirana_varijabla>
  </DomainObject.Predmet.StrankaWithAdressOIB>
  <DomainObject.Predmet.StrankaNazivFormated>
    <izvorni_sadrzaj>KUPRES d.o.o. za finalnu obradu drveta, proizvodnju, trgovinu, zastupanje i usluge</izvorni_sadrzaj>
    <derivirana_varijabla naziv="DomainObject.Predmet.StrankaNazivFormated_1">KUPRES d.o.o. za finalnu obradu drveta, proizvodnju, trgovinu, zastupanje i usluge</derivirana_varijabla>
  </DomainObject.Predmet.StrankaNazivFormated>
  <DomainObject.Predmet.StrankaNazivFormatedOIB>
    <izvorni_sadrzaj>KUPRES d.o.o. za finalnu obradu drveta, proizvodnju, trgovinu, zastupanje i usluge, OIB 92132380995</izvorni_sadrzaj>
    <derivirana_varijabla naziv="DomainObject.Predmet.StrankaNazivFormatedOIB_1">KUPRES d.o.o. za finalnu obradu drveta, proizvodnju, trgovinu, zastupanje i usluge, OIB 92132380995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43109470.17</izvorni_sadrzaj>
    <derivirana_varijabla naziv="DomainObject.Predmet.TrenutnaVrijednost_1">43109470.17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KUPRES d.o.o. za finalnu obradu drveta, proizvodnju, trgovinu, zastupanje i usluge</item>
    </izvorni_sadrzaj>
    <derivirana_varijabla naziv="DomainObject.Predmet.StrankaListFormated_1">
      <item>KUPRES d.o.o. za finalnu obradu drveta, proizvodnju, trgovinu, zastupanje i usluge</item>
    </derivirana_varijabla>
  </DomainObject.Predmet.StrankaListFormated>
  <DomainObject.Predmet.StrankaListFormatedOIB>
    <izvorni_sadrzaj>
      <item>KUPRES d.o.o. za finalnu obradu drveta, proizvodnju, trgovinu, zastupanje i usluge, OIB 92132380995</item>
    </izvorni_sadrzaj>
    <derivirana_varijabla naziv="DomainObject.Predmet.StrankaListFormatedOIB_1">
      <item>KUPRES d.o.o. za finalnu obradu drveta, proizvodnju, trgovinu, zastupanje i usluge, OIB 92132380995</item>
    </derivirana_varijabla>
  </DomainObject.Predmet.StrankaListFormatedOIB>
  <DomainObject.Predmet.StrankaListFormatedWithAdress>
    <izvorni_sadrzaj>
      <item>KUPRES d.o.o. za finalnu obradu drveta, proizvodnju, trgovinu, zastupanje i usluge, Dravska ulica 40, 42230 Veliki Bukovec</item>
    </izvorni_sadrzaj>
    <derivirana_varijabla naziv="DomainObject.Predmet.StrankaListFormatedWithAdress_1">
      <item>KUPRES d.o.o. za finalnu obradu drveta, proizvodnju, trgovinu, zastupanje i usluge, Dravska ulica 40, 42230 Veliki Bukovec</item>
    </derivirana_varijabla>
  </DomainObject.Predmet.StrankaListFormatedWithAdress>
  <DomainObject.Predmet.StrankaListFormatedWithAdressOIB>
    <izvorni_sadrzaj>
      <item>KUPRES d.o.o. za finalnu obradu drveta, proizvodnju, trgovinu, zastupanje i usluge, OIB 92132380995, Dravska ulica 40, 42230 Veliki Bukovec</item>
    </izvorni_sadrzaj>
    <derivirana_varijabla naziv="DomainObject.Predmet.StrankaListFormatedWithAdressOIB_1">
      <item>KUPRES d.o.o. za finalnu obradu drveta, proizvodnju, trgovinu, zastupanje i usluge, OIB 92132380995, Dravska ulica 40, 42230 Veliki Bukovec</item>
    </derivirana_varijabla>
  </DomainObject.Predmet.StrankaListFormatedWithAdressOIB>
  <DomainObject.Predmet.StrankaListNazivFormated>
    <izvorni_sadrzaj>
      <item>KUPRES d.o.o. za finalnu obradu drveta, proizvodnju, trgovinu, zastupanje i usluge</item>
    </izvorni_sadrzaj>
    <derivirana_varijabla naziv="DomainObject.Predmet.StrankaListNazivFormated_1">
      <item>KUPRES d.o.o. za finalnu obradu drveta, proizvodnju, trgovinu, zastupanje i usluge</item>
    </derivirana_varijabla>
  </DomainObject.Predmet.StrankaListNazivFormated>
  <DomainObject.Predmet.StrankaListNazivFormatedOIB>
    <izvorni_sadrzaj>
      <item>KUPRES d.o.o. za finalnu obradu drveta, proizvodnju, trgovinu, zastupanje i usluge, OIB 92132380995</item>
    </izvorni_sadrzaj>
    <derivirana_varijabla naziv="DomainObject.Predmet.StrankaListNazivFormatedOIB_1">
      <item>KUPRES d.o.o. za finalnu obradu drveta, proizvodnju, trgovinu, zastupanje i usluge, OIB 92132380995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izvorni_sadrzaj>
    <derivirana_varijabla naziv="DomainObject.Predmet.OstaliList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derivirana_varijabla>
  </DomainObject.Predmet.OstaliListFormated>
  <DomainObject.Predmet.OstaliList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  <item>Vesna Baranašić Horvat, OIB 65554389903</item>
      <item>MONOTIP d.o.o. za usluge, OIB 44756968804</item>
    </izvorni_sadrzaj>
    <derivirana_varijabla naziv="DomainObject.Predmet.OstaliList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  <item>Vesna Baranašić Horvat, OIB 65554389903</item>
      <item>MONOTIP d.o.o. za usluge, OIB 44756968804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  <item>ZOU Josip Kozjak i Miroslav Rendić, Franjevački trg 11, 42000 Varaždin</item>
      <item>Vesna Baranašić Horvat, Augusta Šenoe 9b, 40000 Šenkovec</item>
      <item>MONOTIP d.o.o. za usluge, Hondlova 2/6, 10000 Zagreb</item>
    </izvorni_sadrzaj>
    <derivirana_varijabla naziv="DomainObject.Predmet.OstaliListFormatedWithAdress_1"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  <item>ZOU Josip Kozjak i Miroslav Rendić, Franjevački trg 11, 42000 Varaždin</item>
      <item>Vesna Baranašić Horvat, Augusta Šenoe 9b, 40000 Šenkovec</item>
      <item>MONOTIP d.o.o. za usluge, Hondlova 2/6,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  <item>ZOU Josip Kozjak i Miroslav Rendić, Franjevački trg 11, 42000 Varaždin</item>
      <item>Vesna Baranašić Horvat, OIB 65554389903, Augusta Šenoe 9b, 40000 Šenkovec</item>
      <item>MONOTIP d.o.o. za usluge, OIB 44756968804, Hondlova 2/6, 10000 Zagreb</item>
    </izvorni_sadrzaj>
    <derivirana_varijabla naziv="DomainObject.Predmet.OstaliListFormatedWithAdressOIB_1"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  <item>ZOU Josip Kozjak i Miroslav Rendić, Franjevački trg 11, 42000 Varaždin</item>
      <item>Vesna Baranašić Horvat, OIB 65554389903, Augusta Šenoe 9b, 40000 Šenkovec</item>
      <item>MONOTIP d.o.o. za usluge, OIB 44756968804, Hondlova 2/6, 10000 Zagreb</item>
    </derivirana_varijabla>
  </DomainObject.Predmet.OstaliListFormatedWithAdressOIB>
  <DomainObject.Predmet.OstaliListNaziv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izvorni_sadrzaj>
    <derivirana_varijabla naziv="DomainObject.Predmet.OstaliListNaziv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  <item>Vesna Baranašić Horvat, OIB 65554389903</item>
      <item>MONOTIP d.o.o. za usluge, OIB 44756968804</item>
    </izvorni_sadrzaj>
    <derivirana_varijabla naziv="DomainObject.Predmet.OstaliListNaziv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  <item>Vesna Baranašić Horvat, OIB 65554389903</item>
      <item>MONOTIP d.o.o. za usluge, OIB 44756968804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KUPRES d.o.o. za finalnu obradu drveta, proizvodnju, trgovinu, zastupanje i usluge</izvorni_sadrzaj>
    <derivirana_varijabla naziv="DomainObject.Predmet.StrankaIDrugi_1">KUPRES d.o.o. za finalnu obradu drveta, proizvodnju, trgovinu, zastupanje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KUPRES d.o.o. za finalnu obradu drveta, proizvodnju, trgovinu, zastupanje i usluge, OIB 92132380995, Dravska ulica 40, 42230 Veliki Bukovec</izvorni_sadrzaj>
    <derivirana_varijabla naziv="DomainObject.Predmet.StrankaIDrugiAdressOIB_1">KUPRES d.o.o. za finalnu obradu drveta, proizvodnju, trgovinu, zastupanje i usluge, OIB 92132380995,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izvorni_sadrzaj>
    <derivirana_varijabla naziv="DomainObject.Predmet.SudioniciListNaziv_1"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  <item>Vesna Baranašić Horvat</item>
      <item>MONOTIP d.o.o. za usluge</item>
    </derivirana_varijabla>
  </DomainObject.Predmet.SudioniciListNaziv>
  <DomainObject.Predmet.SudioniciListAdressOIB>
    <izvorni_sadrzaj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  <item>ZOU Josip Kozjak i Miroslav Rendić, Franjevački trg 11,42000 Varaždin</item>
      <item>Vesna Baranašić Horvat, OIB 65554389903, Augusta Šenoe 9b,40000 Šenkovec</item>
      <item>MONOTIP d.o.o. za usluge, OIB 44756968804, Hondlova 2/6,10000 Zagreb</item>
    </izvorni_sadrzaj>
    <derivirana_varijabla naziv="DomainObject.Predmet.SudioniciListAdressOIB_1"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  <item>ZOU Josip Kozjak i Miroslav Rendić, Franjevački trg 11,42000 Varaždin</item>
      <item>Vesna Baranašić Horvat, OIB 65554389903, Augusta Šenoe 9b,40000 Šenkovec</item>
      <item>MONOTIP d.o.o. za usluge, OIB 44756968804, Hondlova 2/6,10000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ED107-7A62-42CC-BAE3-08DA398E7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8916</properties:Words>
  <properties:Characters>48880</properties:Characters>
  <properties:Lines>803</properties:Lines>
  <properties:Paragraphs>117</properties:Paragraphs>
  <properties:TotalTime>471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2017-04-26T11:55:00Z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2017-04-28T08:52:00Z</cp:lastPrinted>
  <dcterms:modified xmlns:xsi="http://www.w3.org/2001/XMLSchema-instance" xsi:type="dcterms:W3CDTF">2017-04-28T08:57:00Z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19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