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5B2642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5B2642">
              <w:rPr>
                <w:noProof/>
              </w:rPr>
              <w:t>109/2017</w:t>
            </w:r>
          </w:p>
        </w:tc>
      </w:tr>
    </w:tbl>
    <w:p w14:textId="c110ed5" w14:paraId="c110ed5" w:rsidRDefault="0067708B" w:rsidP="005A4029" w:rsidR="0067708B">
      <w:pPr>
        <w:spacing w:after="160" w:before="360"/>
        <w:jc w:val="center"/>
        <w15:collapsed w:val="false"/>
      </w:pPr>
      <w:r>
        <w:t>R E P U B L I K A    H R V A T S K A</w:t>
      </w:r>
    </w:p>
    <w:p w:rsidRDefault="0067708B" w:rsidP="005B2642" w:rsidR="0067708B">
      <w:pPr>
        <w:pStyle w:val="Naslov1"/>
        <w:spacing w:after="300" w:before="24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="009C0C09" w:rsidRPr="009C0C09">
        <w:t xml:space="preserve">u postupku radi naknadne diobe stečajne mase iza stečajnog dužnika BRAVURA d.o.o., OIB: 17044705330, Split, </w:t>
      </w:r>
      <w:proofErr w:type="spellStart"/>
      <w:r w:rsidR="009C0C09" w:rsidRPr="009C0C09">
        <w:t>Nazorov</w:t>
      </w:r>
      <w:proofErr w:type="spellEnd"/>
      <w:r w:rsidR="009C0C09" w:rsidRPr="009C0C09">
        <w:t xml:space="preserve"> prilaz 1/a,</w:t>
      </w:r>
      <w:r w:rsidR="00B4292A">
        <w:t xml:space="preserve"> 27</w:t>
      </w:r>
      <w:r w:rsidR="005A4029" w:rsidRPr="005A4029">
        <w:t>. travnja 2018</w:t>
      </w:r>
      <w:r>
        <w:t>.</w:t>
      </w:r>
    </w:p>
    <w:p w:rsidRDefault="00F050DD" w:rsidP="005B2642" w:rsidR="00F050DD" w:rsidRPr="00561F3C">
      <w:pPr>
        <w:pStyle w:val="Tijeloteksta"/>
        <w:tabs>
          <w:tab w:pos="1080" w:val="left"/>
        </w:tabs>
        <w:spacing w:after="240" w:before="240"/>
        <w:jc w:val="center"/>
      </w:pPr>
      <w:r w:rsidRPr="00561F3C">
        <w:t xml:space="preserve">z a k l j u č i o    j e </w:t>
      </w:r>
    </w:p>
    <w:p w:rsidRDefault="00F050DD" w:rsidP="005B2642" w:rsidR="00F050DD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</w:t>
      </w:r>
      <w:r w:rsidR="00C71BE5">
        <w:rPr>
          <w:bCs/>
        </w:rPr>
        <w:t>posebnog dijela nekretnine označene</w:t>
      </w:r>
      <w:r w:rsidR="005B2642">
        <w:rPr>
          <w:bCs/>
        </w:rPr>
        <w:t xml:space="preserve"> kao </w:t>
      </w:r>
      <w:r w:rsidR="005B2642" w:rsidRPr="005B2642">
        <w:t xml:space="preserve">21/2657 dijela </w:t>
      </w:r>
      <w:r w:rsidR="00C71BE5">
        <w:t xml:space="preserve">kat. </w:t>
      </w:r>
      <w:r w:rsidR="005B2642" w:rsidRPr="005B2642">
        <w:t>čest. zem. 4083/3 Z.U. 15498 K.O. Split, a koji je suvlasnički dio povezan s cjelinom poslovnog prostora označen br. 4. površine 21,00 m</w:t>
      </w:r>
      <w:r w:rsidR="005B2642" w:rsidRPr="005B2642">
        <w:rPr>
          <w:vertAlign w:val="superscript"/>
        </w:rPr>
        <w:t>2</w:t>
      </w:r>
      <w:r w:rsidR="005B2642" w:rsidRPr="005B2642">
        <w:t xml:space="preserve">, u prizemlju, uknjiženog prava vlasništva BRAVURA d.o.o., OIB: 51464986231, Split, Zbora Narodne garde </w:t>
      </w:r>
      <w:proofErr w:type="spellStart"/>
      <w:r w:rsidR="005B2642" w:rsidRPr="005B2642">
        <w:t>bb</w:t>
      </w:r>
      <w:proofErr w:type="spellEnd"/>
      <w:r w:rsidR="005B2642" w:rsidRPr="005B2642">
        <w:t xml:space="preserve">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5A4029">
        <w:rPr>
          <w:bCs/>
        </w:rPr>
        <w:t>2</w:t>
      </w:r>
      <w:r w:rsidR="005B2642">
        <w:rPr>
          <w:bCs/>
        </w:rPr>
        <w:t>4</w:t>
      </w:r>
      <w:r w:rsidR="005A4029">
        <w:rPr>
          <w:bCs/>
        </w:rPr>
        <w:t>. svibnja</w:t>
      </w:r>
      <w:r w:rsidR="00AB0575">
        <w:rPr>
          <w:bCs/>
        </w:rPr>
        <w:t xml:space="preserve"> 2018.</w:t>
      </w:r>
      <w:r w:rsidRPr="00CD0F20">
        <w:rPr>
          <w:bCs/>
        </w:rPr>
        <w:t xml:space="preserve"> u </w:t>
      </w:r>
      <w:r w:rsidR="005A4029">
        <w:rPr>
          <w:bCs/>
        </w:rPr>
        <w:t>0</w:t>
      </w:r>
      <w:r w:rsidR="005B2642">
        <w:rPr>
          <w:bCs/>
        </w:rPr>
        <w:t>9</w:t>
      </w:r>
      <w:r w:rsidR="00034958">
        <w:rPr>
          <w:bCs/>
        </w:rPr>
        <w:t>:0</w:t>
      </w:r>
      <w:r>
        <w:rPr>
          <w:bCs/>
        </w:rPr>
        <w:t>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5A4029" w:rsidR="00F050DD">
      <w:pPr>
        <w:pStyle w:val="Tijeloteksta"/>
        <w:tabs>
          <w:tab w:pos="709" w:val="left"/>
        </w:tabs>
        <w:spacing w:before="240"/>
        <w:jc w:val="center"/>
      </w:pPr>
      <w:r w:rsidRPr="00561F3C">
        <w:t>U Splitu</w:t>
      </w:r>
      <w:r w:rsidR="00AB0575">
        <w:t xml:space="preserve"> </w:t>
      </w:r>
      <w:r w:rsidR="005A4029">
        <w:t>2</w:t>
      </w:r>
      <w:r w:rsidR="00B4292A">
        <w:t>7</w:t>
      </w:r>
      <w:r w:rsidR="005A4029">
        <w:t>. travnja</w:t>
      </w:r>
      <w:r w:rsidR="00034958">
        <w:t xml:space="preserve"> 2018</w:t>
      </w:r>
      <w:r w:rsidR="00AB0575">
        <w:t>.</w:t>
      </w:r>
    </w:p>
    <w:p w:rsidRDefault="00AB0575" w:rsidP="005A4029" w:rsidR="00F050DD">
      <w:pPr>
        <w:spacing w:before="24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AB0575" w:rsidP="005B2642" w:rsidR="00F050DD">
      <w:pPr>
        <w:spacing w:before="24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5B2642" w:rsidR="00F050DD" w:rsidRPr="00BE3146">
      <w:pPr>
        <w:spacing w:before="240"/>
      </w:pPr>
      <w:r>
        <w:t>Dna</w:t>
      </w:r>
      <w:r w:rsidR="00F050DD" w:rsidRPr="00BE3146">
        <w:t>:</w:t>
      </w:r>
    </w:p>
    <w:p w:rsidRDefault="005A4029" w:rsidP="00F050DD" w:rsidR="00F050DD">
      <w:pPr>
        <w:pStyle w:val="Odlomakpopisa"/>
        <w:numPr>
          <w:ilvl w:val="0"/>
          <w:numId w:val="4"/>
        </w:numPr>
      </w:pPr>
      <w:r>
        <w:t xml:space="preserve">stečajni upravitelj </w:t>
      </w:r>
      <w:r w:rsidR="00857CFB">
        <w:t xml:space="preserve">Bože </w:t>
      </w:r>
      <w:proofErr w:type="spellStart"/>
      <w:r w:rsidR="00857CFB">
        <w:t>Guvo</w:t>
      </w:r>
      <w:proofErr w:type="spellEnd"/>
    </w:p>
    <w:p w:rsidRDefault="005B2642" w:rsidP="005A4029" w:rsidR="005A4029">
      <w:pPr>
        <w:pStyle w:val="Odlomakpopisa"/>
        <w:numPr>
          <w:ilvl w:val="0"/>
          <w:numId w:val="4"/>
        </w:numPr>
      </w:pPr>
      <w:r>
        <w:t>Republika Hrvatska – Ministarstvo financija</w:t>
      </w:r>
      <w:r w:rsidR="00857CFB">
        <w:t xml:space="preserve"> po ŽDO Split</w:t>
      </w:r>
    </w:p>
    <w:p w:rsidRDefault="00F050DD" w:rsidP="005A4029" w:rsidR="00F050DD" w:rsidRPr="00BE3146">
      <w:pPr>
        <w:pStyle w:val="Odlomakpopisa"/>
        <w:numPr>
          <w:ilvl w:val="0"/>
          <w:numId w:val="4"/>
        </w:numPr>
      </w:pPr>
      <w:r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341" w:rsidP="005A4029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C160B7">
          <w:fldChar w:fldCharType="begin"/>
        </w:r>
        <w:r w:rsidR="00C160B7">
          <w:instrText>PAGE   \* MERGEFORMAT</w:instrText>
        </w:r>
        <w:r w:rsidR="00C160B7">
          <w:fldChar w:fldCharType="separate"/>
        </w:r>
        <w:r w:rsidR="005B2642">
          <w:rPr>
            <w:noProof/>
          </w:rPr>
          <w:t>2</w:t>
        </w:r>
        <w:r w:rsidR="00C160B7">
          <w:fldChar w:fldCharType="end"/>
        </w:r>
        <w:r w:rsidR="005A4029">
          <w:tab/>
        </w:r>
      </w:sdtContent>
    </w:sdt>
    <w:r w:rsidR="005A4029">
      <w:t xml:space="preserve">Poslovni broj: </w:t>
    </w:r>
    <w:r w:rsidR="00153A32">
      <w:t>11.St-</w:t>
    </w:r>
    <w:r w:rsidR="005B2642">
      <w:t>109/2017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A4029"/>
    <w:rsid w:val="005B264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57CFB"/>
    <w:rsid w:val="0087415E"/>
    <w:rsid w:val="008C6EC4"/>
    <w:rsid w:val="009064D5"/>
    <w:rsid w:val="00935136"/>
    <w:rsid w:val="00937889"/>
    <w:rsid w:val="00946718"/>
    <w:rsid w:val="00981599"/>
    <w:rsid w:val="0099760A"/>
    <w:rsid w:val="009C0C09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95341"/>
    <w:rsid w:val="00AB0575"/>
    <w:rsid w:val="00AE15F1"/>
    <w:rsid w:val="00AF4930"/>
    <w:rsid w:val="00AF7FB4"/>
    <w:rsid w:val="00B076B4"/>
    <w:rsid w:val="00B4292A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71BE5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5A402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A40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5A4029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A40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0B4D3-2A25-4C15-913E-EF1E204F8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195</properties:Words>
  <properties:Characters>910</properties:Characters>
  <properties:Lines>34</properties:Lines>
  <properties:Paragraphs>18</properties:Paragraphs>
  <properties:TotalTime>168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2018-04-27T06:32:00Z</cp:lastPrinted>
  <dcterms:modified xmlns:xsi="http://www.w3.org/2001/XMLSchema-instance" xsi:type="dcterms:W3CDTF">2018-04-27T06:56:00Z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(St-109-2017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