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d3b4" w14:paraId="d45d3b4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407DE7">
        <w:t>4208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2E302E">
        <w:t>SKITNICA d.o.o. OIB:68948338156, Donja Stubica, Trg Matije Gupca 25</w:t>
      </w:r>
      <w:r w:rsidR="004507FC">
        <w:t>,</w:t>
      </w:r>
      <w:r w:rsidRPr="001F7DF5">
        <w:t xml:space="preserve"> dana</w:t>
      </w:r>
      <w:r>
        <w:t xml:space="preserve"> </w:t>
      </w:r>
      <w:r w:rsidR="004272E0">
        <w:t>12</w:t>
      </w:r>
      <w:r w:rsidR="00CB6548">
        <w:t>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2E302E" w:rsidRPr="002E302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E302E" w:rsidRPr="002E302E">
        <w:rPr>
          <w:rFonts w:hAnsi="Times New Roman" w:ascii="Times New Roman"/>
        </w:rPr>
        <w:t>SKITNICA d.o.o. OIB:68948338156, Donja Stubica, Trg Matije Gupca 25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272E0">
        <w:rPr>
          <w:rFonts w:hAnsi="Times New Roman" w:ascii="Times New Roman"/>
          <w:szCs w:val="24"/>
        </w:rPr>
        <w:t>12</w:t>
      </w:r>
      <w:r w:rsidR="00CB6548">
        <w:rPr>
          <w:rFonts w:hAnsi="Times New Roman" w:ascii="Times New Roman"/>
          <w:szCs w:val="24"/>
        </w:rPr>
        <w:t>.2.2016</w:t>
      </w:r>
      <w:r>
        <w:rPr>
          <w:rFonts w:hAnsi="Times New Roman" w:ascii="Times New Roman"/>
          <w:szCs w:val="24"/>
        </w:rPr>
        <w:t xml:space="preserve">. godine u </w:t>
      </w:r>
      <w:r w:rsidR="006A7807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 sati i </w:t>
      </w:r>
      <w:r w:rsidR="002E302E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6A7807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 w:rsidR="004272E0">
        <w:rPr>
          <w:rFonts w:hAnsi="Times New Roman" w:ascii="Times New Roman"/>
          <w:szCs w:val="24"/>
        </w:rPr>
        <w:t xml:space="preserve">e </w:t>
      </w:r>
      <w:r w:rsidR="002E302E">
        <w:rPr>
          <w:rFonts w:hAnsi="Times New Roman" w:ascii="Times New Roman"/>
          <w:szCs w:val="24"/>
        </w:rPr>
        <w:t>Damir Ivančić, OIB:03188914525, Rijeka, Ante Starčevića 5</w:t>
      </w: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BE5BDA" w:rsidP="00BE5BDA" w:rsidR="006A7807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2E302E">
        <w:t>SKITNICA d.o.o. OIB:68948338156, Donja Stubica, Trg Matije Gupca 25</w:t>
      </w:r>
    </w:p>
    <w:p w:rsidRDefault="002E302E" w:rsidP="00BE5BDA" w:rsidR="002E302E">
      <w:pPr>
        <w:jc w:val="both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2E302E">
        <w:t>30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4272E0">
        <w:t>12</w:t>
      </w:r>
      <w:r w:rsidR="00CB6548">
        <w:t>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76323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2E302E">
      <w:t>4208</w:t>
    </w:r>
    <w:r w:rsidR="008458AF">
      <w:t>/2015.</w:t>
    </w:r>
  </w:p>
  <w:p w:rsidRDefault="00076323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61334"/>
    <w:rsid w:val="000710B7"/>
    <w:rsid w:val="00076323"/>
    <w:rsid w:val="000A19FE"/>
    <w:rsid w:val="000D6184"/>
    <w:rsid w:val="001117CA"/>
    <w:rsid w:val="00112A52"/>
    <w:rsid w:val="001452BE"/>
    <w:rsid w:val="00167BBE"/>
    <w:rsid w:val="001C5143"/>
    <w:rsid w:val="001E121E"/>
    <w:rsid w:val="00201E7D"/>
    <w:rsid w:val="00277826"/>
    <w:rsid w:val="002A3ED2"/>
    <w:rsid w:val="002E302E"/>
    <w:rsid w:val="00317445"/>
    <w:rsid w:val="003245C6"/>
    <w:rsid w:val="00356ABD"/>
    <w:rsid w:val="003609F8"/>
    <w:rsid w:val="00372AAE"/>
    <w:rsid w:val="003D692E"/>
    <w:rsid w:val="003E3507"/>
    <w:rsid w:val="00400844"/>
    <w:rsid w:val="00407DE7"/>
    <w:rsid w:val="00426BAD"/>
    <w:rsid w:val="004272E0"/>
    <w:rsid w:val="004507FC"/>
    <w:rsid w:val="005173B7"/>
    <w:rsid w:val="00561DA9"/>
    <w:rsid w:val="0057118E"/>
    <w:rsid w:val="005820D0"/>
    <w:rsid w:val="005C2E2A"/>
    <w:rsid w:val="00611754"/>
    <w:rsid w:val="006159BE"/>
    <w:rsid w:val="0063095E"/>
    <w:rsid w:val="006A7807"/>
    <w:rsid w:val="006B148C"/>
    <w:rsid w:val="006B426D"/>
    <w:rsid w:val="006E1A74"/>
    <w:rsid w:val="007A63EF"/>
    <w:rsid w:val="007E4ACB"/>
    <w:rsid w:val="00832F79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540AD"/>
    <w:rsid w:val="00B842FA"/>
    <w:rsid w:val="00BC0336"/>
    <w:rsid w:val="00BC4D48"/>
    <w:rsid w:val="00BC69C0"/>
    <w:rsid w:val="00BE1C83"/>
    <w:rsid w:val="00BE5BDA"/>
    <w:rsid w:val="00C00BD5"/>
    <w:rsid w:val="00C67F75"/>
    <w:rsid w:val="00C750ED"/>
    <w:rsid w:val="00C80FF2"/>
    <w:rsid w:val="00C97383"/>
    <w:rsid w:val="00CB6548"/>
    <w:rsid w:val="00E00CB1"/>
    <w:rsid w:val="00E11006"/>
    <w:rsid w:val="00E3117D"/>
    <w:rsid w:val="00E42C31"/>
    <w:rsid w:val="00E51A1C"/>
    <w:rsid w:val="00E80E6A"/>
    <w:rsid w:val="00ED08DB"/>
    <w:rsid w:val="00F95925"/>
    <w:rsid w:val="00FA6ED4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76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76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4208</izvorni_sadrzaj>
    <derivirana_varijabla naziv="DomainObject.Predmet.Broj_1">4208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St-4208/2015</izvorni_sadrzaj>
    <derivirana_varijabla naziv="DomainObject.Predmet.OznakaBroj_1">St-4208/2015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SKITNICA d.o.o.</izvorni_sadrzaj>
    <derivirana_varijabla naziv="DomainObject.Predmet.ProtustrankaFormated_1">  SKITNICA d.o.o.</derivirana_varijabla>
  </DomainObject.Predmet.ProtustrankaFormated>
  <DomainObject.Predmet.ProtustrankaFormatedOIB>
    <izvorni_sadrzaj>  SKITNICA d.o.o., OIB 68948338156</izvorni_sadrzaj>
    <derivirana_varijabla naziv="DomainObject.Predmet.ProtustrankaFormatedOIB_1">  SKITNICA d.o.o., OIB 68948338156</derivirana_varijabla>
  </DomainObject.Predmet.ProtustrankaFormatedOIB>
  <DomainObject.Predmet.ProtustrankaFormatedWithAdress>
    <izvorni_sadrzaj> SKITNICA d.o.o., Trg Matije Gupca 25, 49240 Donja Stubica</izvorni_sadrzaj>
    <derivirana_varijabla naziv="DomainObject.Predmet.ProtustrankaFormatedWithAdress_1"> SKITNICA d.o.o., Trg Matije Gupca 25, 49240 Donja Stubica</derivirana_varijabla>
  </DomainObject.Predmet.ProtustrankaFormatedWithAdress>
  <DomainObject.Predmet.ProtustrankaFormatedWithAdressOIB>
    <izvorni_sadrzaj> SKITNICA d.o.o., OIB 68948338156, Trg Matije Gupca 25, 49240 Donja Stubica</izvorni_sadrzaj>
    <derivirana_varijabla naziv="DomainObject.Predmet.ProtustrankaFormatedWithAdressOIB_1"> SKITNICA d.o.o., OIB 68948338156, Trg Matije Gupca 25, 49240 Donja Stubica</derivirana_varijabla>
  </DomainObject.Predmet.ProtustrankaFormatedWithAdressOIB>
  <DomainObject.Predmet.ProtustrankaWithAdress>
    <izvorni_sadrzaj>SKITNICA d.o.o. Trg Matije Gupca 25, 49240 Donja Stubica</izvorni_sadrzaj>
    <derivirana_varijabla naziv="DomainObject.Predmet.ProtustrankaWithAdress_1">SKITNICA d.o.o. Trg Matije Gupca 25, 49240 Donja Stubica</derivirana_varijabla>
  </DomainObject.Predmet.ProtustrankaWithAdress>
  <DomainObject.Predmet.ProtustrankaWithAdressOIB>
    <izvorni_sadrzaj>SKITNICA d.o.o., OIB 68948338156, Trg Matije Gupca 25, 49240 Donja Stubica</izvorni_sadrzaj>
    <derivirana_varijabla naziv="DomainObject.Predmet.ProtustrankaWithAdressOIB_1">SKITNICA d.o.o., OIB 68948338156, Trg Matije Gupca 25, 49240 Donja Stubica</derivirana_varijabla>
  </DomainObject.Predmet.ProtustrankaWithAdressOIB>
  <DomainObject.Predmet.ProtustrankaNazivFormated>
    <izvorni_sadrzaj>SKITNICA d.o.o.</izvorni_sadrzaj>
    <derivirana_varijabla naziv="DomainObject.Predmet.ProtustrankaNazivFormated_1">SKITNICA d.o.o.</derivirana_varijabla>
  </DomainObject.Predmet.ProtustrankaNazivFormated>
  <DomainObject.Predmet.ProtustrankaNazivFormatedOIB>
    <izvorni_sadrzaj>SKITNICA d.o.o., OIB 68948338156</izvorni_sadrzaj>
    <derivirana_varijabla naziv="DomainObject.Predmet.ProtustrankaNazivFormatedOIB_1">SKITNICA d.o.o., OIB 68948338156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SKITNICA d.o.o.</item>
    </izvorni_sadrzaj>
    <derivirana_varijabla naziv="DomainObject.Predmet.ProtuStrankaListFormated_1">
      <item>SKITNICA d.o.o.</item>
    </derivirana_varijabla>
  </DomainObject.Predmet.ProtuStrankaListFormated>
  <DomainObject.Predmet.ProtuStrankaListFormatedOIB>
    <izvorni_sadrzaj>
      <item>SKITNICA d.o.o., OIB 68948338156</item>
    </izvorni_sadrzaj>
    <derivirana_varijabla naziv="DomainObject.Predmet.ProtuStrankaListFormatedOIB_1">
      <item>SKITNICA d.o.o., OIB 68948338156</item>
    </derivirana_varijabla>
  </DomainObject.Predmet.ProtuStrankaListFormatedOIB>
  <DomainObject.Predmet.ProtuStrankaListFormatedWithAdress>
    <izvorni_sadrzaj>
      <item>SKITNICA d.o.o., Trg Matije Gupca 25, 49240 Donja Stubica</item>
    </izvorni_sadrzaj>
    <derivirana_varijabla naziv="DomainObject.Predmet.ProtuStrankaListFormatedWithAdress_1">
      <item>SKITNICA d.o.o., Trg Matije Gupca 25, 49240 Donja Stubica</item>
    </derivirana_varijabla>
  </DomainObject.Predmet.ProtuStrankaListFormatedWithAdress>
  <DomainObject.Predmet.ProtuStrankaListFormatedWithAdressOIB>
    <izvorni_sadrzaj>
      <item>SKITNICA d.o.o., OIB 68948338156, Trg Matije Gupca 25, 49240 Donja Stubica</item>
    </izvorni_sadrzaj>
    <derivirana_varijabla naziv="DomainObject.Predmet.ProtuStrankaListFormatedWithAdressOIB_1">
      <item>SKITNICA d.o.o., OIB 68948338156, Trg Matije Gupca 25, 49240 Donja Stubica</item>
    </derivirana_varijabla>
  </DomainObject.Predmet.ProtuStrankaListFormatedWithAdressOIB>
  <DomainObject.Predmet.ProtuStrankaListNazivFormated>
    <izvorni_sadrzaj>
      <item>SKITNICA d.o.o.</item>
    </izvorni_sadrzaj>
    <derivirana_varijabla naziv="DomainObject.Predmet.ProtuStrankaListNazivFormated_1">
      <item>SKITNICA d.o.o.</item>
    </derivirana_varijabla>
  </DomainObject.Predmet.ProtuStrankaListNazivFormated>
  <DomainObject.Predmet.ProtuStrankaListNazivFormatedOIB>
    <izvorni_sadrzaj>
      <item>SKITNICA d.o.o., OIB 68948338156</item>
    </izvorni_sadrzaj>
    <derivirana_varijabla naziv="DomainObject.Predmet.ProtuStrankaListNazivFormatedOIB_1">
      <item>SKITNICA d.o.o., OIB 68948338156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SKITNICA d.o.o.</izvorni_sadrzaj>
    <derivirana_varijabla naziv="DomainObject.Predmet.ProtustrankaIDrugi_1">SKITNICA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SKITNICA d.o.o., OIB 68948338156, Trg Matije Gupca 25, 49240 Donja Stubica</izvorni_sadrzaj>
    <derivirana_varijabla naziv="DomainObject.Predmet.ProtustrankaIDrugiAdressOIB_1">SKITNICA d.o.o., OIB 68948338156, Trg Matije Gupca 25,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SKITNICA d.o.o.</item>
      <item>FINA Regionalni centar Zagreb</item>
    </izvorni_sadrzaj>
    <derivirana_varijabla naziv="DomainObject.Predmet.SudioniciListNaziv_1">
      <item>SKITNICA d.o.o.</item>
      <item>FINA Regionalni centar Zagreb</item>
    </derivirana_varijabla>
  </DomainObject.Predmet.SudioniciListNaziv>
  <DomainObject.Predmet.SudioniciListAdressOIB>
    <izvorni_sadrzaj>
      <item>SKITNICA d.o.o., OIB 68948338156, Trg Matije Gupca 25,49240 Donja Stubica</item>
      <item>FINA Regionalni centar Zagreb, OIB 85821130368, Trg svibanjskih žrtava 1995. 1,10000 Zagreb</item>
    </izvorni_sadrzaj>
    <derivirana_varijabla naziv="DomainObject.Predmet.SudioniciListAdressOIB_1">
      <item>SKITNICA d.o.o., OIB 68948338156, Trg Matije Gupca 25,49240 Donja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68948338156</item>
      <item>, OIB 85821130368</item>
    </izvorni_sadrzaj>
    <derivirana_varijabla naziv="DomainObject.Predmet.SudioniciListNazivOIB_1">
      <item>, OIB 68948338156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CC08C-0A16-4DEF-A11F-785603C5F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1953</properties:Characters>
  <properties:Lines>73</properties:Lines>
  <properties:Paragraphs>27</properties:Paragraphs>
  <properties:TotalTime>356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2016-02-12T09:01:00Z</cp:lastPrinted>
  <dcterms:modified xmlns:xsi="http://www.w3.org/2001/XMLSchema-instance" xsi:type="dcterms:W3CDTF">2016-02-12T09:10:00Z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