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82e2" w14:paraId="13282e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1D4330" w:rsidRPr="005224E9">
        <w:rPr>
          <w:lang w:val="hr-HR"/>
        </w:rPr>
        <w:t>PLETER NEKRETNINE d.o.o., Split, Antuna Branka Šimića 17, OIB: 43710479388, MBS: 060224321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7E7F6D">
        <w:rPr>
          <w:lang w:val="hr-HR"/>
        </w:rPr>
        <w:t>18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1D4330" w:rsidRPr="005224E9">
        <w:rPr>
          <w:lang w:val="hr-HR"/>
        </w:rPr>
        <w:t>PLETER NEKRETNINE d.o.o., Split, Antuna Branka Šimića 17, OIB: 43710479388, MBS: 060224321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7E7F6D">
        <w:rPr>
          <w:lang w:val="hr-HR"/>
        </w:rPr>
        <w:t>18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623FBA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623FBA">
        <w:t>Mateo Erceg, Zagreb, Radnička cesta 30, OIB: 93602617826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1D4330" w:rsidRPr="005224E9">
        <w:rPr>
          <w:lang w:val="hr-HR"/>
        </w:rPr>
        <w:t>PLETER NEKRETNINE d.o.o., Split, Antuna Branka Šimića 17, OIB: 43710479388, MBS: 060224321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1D4330">
        <w:rPr>
          <w:lang w:val="hr-HR"/>
        </w:rPr>
        <w:t>17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E3020F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1D4330" w:rsidRPr="005224E9">
        <w:rPr>
          <w:lang w:val="hr-HR"/>
        </w:rPr>
        <w:t>PLETER NEKRETNINE d.o.o., Split, Antuna Branka Šimića 17, OIB: 43710479388, MBS: 060224321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923452">
        <w:rPr>
          <w:lang w:val="hr-HR"/>
        </w:rPr>
        <w:t>1</w:t>
      </w:r>
      <w:r w:rsidR="001D4330">
        <w:rPr>
          <w:lang w:val="hr-HR"/>
        </w:rPr>
        <w:t>6</w:t>
      </w:r>
      <w:r w:rsidR="00E3020F" w:rsidRPr="00551F3B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1D4330" w:rsidRPr="005224E9">
        <w:rPr>
          <w:lang w:val="hr-HR"/>
        </w:rPr>
        <w:t>120 dana, u ukupnom iznosu od 34.149,97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23FBA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623FBA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E7F6D">
        <w:rPr>
          <w:lang w:val="hr-HR"/>
        </w:rPr>
        <w:t>18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D4330" w:rsidP="00F31929" w:rsidR="001D4330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D066BD">
      <w:pPr>
        <w:jc w:val="both"/>
        <w:rPr>
          <w:lang w:val="hr-HR"/>
        </w:rPr>
      </w:pPr>
    </w:p>
    <w:p w:rsidRDefault="00497EB4" w:rsidP="001D4330" w:rsidR="002F44E8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1D4330" w:rsidP="001D4330" w:rsidR="001D4330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C79A3" w:rsidRPr="00DC79A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D4330">
      <w:t>804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D4330">
      <w:t>804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D4330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3FBA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E7F6D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23452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C79A3"/>
    <w:rsid w:val="00DD7151"/>
    <w:rsid w:val="00DE7766"/>
    <w:rsid w:val="00DE79D4"/>
    <w:rsid w:val="00DF014B"/>
    <w:rsid w:val="00E100A1"/>
    <w:rsid w:val="00E12497"/>
    <w:rsid w:val="00E14AE2"/>
    <w:rsid w:val="00E27E2F"/>
    <w:rsid w:val="00E3020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9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79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79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79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9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79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79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79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PLETER NEKRETNINE za poslovanje nekretninama, društvo s ograničenom odgovornošću</izvorni_sadrzaj>
    <derivirana_varijabla naziv="DomainObject.Predmet.ProtustrankaFormated_1">  PLETER NEKRETNINE za poslovanje nekretninama, društvo s ograničenom odgovornošću</derivirana_varijabla>
  </DomainObject.Predmet.ProtustrankaFormated>
  <DomainObject.Predmet.ProtustrankaFormatedOIB>
    <izvorni_sadrzaj>  PLETER NEKRETNINE za poslovanje nekretninama, društvo s ograničenom odgovornošću, OIB 43710479388</izvorni_sadrzaj>
    <derivirana_varijabla naziv="DomainObject.Predmet.ProtustrankaFormatedOIB_1">  PLETER NEKRETNINE za poslovanje nekretninama, društvo s ograničenom odgovornošću, OIB 43710479388</derivirana_varijabla>
  </DomainObject.Predmet.ProtustrankaFormatedOIB>
  <DomainObject.Predmet.ProtustrankaFormatedWithAdress>
    <izvorni_sadrzaj> PLETER NEKRETNINE za poslovanje nekretninama, društvo s ograničenom odgovornošću, Antuna Branka Šimića 17, 21000 Split</izvorni_sadrzaj>
    <derivirana_varijabla naziv="DomainObject.Predmet.ProtustrankaFormatedWithAdress_1"> PLETER NEKRETNINE za poslovanje nekretninama, društvo s ograničenom odgovornošću, Antuna Branka Šimića 17, 21000 Split</derivirana_varijabla>
  </DomainObject.Predmet.ProtustrankaFormatedWithAdress>
  <DomainObject.Predmet.ProtustrankaFormatedWithAdressOIB>
    <izvorni_sadrzaj> PLETER NEKRETNINE za poslovanje nekretninama, društvo s ograničenom odgovornošću, OIB 43710479388, Antuna Branka Šimića 17, 21000 Split</izvorni_sadrzaj>
    <derivirana_varijabla naziv="DomainObject.Predmet.ProtustrankaFormatedWithAdressOIB_1"> PLETER NEKRETNINE za poslovanje nekretninama, društvo s ograničenom odgovornošću, OIB 43710479388, Antuna Branka Šimića 17, 21000 Split</derivirana_varijabla>
  </DomainObject.Predmet.ProtustrankaFormatedWithAdressOIB>
  <DomainObject.Predmet.ProtustrankaWithAdress>
    <izvorni_sadrzaj>PLETER NEKRETNINE za poslovanje nekretninama, društvo s ograničenom odgovornošću Antuna Branka Šimića 17, 21000 Split</izvorni_sadrzaj>
    <derivirana_varijabla naziv="DomainObject.Predmet.ProtustrankaWithAdress_1">PLETER NEKRETNINE za poslovanje nekretninama, društvo s ograničenom odgovornošću Antuna Branka Šimića 17, 21000 Split</derivirana_varijabla>
  </DomainObject.Predmet.ProtustrankaWithAdress>
  <DomainObject.Predmet.ProtustrankaWithAdressOIB>
    <izvorni_sadrzaj>PLETER NEKRETNINE za poslovanje nekretninama, društvo s ograničenom odgovornošću, OIB 43710479388, Antuna Branka Šimića 17, 21000 Split</izvorni_sadrzaj>
    <derivirana_varijabla naziv="DomainObject.Predmet.ProtustrankaWithAdressOIB_1">PLETER NEKRETNINE za poslovanje nekretninama, društvo s ograničenom odgovornošću, OIB 43710479388, Antuna Branka Šimića 17, 21000 Split</derivirana_varijabla>
  </DomainObject.Predmet.ProtustrankaWithAdressOIB>
  <DomainObject.Predmet.ProtustrankaNazivFormated>
    <izvorni_sadrzaj>PLETER NEKRETNINE za poslovanje nekretninama, društvo s ograničenom odgovornošću</izvorni_sadrzaj>
    <derivirana_varijabla naziv="DomainObject.Predmet.ProtustrankaNazivFormated_1">PLETER NEKRETNINE za poslovanje nekretninama, društvo s ograničenom odgovornošću</derivirana_varijabla>
  </DomainObject.Predmet.ProtustrankaNazivFormated>
  <DomainObject.Predmet.ProtustrankaNazivFormatedOIB>
    <izvorni_sadrzaj>PLETER NEKRETNINE za poslovanje nekretninama, društvo s ograničenom odgovornošću, OIB 43710479388</izvorni_sadrzaj>
    <derivirana_varijabla naziv="DomainObject.Predmet.ProtustrankaNazivFormatedOIB_1">PLETER NEKRETNINE za poslovanje nekretninama, društvo s ograničenom odgovornošću, OIB 43710479388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34149.97</izvorni_sadrzaj>
    <derivirana_varijabla naziv="DomainObject.Predmet.TrenutnaVrijednost_1">34149.97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PLETER NEKRETNINE za poslovanje nekretninama, društvo s ograničenom odgovornošću</item>
    </izvorni_sadrzaj>
    <derivirana_varijabla naziv="DomainObject.Predmet.ProtuStrankaListFormated_1">
      <item>PLETER NEKRETNINE za poslovanje nekretninama, društvo s ograničenom odgovornošću</item>
    </derivirana_varijabla>
  </DomainObject.Predmet.ProtuStrankaListFormated>
  <DomainObject.Predmet.ProtuStrankaListFormatedOIB>
    <izvorni_sadrzaj>
      <item>PLETER NEKRETNINE za poslovanje nekretninama, društvo s ograničenom odgovornošću, OIB 43710479388</item>
    </izvorni_sadrzaj>
    <derivirana_varijabla naziv="DomainObject.Predmet.ProtuStrankaListFormatedOIB_1">
      <item>PLETER NEKRETNINE za poslovanje nekretninama, društvo s ograničenom odgovornošću, OIB 43710479388</item>
    </derivirana_varijabla>
  </DomainObject.Predmet.ProtuStrankaListFormatedOIB>
  <DomainObject.Predmet.ProtuStrankaListFormatedWithAdress>
    <izvorni_sadrzaj>
      <item>PLETER NEKRETNINE za poslovanje nekretninama, društvo s ograničenom odgovornošću, Antuna Branka Šimića 17, 21000 Split</item>
    </izvorni_sadrzaj>
    <derivirana_varijabla naziv="DomainObject.Predmet.ProtuStrankaListFormatedWithAdress_1">
      <item>PLETER NEKRETNINE za poslovanje nekretninama, društvo s ograničenom odgovornošću, Antuna Branka Šimića 17, 21000 Split</item>
    </derivirana_varijabla>
  </DomainObject.Predmet.ProtuStrankaListFormatedWithAdress>
  <DomainObject.Predmet.ProtuStrankaListFormatedWithAdressOIB>
    <izvorni_sadrzaj>
      <item>PLETER NEKRETNINE za poslovanje nekretninama, društvo s ograničenom odgovornošću, OIB 43710479388, Antuna Branka Šimića 17, 21000 Split</item>
    </izvorni_sadrzaj>
    <derivirana_varijabla naziv="DomainObject.Predmet.ProtuStrankaListFormatedWithAdressOIB_1">
      <item>PLETER NEKRETNINE za poslovanje nekretninama, društvo s ograničenom odgovornošću, OIB 43710479388, Antuna Branka Šimića 17, 21000 Split</item>
    </derivirana_varijabla>
  </DomainObject.Predmet.ProtuStrankaListFormatedWithAdressOIB>
  <DomainObject.Predmet.ProtuStrankaListNazivFormated>
    <izvorni_sadrzaj>
      <item>PLETER NEKRETNINE za poslovanje nekretninama, društvo s ograničenom odgovornošću</item>
    </izvorni_sadrzaj>
    <derivirana_varijabla naziv="DomainObject.Predmet.ProtuStrankaListNazivFormated_1">
      <item>PLETER NEKRETNINE za poslovanje nekretninama, društvo s ograničenom odgovornošću</item>
    </derivirana_varijabla>
  </DomainObject.Predmet.ProtuStrankaListNazivFormated>
  <DomainObject.Predmet.ProtuStrankaListNazivFormatedOIB>
    <izvorni_sadrzaj>
      <item>PLETER NEKRETNINE za poslovanje nekretninama, društvo s ograničenom odgovornošću, OIB 43710479388</item>
    </izvorni_sadrzaj>
    <derivirana_varijabla naziv="DomainObject.Predmet.ProtuStrankaListNazivFormatedOIB_1">
      <item>PLETER NEKRETNINE za poslovanje nekretninama, društvo s ograničenom odgovornošću, OIB 43710479388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PLETER NEKRETNINE za poslovanje nekretninama, društvo s ograničenom odgovornošću</izvorni_sadrzaj>
    <derivirana_varijabla naziv="DomainObject.Predmet.ProtustrankaIDrugi_1">PLETER NEKRETNINE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PLETER NEKRETNINE za poslovanje nekretninama, društvo s ograničenom odgovornošću, OIB 43710479388, Antuna Branka Šimića 17, 21000 Split</izvorni_sadrzaj>
    <derivirana_varijabla naziv="DomainObject.Predmet.ProtustrankaIDrugiAdressOIB_1">PLETER NEKRETNINE za poslovanje nekretninama, društvo s ograničenom odgovornošću, OIB 43710479388, Antuna Branka Šimića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PLETER NEKRETNINE za poslovanje nekretninama, društvo s ograničenom odgovornošću</item>
      <item>FINANCIJSKA AGENCIJA, RC SPLIT</item>
    </izvorni_sadrzaj>
    <derivirana_varijabla naziv="DomainObject.Predmet.SudioniciListNaziv_1">
      <item>PLETER NEKRETNINE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PLETER NEKRETNINE za poslovanje nekretninama, društvo s ograničenom odgovornošću, OIB 43710479388, Antuna Branka Šimića 17,21000 Split</item>
      <item>FINANCIJSKA AGENCIJA, RC SPLIT, OIB 85821130368, Mažuranićevo šetalište 24 b,21000 Split</item>
    </izvorni_sadrzaj>
    <derivirana_varijabla naziv="DomainObject.Predmet.SudioniciListAdressOIB_1">
      <item>PLETER NEKRETNINE za poslovanje nekretninama, društvo s ograničenom odgovornošću, OIB 43710479388, Antuna Branka Šimića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43710479388</item>
      <item>, OIB 85821130368</item>
    </izvorni_sadrzaj>
    <derivirana_varijabla naziv="DomainObject.Predmet.SudioniciListNazivOIB_1">
      <item>, OIB 43710479388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81317-8152-4F2D-97A4-4A9240EB4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4336</properties:Characters>
  <properties:Lines>116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2016-10-17T10:26:00Z</dcterms:created>
  <dc:creator>wsadmin</dc:creator>
  <cp:lastModifiedBy>Goran Radanović</cp:lastModifiedBy>
  <cp:lastPrinted>2016-10-18T10:16:00Z</cp:lastPrinted>
  <dcterms:modified xmlns:xsi="http://www.w3.org/2001/XMLSchema-instance" xsi:type="dcterms:W3CDTF">2016-10-18T10:23:00Z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