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6dd9" w14:paraId="1776dd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9464A">
        <w:rPr>
          <w:lang w:val="hr-HR"/>
        </w:rPr>
        <w:t>St-275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FC0804">
        <w:t xml:space="preserve">nad dužnikom </w:t>
      </w:r>
      <w:r w:rsidR="0049464A">
        <w:t>Sportsko – rekrativni Plesni klub Ritmo, OIB: 84712082438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49464A">
        <w:t>štem u Salinovec 53</w:t>
      </w:r>
      <w:r w:rsidR="002F24AF">
        <w:t>,</w:t>
      </w:r>
      <w:r w:rsidR="0049464A">
        <w:t xml:space="preserve"> Salinovec, 42240 Ivanec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AB1B07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9464A">
        <w:t>Sportsko – rekrativni Plesni klub Ritmo, OIB: 84712082438 sa sjedištem u Salinovec 53, Salinovec, 42240 Ivanec</w:t>
      </w:r>
      <w:r w:rsidR="0049464A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C0804">
        <w:rPr>
          <w:lang w:val="hr-HR"/>
        </w:rPr>
        <w:t xml:space="preserve">u iznosu od </w:t>
      </w:r>
      <w:r w:rsidR="0049464A">
        <w:t>1.154,91</w:t>
      </w:r>
      <w:r w:rsidR="00FC0804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49464A" w:rsidRPr="0049464A">
        <w:t xml:space="preserve"> </w:t>
      </w:r>
      <w:r w:rsidR="0049464A">
        <w:t>Sportsko – rekrativni Plesni klub Ritmo, OIB: 84712082438 sa sjedištem u Salinovec 53, Salinovec, 42240 Ivanec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9464A">
        <w:rPr>
          <w:lang w:val="hr-HR"/>
        </w:rPr>
        <w:t>ana 19</w:t>
      </w:r>
      <w:r w:rsidR="00802B00">
        <w:rPr>
          <w:lang w:val="hr-HR"/>
        </w:rPr>
        <w:t>.0</w:t>
      </w:r>
      <w:r w:rsidR="00FC0804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9464A">
        <w:t>Sportsko – rekrativni Plesni klub Ritmo, OIB: 84712082438 sa sjedištem u Salinovec 53, Salinovec, 42240 Ivanec.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C0804">
        <w:t xml:space="preserve">iznosu od </w:t>
      </w:r>
      <w:r w:rsidR="0049464A">
        <w:t xml:space="preserve">1.154,91 </w:t>
      </w:r>
      <w:r w:rsidR="0073509B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8C06BE">
        <w:rPr>
          <w:lang w:val="hr-HR"/>
        </w:rPr>
        <w:t xml:space="preserve">sud, nakon uvida u </w:t>
      </w:r>
      <w:r w:rsidR="003746C7">
        <w:rPr>
          <w:lang w:val="hr-HR"/>
        </w:rPr>
        <w:t>registar</w:t>
      </w:r>
      <w:r w:rsidR="008C06BE">
        <w:rPr>
          <w:lang w:val="hr-HR"/>
        </w:rPr>
        <w:t xml:space="preserve"> udruga</w:t>
      </w:r>
      <w:r w:rsidR="003746C7">
        <w:rPr>
          <w:lang w:val="hr-HR"/>
        </w:rPr>
        <w:t xml:space="preserve">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B1B07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7E3" w:rsidP="007F64E0" w:rsidR="00D457E3">
      <w:r>
        <w:separator/>
      </w:r>
    </w:p>
  </w:endnote>
  <w:endnote w:id="0" w:type="continuationSeparator">
    <w:p w:rsidRDefault="00D457E3" w:rsidP="007F64E0" w:rsidR="00D45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7E3" w:rsidP="007F64E0" w:rsidR="00D457E3">
      <w:r>
        <w:separator/>
      </w:r>
    </w:p>
  </w:footnote>
  <w:footnote w:id="0" w:type="continuationSeparator">
    <w:p w:rsidRDefault="00D457E3" w:rsidP="007F64E0" w:rsidR="00D45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10282">
      <w:rPr>
        <w:lang w:val="hr-HR"/>
      </w:rPr>
      <w:t>St-275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5B51" w:rsidRPr="00175B5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5B51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25E01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0282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464A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3D0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6BE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1B07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C07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7E3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0804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5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5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- rekreativni Plesni klub Ritmo</izvorni_sadrzaj>
    <derivirana_varijabla naziv="DomainObject.Predmet.ProtustrankaFormated_1">  Sportsko - rekreativni Plesni klub Ritmo</derivirana_varijabla>
  </DomainObject.Predmet.ProtustrankaFormated>
  <DomainObject.Predmet.ProtustrankaFormatedOIB>
    <izvorni_sadrzaj>  Sportsko - rekreativni Plesni klub Ritmo, OIB 84712082438</izvorni_sadrzaj>
    <derivirana_varijabla naziv="DomainObject.Predmet.ProtustrankaFormatedOIB_1">  Sportsko - rekreativni Plesni klub Ritmo, OIB 84712082438</derivirana_varijabla>
  </DomainObject.Predmet.ProtustrankaFormatedOIB>
  <DomainObject.Predmet.ProtustrankaFormatedWithAdress>
    <izvorni_sadrzaj> Sportsko - rekreativni Plesni klub Ritmo, Salinovec 53, 42240 Salinovec</izvorni_sadrzaj>
    <derivirana_varijabla naziv="DomainObject.Predmet.ProtustrankaFormatedWithAdress_1"> Sportsko - rekreativni Plesni klub Ritmo, Salinovec 53, 42240 Salinovec</derivirana_varijabla>
  </DomainObject.Predmet.ProtustrankaFormatedWithAdress>
  <DomainObject.Predmet.ProtustrankaFormatedWithAdressOIB>
    <izvorni_sadrzaj> Sportsko - rekreativni Plesni klub Ritmo, OIB 84712082438, Salinovec 53, 42240 Salinovec</izvorni_sadrzaj>
    <derivirana_varijabla naziv="DomainObject.Predmet.ProtustrankaFormatedWithAdressOIB_1"> Sportsko - rekreativni Plesni klub Ritmo, OIB 84712082438, Salinovec 53, 42240 Salinovec</derivirana_varijabla>
  </DomainObject.Predmet.ProtustrankaFormatedWithAdressOIB>
  <DomainObject.Predmet.ProtustrankaWithAdress>
    <izvorni_sadrzaj>Sportsko - rekreativni Plesni klub Ritmo Salinovec 53, 42240 Salinovec</izvorni_sadrzaj>
    <derivirana_varijabla naziv="DomainObject.Predmet.ProtustrankaWithAdress_1">Sportsko - rekreativni Plesni klub Ritmo Salinovec 53, 42240 Salinovec</derivirana_varijabla>
  </DomainObject.Predmet.ProtustrankaWithAdress>
  <DomainObject.Predmet.ProtustrankaWithAdressOIB>
    <izvorni_sadrzaj>Sportsko - rekreativni Plesni klub Ritmo, OIB 84712082438, Salinovec 53, 42240 Salinovec</izvorni_sadrzaj>
    <derivirana_varijabla naziv="DomainObject.Predmet.ProtustrankaWithAdressOIB_1">Sportsko - rekreativni Plesni klub Ritmo, OIB 84712082438, Salinovec 53, 42240 Salinovec</derivirana_varijabla>
  </DomainObject.Predmet.ProtustrankaWithAdressOIB>
  <DomainObject.Predmet.ProtustrankaNazivFormated>
    <izvorni_sadrzaj>Sportsko - rekreativni Plesni klub Ritmo</izvorni_sadrzaj>
    <derivirana_varijabla naziv="DomainObject.Predmet.ProtustrankaNazivFormated_1">Sportsko - rekreativni Plesni klub Ritmo</derivirana_varijabla>
  </DomainObject.Predmet.ProtustrankaNazivFormated>
  <DomainObject.Predmet.ProtustrankaNazivFormatedOIB>
    <izvorni_sadrzaj>Sportsko - rekreativni Plesni klub Ritmo, OIB 84712082438</izvorni_sadrzaj>
    <derivirana_varijabla naziv="DomainObject.Predmet.ProtustrankaNazivFormatedOIB_1">Sportsko - rekreativni Plesni klub Ritmo, OIB 84712082438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1154.91</izvorni_sadrzaj>
    <derivirana_varijabla naziv="DomainObject.Predmet.TrenutnaVrijednost_1">1154.91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Sportsko - rekreativni Plesni klub Ritmo</item>
    </izvorni_sadrzaj>
    <derivirana_varijabla naziv="DomainObject.Predmet.ProtuStrankaListFormated_1">
      <item>Sportsko - rekreativni Plesni klub Ritmo</item>
    </derivirana_varijabla>
  </DomainObject.Predmet.ProtuStrankaListFormated>
  <DomainObject.Predmet.ProtuStrankaListFormatedOIB>
    <izvorni_sadrzaj>
      <item>Sportsko - rekreativni Plesni klub Ritmo, OIB 84712082438</item>
    </izvorni_sadrzaj>
    <derivirana_varijabla naziv="DomainObject.Predmet.ProtuStrankaListFormatedOIB_1">
      <item>Sportsko - rekreativni Plesni klub Ritmo, OIB 84712082438</item>
    </derivirana_varijabla>
  </DomainObject.Predmet.ProtuStrankaListFormatedOIB>
  <DomainObject.Predmet.ProtuStrankaListFormatedWithAdress>
    <izvorni_sadrzaj>
      <item>Sportsko - rekreativni Plesni klub Ritmo, Salinovec 53, 42240 Salinovec</item>
    </izvorni_sadrzaj>
    <derivirana_varijabla naziv="DomainObject.Predmet.ProtuStrankaListFormatedWithAdress_1">
      <item>Sportsko - rekreativni Plesni klub Ritmo, Salinovec 53, 42240 Salinovec</item>
    </derivirana_varijabla>
  </DomainObject.Predmet.ProtuStrankaListFormatedWithAdress>
  <DomainObject.Predmet.ProtuStrankaListFormatedWithAdressOIB>
    <izvorni_sadrzaj>
      <item>Sportsko - rekreativni Plesni klub Ritmo, OIB 84712082438, Salinovec 53, 42240 Salinovec</item>
    </izvorni_sadrzaj>
    <derivirana_varijabla naziv="DomainObject.Predmet.ProtuStrankaListFormatedWithAdressOIB_1">
      <item>Sportsko - rekreativni Plesni klub Ritmo, OIB 84712082438, Salinovec 53, 42240 Salinovec</item>
    </derivirana_varijabla>
  </DomainObject.Predmet.ProtuStrankaListFormatedWithAdressOIB>
  <DomainObject.Predmet.ProtuStrankaListNazivFormated>
    <izvorni_sadrzaj>
      <item>Sportsko - rekreativni Plesni klub Ritmo</item>
    </izvorni_sadrzaj>
    <derivirana_varijabla naziv="DomainObject.Predmet.ProtuStrankaListNazivFormated_1">
      <item>Sportsko - rekreativni Plesni klub Ritmo</item>
    </derivirana_varijabla>
  </DomainObject.Predmet.ProtuStrankaListNazivFormated>
  <DomainObject.Predmet.ProtuStrankaListNazivFormatedOIB>
    <izvorni_sadrzaj>
      <item>Sportsko - rekreativni Plesni klub Ritmo, OIB 84712082438</item>
    </izvorni_sadrzaj>
    <derivirana_varijabla naziv="DomainObject.Predmet.ProtuStrankaListNazivFormatedOIB_1">
      <item>Sportsko - rekreativni Plesni klub Ritmo, OIB 84712082438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Sportsko - rekreativni Plesni klub Ritmo</izvorni_sadrzaj>
    <derivirana_varijabla naziv="DomainObject.Predmet.ProtustrankaIDrugi_1">Sportsko - rekreativni Plesni klub Ritmo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Sportsko - rekreativni Plesni klub Ritmo, OIB 84712082438, Salinovec 53, 42240 Salinovec</izvorni_sadrzaj>
    <derivirana_varijabla naziv="DomainObject.Predmet.ProtustrankaIDrugiAdressOIB_1">Sportsko - rekreativni Plesni klub Ritmo, OIB 84712082438, Salinovec 53, 42240 Salinovec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Sportsko - rekreativni Plesni klub Ritmo</item>
      <item>E-oglasna ploča</item>
      <item>Sudski registar</item>
    </izvorni_sadrzaj>
    <derivirana_varijabla naziv="DomainObject.Predmet.SudioniciListNaziv_1">
      <item>Financijska agencija</item>
      <item>Sportsko - rekreativni Plesni klub Ritmo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Sportsko - rekreativni Plesni klub Ritmo, OIB 84712082438, Salinovec 53,42240 Salinovec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Sportsko - rekreativni Plesni klub Ritmo, OIB 84712082438, Salinovec 53,42240 Salinovec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84712082438</item>
      <item>, OIB null</item>
      <item>, OIB null</item>
    </izvorni_sadrzaj>
    <derivirana_varijabla naziv="DomainObject.Predmet.SudioniciListNazivOIB_1">
      <item>, OIB 85821130368</item>
      <item>, OIB 84712082438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431</properties:Words>
  <properties:Characters>2388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2016-03-21T11:09:00Z</dcterms:created>
  <dc:creator>user</dc:creator>
  <cp:lastModifiedBy>Maja Marčec</cp:lastModifiedBy>
  <cp:lastPrinted>2016-03-29T06:57:00Z</cp:lastPrinted>
  <dcterms:modified xmlns:xsi="http://www.w3.org/2001/XMLSchema-instance" xsi:type="dcterms:W3CDTF">2016-03-29T10:34:00Z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