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84de97" w14:paraId="184de97" w:rsidRDefault="005A4E46" w:rsidP="005A4E46" w:rsidR="005A4E46">
      <w:pPr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MailOriginal" w:id="0"/>
      <w:bookmarkStart w:name="_GoBack" w:id="1"/>
      <w:bookmarkEnd w:id="1"/>
      <w:r>
        <w:rPr>
          <w:rFonts w:hAnsi="Times New Roman" w:ascii="Times New Roman"/>
          <w:sz w:val="24"/>
          <w:szCs w:val="24"/>
        </w:rPr>
        <w:t>      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5A4E46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9"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Zagreb, Amruševa 2/II</w:t>
            </w:r>
          </w:p>
        </w:tc>
      </w:tr>
    </w:tbl>
    <w:p w:rsidRDefault="005A4E46" w:rsidP="005A4E46" w:rsidR="005A4E4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A4E46" w:rsidP="005A4E46" w:rsidR="005A4E46" w:rsidRPr="001531DA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 </w:t>
      </w:r>
      <w:r w:rsidR="00C8455C">
        <w:rPr>
          <w:rFonts w:hAnsi="Times New Roman" w:ascii="Times New Roman"/>
          <w:b/>
          <w:bCs/>
          <w:sz w:val="24"/>
          <w:szCs w:val="24"/>
        </w:rPr>
        <w:t>20</w:t>
      </w:r>
      <w:r w:rsidR="00E90331">
        <w:rPr>
          <w:rFonts w:hAnsi="Times New Roman" w:ascii="Times New Roman"/>
          <w:b/>
          <w:bCs/>
          <w:sz w:val="24"/>
          <w:szCs w:val="24"/>
        </w:rPr>
        <w:t>.</w:t>
      </w:r>
      <w:r>
        <w:rPr>
          <w:rFonts w:hAnsi="Times New Roman" w:ascii="Times New Roman"/>
          <w:b/>
          <w:bCs/>
          <w:sz w:val="24"/>
          <w:szCs w:val="24"/>
        </w:rPr>
        <w:t xml:space="preserve"> travnja  2016. </w:t>
      </w:r>
    </w:p>
    <w:p w:rsidRDefault="005A4E46" w:rsidP="00826FB2" w:rsidR="005A4E46" w:rsidRPr="00334909">
      <w:pPr>
        <w:jc w:val="right"/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="00051A42">
        <w:rPr>
          <w:rFonts w:hAnsi="Times New Roman" w:ascii="Times New Roman"/>
          <w:b/>
          <w:sz w:val="24"/>
          <w:szCs w:val="24"/>
        </w:rPr>
        <w:t>1. St-995</w:t>
      </w:r>
      <w:r w:rsidR="00B2005C">
        <w:rPr>
          <w:rFonts w:hAnsi="Times New Roman" w:ascii="Times New Roman"/>
          <w:b/>
          <w:sz w:val="24"/>
          <w:szCs w:val="24"/>
        </w:rPr>
        <w:t>/2016</w:t>
      </w:r>
      <w:r w:rsidR="00361B9F">
        <w:rPr>
          <w:rFonts w:hAnsi="Times New Roman" w:ascii="Times New Roman"/>
          <w:b/>
          <w:sz w:val="24"/>
          <w:szCs w:val="24"/>
        </w:rPr>
        <w:t xml:space="preserve">         </w:t>
      </w:r>
      <w:r w:rsidR="00716ACC">
        <w:rPr>
          <w:rFonts w:hAnsi="Times New Roman" w:ascii="Times New Roman"/>
          <w:b/>
          <w:sz w:val="24"/>
          <w:szCs w:val="24"/>
        </w:rPr>
        <w:t xml:space="preserve">  </w:t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REPUBLIKA  HRVATSKA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   TRGOVAČKI SUD U OSIJEKU </w:t>
      </w:r>
    </w:p>
    <w:p w:rsidRDefault="005A4E46" w:rsidP="005A4E46" w:rsidR="005A4E46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 xml:space="preserve">Zagrebačka ul. br. 2,  Osijek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  <w:t xml:space="preserve">PREDMET:  OBAVIJEST O  USTUPANJU PREDMETA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</w:t>
      </w:r>
      <w:r>
        <w:rPr>
          <w:rFonts w:hAnsi="Times New Roman" w:ascii="Times New Roman"/>
          <w:b/>
        </w:rPr>
        <w:t xml:space="preserve">  </w:t>
      </w:r>
      <w:r w:rsidRPr="00334909">
        <w:rPr>
          <w:rFonts w:hAnsi="Times New Roman" w:ascii="Times New Roman"/>
          <w:b/>
        </w:rPr>
        <w:t xml:space="preserve">   TRGOVAČKOM SUDU U OSIJEKU </w:t>
      </w:r>
    </w:p>
    <w:p w:rsidRDefault="005A4E46" w:rsidP="005A4E46" w:rsidR="005A4E46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obavijest- daje se </w:t>
      </w:r>
    </w:p>
    <w:p w:rsidRDefault="005A4E46" w:rsidP="005A4E46" w:rsidR="005A4E46" w:rsidRPr="00334909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predmet- dostavlja se </w:t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Temeljem  rješenja Visokog trgovačkog suda Republike Hrvatske  br. 31 Su-10</w:t>
      </w:r>
      <w:r w:rsidR="00361B9F">
        <w:rPr>
          <w:rFonts w:hAnsi="Times New Roman" w:ascii="Times New Roman"/>
        </w:rPr>
        <w:t>76/15.-16 od 25. ožujka 2016.,</w:t>
      </w:r>
      <w:r>
        <w:rPr>
          <w:rFonts w:hAnsi="Times New Roman" w:ascii="Times New Roman"/>
        </w:rPr>
        <w:t xml:space="preserve"> u prilogu ovog dopisa dostavlja  vam se  predmet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3F086B" w:rsidP="00826FB2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1. St -</w:t>
      </w:r>
      <w:r w:rsidR="0068106F">
        <w:rPr>
          <w:rFonts w:hAnsi="Times New Roman" w:ascii="Times New Roman"/>
        </w:rPr>
        <w:t>9</w:t>
      </w:r>
      <w:r w:rsidR="00051A42">
        <w:rPr>
          <w:rFonts w:hAnsi="Times New Roman" w:ascii="Times New Roman"/>
        </w:rPr>
        <w:t>95</w:t>
      </w:r>
      <w:r w:rsidR="00B2005C">
        <w:rPr>
          <w:rFonts w:hAnsi="Times New Roman" w:ascii="Times New Roman"/>
        </w:rPr>
        <w:t>/2016</w:t>
      </w:r>
      <w:r w:rsidR="005A4E46">
        <w:rPr>
          <w:rFonts w:hAnsi="Times New Roman" w:ascii="Times New Roman"/>
        </w:rPr>
        <w:t xml:space="preserve">    </w:t>
      </w:r>
    </w:p>
    <w:p w:rsidRDefault="005A4E46" w:rsidP="00323054" w:rsidR="005A4E46" w:rsidRPr="00503A37">
      <w:pPr>
        <w:spacing w:afterAutospacing="true" w:after="100" w:beforeAutospacing="true" w:before="100"/>
        <w:ind w:left="720"/>
        <w:rPr>
          <w:rFonts w:eastAsia="Times New Roman" w:hAnsi="Times New Roman" w:ascii="Times New Roman"/>
          <w:sz w:val="24"/>
          <w:szCs w:val="24"/>
        </w:rPr>
      </w:pPr>
      <w:r>
        <w:rPr>
          <w:rFonts w:hAnsi="Times New Roman" w:ascii="Times New Roman"/>
        </w:rPr>
        <w:t xml:space="preserve">predlagatelja  </w:t>
      </w:r>
      <w:r w:rsidR="0064213A">
        <w:rPr>
          <w:rFonts w:eastAsia="Times New Roman" w:hAnsi="Times New Roman" w:ascii="Times New Roman"/>
          <w:sz w:val="24"/>
          <w:szCs w:val="24"/>
        </w:rPr>
        <w:t>FINA Regionalni centar Zagreb, Podružnica Zagreb,  iz Zagreba</w:t>
      </w:r>
      <w:r w:rsidR="0064213A">
        <w:rPr>
          <w:rFonts w:hAnsi="Times New Roman" w:ascii="Times New Roman"/>
        </w:rPr>
        <w:t xml:space="preserve"> </w:t>
      </w:r>
      <w:r w:rsidR="0074311C">
        <w:rPr>
          <w:rFonts w:hAnsi="Times New Roman" w:ascii="Times New Roman"/>
        </w:rPr>
        <w:t xml:space="preserve">(OIB </w:t>
      </w:r>
      <w:r w:rsidR="0074311C" w:rsidRPr="0074311C">
        <w:rPr>
          <w:rFonts w:hAnsi="Times New Roman" w:ascii="Times New Roman"/>
        </w:rPr>
        <w:t>85821130368</w:t>
      </w:r>
      <w:r w:rsidR="0074311C">
        <w:rPr>
          <w:rFonts w:hAnsi="Times New Roman" w:ascii="Times New Roman"/>
        </w:rPr>
        <w:t>)</w:t>
      </w:r>
      <w:r w:rsidR="00323054">
        <w:rPr>
          <w:rFonts w:eastAsia="Times New Roman" w:hAnsi="Times New Roman" w:ascii="Times New Roman"/>
          <w:sz w:val="24"/>
          <w:szCs w:val="24"/>
        </w:rPr>
        <w:t xml:space="preserve">, </w:t>
      </w:r>
    </w:p>
    <w:p w:rsidRDefault="005A4E46" w:rsidP="005A4E46" w:rsidR="003F086B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EB5AA9" w:rsidP="00B217C6" w:rsidR="005A4E46" w:rsidRPr="00B217C6">
      <w:pPr>
        <w:spacing w:afterAutospacing="true" w:after="100" w:beforeAutospacing="true" w:before="100"/>
        <w:ind w:left="720"/>
        <w:rPr>
          <w:rFonts w:hAnsi="Times New Roman" w:ascii="Times New Roman"/>
        </w:rPr>
      </w:pPr>
      <w:r>
        <w:rPr>
          <w:rFonts w:hAnsi="Times New Roman" w:ascii="Times New Roman"/>
        </w:rPr>
        <w:t xml:space="preserve">dužnika  </w:t>
      </w:r>
      <w:r w:rsidR="00051A42" w:rsidRPr="00051A42">
        <w:rPr>
          <w:rFonts w:hAnsi="Times New Roman" w:ascii="Times New Roman"/>
        </w:rPr>
        <w:t>Gombaona BAŠ ČELIK</w:t>
      </w:r>
      <w:r w:rsidR="00F61C29" w:rsidRPr="00F61C29">
        <w:rPr>
          <w:rFonts w:hAnsi="Times New Roman" w:ascii="Times New Roman"/>
        </w:rPr>
        <w:t>.</w:t>
      </w:r>
      <w:r w:rsidR="00524BA1">
        <w:rPr>
          <w:rFonts w:hAnsi="Times New Roman" w:ascii="Times New Roman"/>
        </w:rPr>
        <w:t>, iz Zagreba</w:t>
      </w:r>
      <w:r w:rsidR="00704FBC">
        <w:rPr>
          <w:rFonts w:hAnsi="Times New Roman" w:ascii="Times New Roman"/>
        </w:rPr>
        <w:t>,</w:t>
      </w:r>
      <w:r w:rsidR="00C30B09">
        <w:rPr>
          <w:rFonts w:hAnsi="Times New Roman" w:ascii="Times New Roman"/>
        </w:rPr>
        <w:t xml:space="preserve"> </w:t>
      </w:r>
      <w:r w:rsidR="00704FBC">
        <w:rPr>
          <w:rFonts w:hAnsi="Times New Roman" w:ascii="Times New Roman"/>
        </w:rPr>
        <w:t xml:space="preserve"> </w:t>
      </w:r>
      <w:r w:rsidR="00323054">
        <w:rPr>
          <w:rFonts w:hAnsi="Times New Roman" w:ascii="Times New Roman"/>
        </w:rPr>
        <w:t>(</w:t>
      </w:r>
      <w:r w:rsidR="00E90331">
        <w:rPr>
          <w:rFonts w:hAnsi="Times New Roman" w:ascii="Times New Roman"/>
        </w:rPr>
        <w:t xml:space="preserve">OIB </w:t>
      </w:r>
      <w:r w:rsidR="002F5C10">
        <w:rPr>
          <w:rFonts w:hAnsi="Times New Roman" w:ascii="Times New Roman"/>
        </w:rPr>
        <w:t xml:space="preserve"> </w:t>
      </w:r>
      <w:r w:rsidR="00051A42" w:rsidRPr="00051A42">
        <w:rPr>
          <w:rFonts w:hAnsi="Times New Roman" w:ascii="Times New Roman"/>
        </w:rPr>
        <w:t>44592741008</w:t>
      </w:r>
      <w:r>
        <w:rPr>
          <w:rFonts w:hAnsi="Times New Roman" w:ascii="Times New Roman"/>
        </w:rPr>
        <w:t xml:space="preserve">), </w:t>
      </w: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Ovaj se dopis objavljuje na e-Oglasnoj ploči Trgovačkog suda u Zagrebu  </w:t>
      </w:r>
      <w:r w:rsidRPr="004166F2">
        <w:rPr>
          <w:rFonts w:hAnsi="Times New Roman" w:ascii="Times New Roman"/>
          <w:b/>
        </w:rPr>
        <w:t>uz upozorenje</w:t>
      </w:r>
      <w:r>
        <w:rPr>
          <w:rFonts w:hAnsi="Times New Roman" w:ascii="Times New Roman"/>
        </w:rPr>
        <w:t xml:space="preserve">  da će   daljnje radnje i dostava  biti objavljeni na e-Oglasnoj ploči Trgovačkog suda u Osijeku kojem je predmet ustupljen. </w:t>
      </w:r>
    </w:p>
    <w:p w:rsidRDefault="005A4E46" w:rsidP="00826FB2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Sudac </w:t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Nada Nekić Plevko </w:t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bookmarkEnd w:id="0"/>
    </w:p>
    <w:sectPr w:rsidR="005A4E4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DA431B"/>
    <w:multiLevelType w:val="multilevel"/>
    <w:tmpl w:val="6016B58E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1">
    <w:nsid w:val="1D0329CA"/>
    <w:multiLevelType w:val="multilevel"/>
    <w:tmpl w:val="AA5CFB44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2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abstractNum w:abstractNumId="3">
    <w:nsid w:val="434D1DC4"/>
    <w:multiLevelType w:val="multilevel"/>
    <w:tmpl w:val="5210CB16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4">
    <w:nsid w:val="7D52795E"/>
    <w:multiLevelType w:val="multilevel"/>
    <w:tmpl w:val="BACA5960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1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51A42"/>
    <w:rsid w:val="00106A16"/>
    <w:rsid w:val="00175D4A"/>
    <w:rsid w:val="001879A5"/>
    <w:rsid w:val="00204F6A"/>
    <w:rsid w:val="0025159D"/>
    <w:rsid w:val="00266ABA"/>
    <w:rsid w:val="002F5C10"/>
    <w:rsid w:val="002F5E0B"/>
    <w:rsid w:val="00323054"/>
    <w:rsid w:val="00361B9F"/>
    <w:rsid w:val="00364F15"/>
    <w:rsid w:val="003E69CF"/>
    <w:rsid w:val="003F086B"/>
    <w:rsid w:val="00433617"/>
    <w:rsid w:val="00440DFF"/>
    <w:rsid w:val="00503A37"/>
    <w:rsid w:val="00517E91"/>
    <w:rsid w:val="00524BA1"/>
    <w:rsid w:val="00545604"/>
    <w:rsid w:val="005A4E46"/>
    <w:rsid w:val="00635DFF"/>
    <w:rsid w:val="0064213A"/>
    <w:rsid w:val="0068106F"/>
    <w:rsid w:val="006A5656"/>
    <w:rsid w:val="00704FBC"/>
    <w:rsid w:val="00714CCF"/>
    <w:rsid w:val="00716ACC"/>
    <w:rsid w:val="0074311C"/>
    <w:rsid w:val="007C4C44"/>
    <w:rsid w:val="007E66B3"/>
    <w:rsid w:val="007F3002"/>
    <w:rsid w:val="007F43E5"/>
    <w:rsid w:val="00802C12"/>
    <w:rsid w:val="00811154"/>
    <w:rsid w:val="008155DD"/>
    <w:rsid w:val="00826FB2"/>
    <w:rsid w:val="008D751A"/>
    <w:rsid w:val="009C6E31"/>
    <w:rsid w:val="00AC6C84"/>
    <w:rsid w:val="00B13639"/>
    <w:rsid w:val="00B2005C"/>
    <w:rsid w:val="00B217C6"/>
    <w:rsid w:val="00B8176D"/>
    <w:rsid w:val="00BE36E8"/>
    <w:rsid w:val="00C0672F"/>
    <w:rsid w:val="00C30B09"/>
    <w:rsid w:val="00C448C3"/>
    <w:rsid w:val="00C7737A"/>
    <w:rsid w:val="00C8455C"/>
    <w:rsid w:val="00C94C4C"/>
    <w:rsid w:val="00CA51E9"/>
    <w:rsid w:val="00CB63FF"/>
    <w:rsid w:val="00DE2CBC"/>
    <w:rsid w:val="00E627D4"/>
    <w:rsid w:val="00E90331"/>
    <w:rsid w:val="00EB5AA9"/>
    <w:rsid w:val="00ED5A26"/>
    <w:rsid w:val="00F61C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155D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155D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155DD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155D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155D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155D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155D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155DD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155D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155D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277101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16171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01699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28382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99837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microsoft.com/office/2007/relationships/stylesWithEffects" Target="stylesWithEffect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cid:image001.jpg@01D191A5.FB53A790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travnja 2016.</izvorni_sadrzaj>
    <derivirana_varijabla naziv="DomainObject.DatumDonosenjaOdluke_1">20.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995</izvorni_sadrzaj>
    <derivirana_varijabla naziv="DomainObject.Predmet.Broj_1">995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veljače 2016.</izvorni_sadrzaj>
    <derivirana_varijabla naziv="DomainObject.Predmet.DatumOsnivanja_1">1.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St-995/2016</izvorni_sadrzaj>
    <derivirana_varijabla naziv="DomainObject.Predmet.OznakaBroj_1">St-995/2016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ormaru-delegacija</izvorni_sadrzaj>
    <derivirana_varijabla naziv="DomainObject.Predmet.PrimjedbaSuca_1">spis u ormaru-delegacija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Gombaona BAŠ ČELIK</izvorni_sadrzaj>
    <derivirana_varijabla naziv="DomainObject.Predmet.ProtustrankaFormated_1">  Gombaona BAŠ ČELIK</derivirana_varijabla>
  </DomainObject.Predmet.ProtustrankaFormated>
  <DomainObject.Predmet.ProtustrankaFormatedOIB>
    <izvorni_sadrzaj>  Gombaona BAŠ ČELIK, OIB 44592741008</izvorni_sadrzaj>
    <derivirana_varijabla naziv="DomainObject.Predmet.ProtustrankaFormatedOIB_1">  Gombaona BAŠ ČELIK, OIB 44592741008</derivirana_varijabla>
  </DomainObject.Predmet.ProtustrankaFormatedOIB>
  <DomainObject.Predmet.ProtustrankaFormatedWithAdress>
    <izvorni_sadrzaj> Gombaona BAŠ ČELIK, Babonićeva 61, 10000 Zagreb</izvorni_sadrzaj>
    <derivirana_varijabla naziv="DomainObject.Predmet.ProtustrankaFormatedWithAdress_1"> Gombaona BAŠ ČELIK, Babonićeva 61, 10000 Zagreb</derivirana_varijabla>
  </DomainObject.Predmet.ProtustrankaFormatedWithAdress>
  <DomainObject.Predmet.ProtustrankaFormatedWithAdressOIB>
    <izvorni_sadrzaj> Gombaona BAŠ ČELIK, OIB 44592741008, Babonićeva 61, 10000 Zagreb</izvorni_sadrzaj>
    <derivirana_varijabla naziv="DomainObject.Predmet.ProtustrankaFormatedWithAdressOIB_1"> Gombaona BAŠ ČELIK, OIB 44592741008, Babonićeva 61, 10000 Zagreb</derivirana_varijabla>
  </DomainObject.Predmet.ProtustrankaFormatedWithAdressOIB>
  <DomainObject.Predmet.ProtustrankaWithAdress>
    <izvorni_sadrzaj>Gombaona BAŠ ČELIK Babonićeva 61, 10000 Zagreb</izvorni_sadrzaj>
    <derivirana_varijabla naziv="DomainObject.Predmet.ProtustrankaWithAdress_1">Gombaona BAŠ ČELIK Babonićeva 61, 10000 Zagreb</derivirana_varijabla>
  </DomainObject.Predmet.ProtustrankaWithAdress>
  <DomainObject.Predmet.ProtustrankaWithAdressOIB>
    <izvorni_sadrzaj>Gombaona BAŠ ČELIK, OIB 44592741008, Babonićeva 61, 10000 Zagreb</izvorni_sadrzaj>
    <derivirana_varijabla naziv="DomainObject.Predmet.ProtustrankaWithAdressOIB_1">Gombaona BAŠ ČELIK, OIB 44592741008, Babonićeva 61, 10000 Zagreb</derivirana_varijabla>
  </DomainObject.Predmet.ProtustrankaWithAdressOIB>
  <DomainObject.Predmet.ProtustrankaNazivFormated>
    <izvorni_sadrzaj>Gombaona BAŠ ČELIK</izvorni_sadrzaj>
    <derivirana_varijabla naziv="DomainObject.Predmet.ProtustrankaNazivFormated_1">Gombaona BAŠ ČELIK</derivirana_varijabla>
  </DomainObject.Predmet.ProtustrankaNazivFormated>
  <DomainObject.Predmet.ProtustrankaNazivFormatedOIB>
    <izvorni_sadrzaj>Gombaona BAŠ ČELIK, OIB 44592741008</izvorni_sadrzaj>
    <derivirana_varijabla naziv="DomainObject.Predmet.ProtustrankaNazivFormatedOIB_1">Gombaona BAŠ ČELIK, OIB 44592741008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Gombaona BAŠ ČELIK</item>
    </izvorni_sadrzaj>
    <derivirana_varijabla naziv="DomainObject.Predmet.ProtuStrankaListFormated_1">
      <item>Gombaona BAŠ ČELIK</item>
    </derivirana_varijabla>
  </DomainObject.Predmet.ProtuStrankaListFormated>
  <DomainObject.Predmet.ProtuStrankaListFormatedOIB>
    <izvorni_sadrzaj>
      <item>Gombaona BAŠ ČELIK, OIB 44592741008</item>
    </izvorni_sadrzaj>
    <derivirana_varijabla naziv="DomainObject.Predmet.ProtuStrankaListFormatedOIB_1">
      <item>Gombaona BAŠ ČELIK, OIB 44592741008</item>
    </derivirana_varijabla>
  </DomainObject.Predmet.ProtuStrankaListFormatedOIB>
  <DomainObject.Predmet.ProtuStrankaListFormatedWithAdress>
    <izvorni_sadrzaj>
      <item>Gombaona BAŠ ČELIK, Babonićeva 61, 10000 Zagreb</item>
    </izvorni_sadrzaj>
    <derivirana_varijabla naziv="DomainObject.Predmet.ProtuStrankaListFormatedWithAdress_1">
      <item>Gombaona BAŠ ČELIK, Babonićeva 61, 10000 Zagreb</item>
    </derivirana_varijabla>
  </DomainObject.Predmet.ProtuStrankaListFormatedWithAdress>
  <DomainObject.Predmet.ProtuStrankaListFormatedWithAdressOIB>
    <izvorni_sadrzaj>
      <item>Gombaona BAŠ ČELIK, OIB 44592741008, Babonićeva 61, 10000 Zagreb</item>
    </izvorni_sadrzaj>
    <derivirana_varijabla naziv="DomainObject.Predmet.ProtuStrankaListFormatedWithAdressOIB_1">
      <item>Gombaona BAŠ ČELIK, OIB 44592741008, Babonićeva 61, 10000 Zagreb</item>
    </derivirana_varijabla>
  </DomainObject.Predmet.ProtuStrankaListFormatedWithAdressOIB>
  <DomainObject.Predmet.ProtuStrankaListNazivFormated>
    <izvorni_sadrzaj>
      <item>Gombaona BAŠ ČELIK</item>
    </izvorni_sadrzaj>
    <derivirana_varijabla naziv="DomainObject.Predmet.ProtuStrankaListNazivFormated_1">
      <item>Gombaona BAŠ ČELIK</item>
    </derivirana_varijabla>
  </DomainObject.Predmet.ProtuStrankaListNazivFormated>
  <DomainObject.Predmet.ProtuStrankaListNazivFormatedOIB>
    <izvorni_sadrzaj>
      <item>Gombaona BAŠ ČELIK, OIB 44592741008</item>
    </izvorni_sadrzaj>
    <derivirana_varijabla naziv="DomainObject.Predmet.ProtuStrankaListNazivFormatedOIB_1">
      <item>Gombaona BAŠ ČELIK, OIB 44592741008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travnja 2016.</izvorni_sadrzaj>
    <derivirana_varijabla naziv="DomainObject.Datum_1">20.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Gombaona BAŠ ČELIK</izvorni_sadrzaj>
    <derivirana_varijabla naziv="DomainObject.Predmet.ProtustrankaIDrugi_1">Gombaona BAŠ ČELIK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Gombaona BAŠ ČELIK, OIB 44592741008, Babonićeva 61, 10000 Zagreb</izvorni_sadrzaj>
    <derivirana_varijabla naziv="DomainObject.Predmet.ProtustrankaIDrugiAdressOIB_1">Gombaona BAŠ ČELIK, OIB 44592741008, Babonićeva 61,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Gombaona BAŠ ČELIK</item>
    </izvorni_sadrzaj>
    <derivirana_varijabla naziv="DomainObject.Predmet.SudioniciListNaziv_1">
      <item>FINA Regionalni centar Zagreb</item>
      <item>Gombaona BAŠ ČELIK</item>
    </derivirana_varijabla>
  </DomainObject.Predmet.SudioniciListNaziv>
  <DomainObject.Predmet.SudioniciListAdressOIB>
    <izvorni_sadrzaj>
      <item>FINA Regionalni centar Zagreb, OIB 85821130368, Trg svibanjskih žrtava 1995. 1,10000 Zagreb</item>
      <item>Gombaona BAŠ ČELIK, OIB 44592741008, Babonićeva 61,10000 Zagreb</item>
    </izvorni_sadrzaj>
    <derivirana_varijabla naziv="DomainObject.Predmet.SudioniciListAdressOIB_1">
      <item>FINA Regionalni centar Zagreb, OIB 85821130368, Trg svibanjskih žrtava 1995. 1,10000 Zagreb</item>
      <item>Gombaona BAŠ ČELIK, OIB 44592741008, Babonićeva 61,10000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44592741008</item>
    </izvorni_sadrzaj>
    <derivirana_varijabla naziv="DomainObject.Predmet.SudioniciListNazivOIB_1">
      <item>, OIB 85821130368</item>
      <item>, OIB 44592741008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7EF07A6-C9F6-4C19-A826-E31A1AD2E63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134</properties:Words>
  <properties:Characters>775</properties:Characters>
  <properties:Lines>43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2016-04-20T07:32:00Z</dcterms:created>
  <dc:creator>Melita Knežević</dc:creator>
  <cp:lastModifiedBy>Višnja Svečak</cp:lastModifiedBy>
  <cp:lastPrinted>2016-04-20T07:29:00Z</cp:lastPrinted>
  <dcterms:modified xmlns:xsi="http://www.w3.org/2001/XMLSchema-instance" xsi:type="dcterms:W3CDTF">2016-04-20T07:32:00Z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