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2457" w14:paraId="1152457"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E422BF">
        <w:t>2882</w:t>
      </w:r>
      <w:r w:rsidR="00F84969">
        <w:t>/16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E775B5" w:rsidR="00E775B5">
      <w:pPr>
        <w:jc w:val="both"/>
      </w:pPr>
      <w:r w:rsidRPr="003C4FEF">
        <w:tab/>
      </w:r>
      <w:r w:rsidR="00E775B5" w:rsidRPr="003C4FEF">
        <w:t xml:space="preserve">Trgovački sud u Zagrebu po sucu pojedincu Vesni Malenica kao stečajnom sucu po </w:t>
      </w:r>
      <w:r w:rsidR="00E775B5">
        <w:t xml:space="preserve">prijedlogu predlagatelja Financijska agencija, Regionalni centar Zagreb, Zagreb, Trg svibanjskih žrtava 1995. 1, OIB 85821130368, za otvaranje stečajnog postupka nad dužnikom Laurea International d. o. o., Zagreb, Ante Šercera 38c, OIB </w:t>
      </w:r>
      <w:r w:rsidR="00E775B5" w:rsidRPr="004724E2">
        <w:t>47705427679</w:t>
      </w:r>
      <w:r w:rsidR="00E775B5">
        <w:t>, 14. rujna 2016.</w:t>
      </w:r>
    </w:p>
    <w:p w:rsidRDefault="009420E4" w:rsidP="009420E4" w:rsidR="009420E4">
      <w:pPr>
        <w:jc w:val="both"/>
      </w:pPr>
    </w:p>
    <w:p w:rsidRDefault="0073599A" w:rsidP="009420E4"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6E68C9" w:rsidR="00E775B5">
      <w:pPr>
        <w:ind w:firstLine="851" w:right="-2"/>
        <w:jc w:val="both"/>
        <w:rPr>
          <w:szCs w:val="24"/>
          <w:lang w:val="hr-HR"/>
        </w:rPr>
      </w:pPr>
      <w:r w:rsidRPr="00CC49D8">
        <w:rPr>
          <w:szCs w:val="24"/>
          <w:lang w:val="hr-HR"/>
        </w:rPr>
        <w:t>1. Nalaže se osobi ovlaštenoj za zastupanje dužnika</w:t>
      </w:r>
      <w:r w:rsidR="00E775B5">
        <w:rPr>
          <w:szCs w:val="24"/>
          <w:lang w:val="hr-HR"/>
        </w:rPr>
        <w:t>:</w:t>
      </w:r>
    </w:p>
    <w:p w:rsidRDefault="00E775B5" w:rsidP="006E68C9" w:rsidR="00E775B5">
      <w:pPr>
        <w:ind w:firstLine="851" w:right="-2"/>
        <w:jc w:val="both"/>
        <w:rPr>
          <w:szCs w:val="24"/>
          <w:lang w:val="hr-HR"/>
        </w:rPr>
      </w:pPr>
      <w:r>
        <w:rPr>
          <w:szCs w:val="24"/>
          <w:lang w:val="hr-HR"/>
        </w:rPr>
        <w:t xml:space="preserve">Alida Ban Pavlović, Zagreb, Klenovnička 44, OIB </w:t>
      </w:r>
      <w:r w:rsidRPr="00E775B5">
        <w:rPr>
          <w:szCs w:val="24"/>
          <w:lang w:val="hr-HR"/>
        </w:rPr>
        <w:t>82797146518</w:t>
      </w:r>
      <w:r>
        <w:rPr>
          <w:szCs w:val="24"/>
          <w:lang w:val="hr-HR"/>
        </w:rPr>
        <w:t xml:space="preserve"> i </w:t>
      </w:r>
    </w:p>
    <w:p w:rsidRDefault="00E775B5" w:rsidP="00E775B5" w:rsidR="00E775B5">
      <w:pPr>
        <w:ind w:firstLine="851" w:right="-2"/>
        <w:jc w:val="both"/>
      </w:pPr>
      <w:r>
        <w:rPr>
          <w:szCs w:val="24"/>
          <w:lang w:val="hr-HR"/>
        </w:rPr>
        <w:t xml:space="preserve">Ivan Ban Pavlović, Zagreb, Klenovnička 44, OIB </w:t>
      </w:r>
      <w:r w:rsidRPr="00E775B5">
        <w:rPr>
          <w:szCs w:val="24"/>
          <w:lang w:val="hr-HR"/>
        </w:rPr>
        <w:t>41508335729</w:t>
      </w:r>
      <w:r w:rsidR="00251F3A">
        <w:t>,</w:t>
      </w:r>
    </w:p>
    <w:p w:rsidRDefault="00147DAE" w:rsidP="00E775B5" w:rsidR="00CA3E9F">
      <w:pPr>
        <w:ind w:right="-2"/>
        <w:jc w:val="both"/>
        <w:rPr>
          <w:szCs w:val="24"/>
          <w:lang w:val="hr-HR"/>
        </w:rPr>
      </w:pPr>
      <w:r>
        <w:t xml:space="preserve"> </w:t>
      </w:r>
      <w:r w:rsidR="006A1AB6" w:rsidRPr="00CC49D8">
        <w:rPr>
          <w:szCs w:val="24"/>
          <w:lang w:val="hr-HR"/>
        </w:rPr>
        <w:t>da u roku 8 (osam</w:t>
      </w:r>
      <w:r w:rsidR="0073599A"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E775B5">
        <w:t xml:space="preserve">Laurea International d. o. o., Zagreb, Ante Šercera 38c, OIB </w:t>
      </w:r>
      <w:r w:rsidR="00E775B5" w:rsidRPr="004724E2">
        <w:t>47705427679</w:t>
      </w:r>
      <w:r w:rsidR="00935AE0">
        <w:t xml:space="preserve">, </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223E01" w:rsidR="00E775B5">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Nalaže se osobi ovlaštenoj za zastupanje dužnika</w:t>
      </w:r>
      <w:r w:rsidR="00E775B5">
        <w:rPr>
          <w:szCs w:val="24"/>
          <w:lang w:val="hr-HR"/>
        </w:rPr>
        <w:t>:</w:t>
      </w:r>
    </w:p>
    <w:p w:rsidRDefault="00E775B5" w:rsidP="00E775B5" w:rsidR="00E775B5">
      <w:pPr>
        <w:ind w:firstLine="851" w:right="-2"/>
        <w:jc w:val="both"/>
        <w:rPr>
          <w:szCs w:val="24"/>
          <w:lang w:val="hr-HR"/>
        </w:rPr>
      </w:pPr>
      <w:r>
        <w:rPr>
          <w:szCs w:val="24"/>
          <w:lang w:val="hr-HR"/>
        </w:rPr>
        <w:t xml:space="preserve">Alida Ban Pavlović, Zagreb, Klenovnička 44, OIB </w:t>
      </w:r>
      <w:r w:rsidRPr="00E775B5">
        <w:rPr>
          <w:szCs w:val="24"/>
          <w:lang w:val="hr-HR"/>
        </w:rPr>
        <w:t>82797146518</w:t>
      </w:r>
      <w:r>
        <w:rPr>
          <w:szCs w:val="24"/>
          <w:lang w:val="hr-HR"/>
        </w:rPr>
        <w:t xml:space="preserve"> i </w:t>
      </w:r>
    </w:p>
    <w:p w:rsidRDefault="00E775B5" w:rsidP="00E775B5" w:rsidR="00E775B5">
      <w:pPr>
        <w:ind w:firstLine="851" w:right="-2"/>
        <w:jc w:val="both"/>
      </w:pPr>
      <w:r>
        <w:rPr>
          <w:szCs w:val="24"/>
          <w:lang w:val="hr-HR"/>
        </w:rPr>
        <w:t xml:space="preserve">Ivan Ban Pavlović, Zagreb, Klenovnička 44, OIB </w:t>
      </w:r>
      <w:r w:rsidRPr="00E775B5">
        <w:rPr>
          <w:szCs w:val="24"/>
          <w:lang w:val="hr-HR"/>
        </w:rPr>
        <w:t>41508335729</w:t>
      </w:r>
      <w:r>
        <w:t>,</w:t>
      </w:r>
    </w:p>
    <w:p w:rsidRDefault="00223E01" w:rsidP="00E775B5" w:rsidR="00223E01">
      <w:pPr>
        <w:ind w:right="-2"/>
        <w:jc w:val="both"/>
        <w:rPr>
          <w:szCs w:val="24"/>
          <w:lang w:val="hr-HR"/>
        </w:rPr>
      </w:pPr>
      <w:r w:rsidRPr="00CC49D8">
        <w:rPr>
          <w:szCs w:val="24"/>
          <w:lang w:val="hr-HR"/>
        </w:rPr>
        <w:t>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lastRenderedPageBreak/>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B02EDC">
        <w:rPr>
          <w:szCs w:val="24"/>
          <w:lang w:val="hr-HR"/>
        </w:rPr>
        <w:t>14</w:t>
      </w:r>
      <w:r w:rsidR="00320CAD">
        <w:rPr>
          <w:szCs w:val="24"/>
          <w:lang w:val="hr-HR"/>
        </w:rPr>
        <w:t>. rujna</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3B6C59">
        <w:rPr>
          <w:szCs w:val="24"/>
          <w:lang w:val="hr-HR"/>
        </w:rPr>
        <w:t xml:space="preserve"> v. r. </w:t>
      </w:r>
    </w:p>
    <w:p w:rsidRDefault="00EB25ED" w:rsidP="0073599A" w:rsidR="00EB25ED" w:rsidRPr="00CC49D8">
      <w:pPr>
        <w:ind w:firstLine="720"/>
        <w:jc w:val="both"/>
        <w:rPr>
          <w:szCs w:val="24"/>
          <w:lang w:val="hr-HR"/>
        </w:rPr>
      </w:pPr>
    </w:p>
    <w:p w:rsidRDefault="003B6C59" w:rsidP="00AB7A2F" w:rsidR="003B6C59">
      <w:pPr>
        <w:ind w:firstLine="708" w:left="4248"/>
        <w:jc w:val="both"/>
        <w:rPr>
          <w:szCs w:val="24"/>
          <w:lang w:val="pl-PL"/>
        </w:rPr>
      </w:pPr>
      <w:r>
        <w:rPr>
          <w:szCs w:val="24"/>
          <w:lang w:val="pl-PL"/>
        </w:rPr>
        <w:t>Za točnost otpravka – ovl. službenik</w:t>
      </w:r>
    </w:p>
    <w:p w:rsidRDefault="003B6C59" w:rsidP="00995CE9" w:rsidR="003B6C59"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775B5" w:rsidP="00E775B5" w:rsidR="00E775B5">
      <w:pPr>
        <w:ind w:right="-2"/>
        <w:jc w:val="both"/>
      </w:pPr>
    </w:p>
    <w:p w:rsidRDefault="005A5253" w:rsidP="00CD4AA1" w:rsidR="005A5253">
      <w:pPr>
        <w:jc w:val="both"/>
        <w:rPr>
          <w:szCs w:val="24"/>
          <w:lang w:val="hr-HR"/>
        </w:rPr>
      </w:pPr>
    </w:p>
    <w:sectPr w:rsidSect="00CE299A" w:rsidR="005A5253">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CE2F3D" w:rsidR="00CE299A">
        <w:pPr>
          <w:pStyle w:val="Zaglavlje"/>
          <w:jc w:val="right"/>
        </w:pPr>
        <w:r>
          <w:t>7 St-</w:t>
        </w:r>
        <w:r w:rsidR="00E422BF">
          <w:t>2882</w:t>
        </w:r>
        <w:r w:rsidR="00B02EDC">
          <w:t>/16</w:t>
        </w:r>
        <w:r w:rsidR="00CE299A">
          <w:t xml:space="preserve">   </w:t>
        </w:r>
        <w:r w:rsidR="00CE299A">
          <w:fldChar w:fldCharType="begin"/>
        </w:r>
        <w:r w:rsidR="00CE299A">
          <w:instrText>PAGE   \* MERGEFORMAT</w:instrText>
        </w:r>
        <w:r w:rsidR="00CE299A">
          <w:fldChar w:fldCharType="separate"/>
        </w:r>
        <w:r w:rsidR="003B6C59" w:rsidRPr="003B6C59">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30B05"/>
    <w:rsid w:val="00054373"/>
    <w:rsid w:val="0007404A"/>
    <w:rsid w:val="000912ED"/>
    <w:rsid w:val="000A3F73"/>
    <w:rsid w:val="000C0270"/>
    <w:rsid w:val="000D354F"/>
    <w:rsid w:val="000E236E"/>
    <w:rsid w:val="00147DAE"/>
    <w:rsid w:val="001575C8"/>
    <w:rsid w:val="00182DE2"/>
    <w:rsid w:val="00182F33"/>
    <w:rsid w:val="002127FC"/>
    <w:rsid w:val="00223E01"/>
    <w:rsid w:val="00240BDE"/>
    <w:rsid w:val="00251F3A"/>
    <w:rsid w:val="00283360"/>
    <w:rsid w:val="002B0F93"/>
    <w:rsid w:val="00320CAD"/>
    <w:rsid w:val="00341663"/>
    <w:rsid w:val="00376A05"/>
    <w:rsid w:val="00386EAD"/>
    <w:rsid w:val="003B6C59"/>
    <w:rsid w:val="004339E0"/>
    <w:rsid w:val="005A5253"/>
    <w:rsid w:val="005B4BD8"/>
    <w:rsid w:val="005F7050"/>
    <w:rsid w:val="00604B39"/>
    <w:rsid w:val="006A1AB6"/>
    <w:rsid w:val="006E68C9"/>
    <w:rsid w:val="00713056"/>
    <w:rsid w:val="00726C1E"/>
    <w:rsid w:val="0073599A"/>
    <w:rsid w:val="007359FF"/>
    <w:rsid w:val="007B4FE6"/>
    <w:rsid w:val="007D554B"/>
    <w:rsid w:val="007F7B83"/>
    <w:rsid w:val="0084225B"/>
    <w:rsid w:val="0085754E"/>
    <w:rsid w:val="00876975"/>
    <w:rsid w:val="008B06B2"/>
    <w:rsid w:val="008D0267"/>
    <w:rsid w:val="009122A2"/>
    <w:rsid w:val="00916516"/>
    <w:rsid w:val="00924303"/>
    <w:rsid w:val="00935AE0"/>
    <w:rsid w:val="009420E4"/>
    <w:rsid w:val="00985407"/>
    <w:rsid w:val="00AC3B2C"/>
    <w:rsid w:val="00AC3F9D"/>
    <w:rsid w:val="00AD7BCE"/>
    <w:rsid w:val="00AE2349"/>
    <w:rsid w:val="00B02EDC"/>
    <w:rsid w:val="00BE45B0"/>
    <w:rsid w:val="00C075D0"/>
    <w:rsid w:val="00C503D1"/>
    <w:rsid w:val="00C5551A"/>
    <w:rsid w:val="00C850D1"/>
    <w:rsid w:val="00C86E47"/>
    <w:rsid w:val="00CA3E9F"/>
    <w:rsid w:val="00CC49D8"/>
    <w:rsid w:val="00CD4AA1"/>
    <w:rsid w:val="00CE299A"/>
    <w:rsid w:val="00CE2F3D"/>
    <w:rsid w:val="00D83A20"/>
    <w:rsid w:val="00D85607"/>
    <w:rsid w:val="00DC01BB"/>
    <w:rsid w:val="00E422BF"/>
    <w:rsid w:val="00E64BB5"/>
    <w:rsid w:val="00E775B5"/>
    <w:rsid w:val="00EB25ED"/>
    <w:rsid w:val="00EB4F2A"/>
    <w:rsid w:val="00F80267"/>
    <w:rsid w:val="00F84969"/>
    <w:rsid w:val="00FA0DE8"/>
    <w:rsid w:val="00FF70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3B6C59"/>
    <w:rPr>
      <w:color w:val="808080"/>
      <w:bdr w:space="0" w:sz="0" w:color="auto" w:val="none"/>
      <w:shd w:fill="auto" w:color="auto" w:val="clear"/>
    </w:rPr>
  </w:style>
  <w:style w:customStyle="true" w:styleId="eSPISCCParagraphDefaultFont" w:type="character">
    <w:name w:val="eSPIS_CC_Paragraph Default Font"/>
    <w:basedOn w:val="Zadanifontodlomka"/>
    <w:rsid w:val="003B6C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6C5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B6C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6C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3B6C59"/>
    <w:rPr>
      <w:color w:val="808080"/>
      <w:bdr w:color="auto" w:space="0" w:sz="0" w:val="none"/>
      <w:shd w:color="auto" w:fill="auto" w:val="clear"/>
    </w:rPr>
  </w:style>
  <w:style w:customStyle="1" w:styleId="eSPISCCParagraphDefaultFont" w:type="character">
    <w:name w:val="eSPIS_CC_Paragraph Default Font"/>
    <w:basedOn w:val="Zadanifontodlomka"/>
    <w:rsid w:val="003B6C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6C59"/>
    <w:rPr>
      <w:szCs w:val="24"/>
      <w:bdr w:color="auto" w:space="0" w:sz="0" w:val="none"/>
      <w:shd w:color="auto" w:fill="FFFFCC" w:val="clear"/>
      <w:lang w:val="hr-HR"/>
    </w:rPr>
  </w:style>
  <w:style w:customStyle="1" w:styleId="PozadinaSvijetloCrvena" w:type="character">
    <w:name w:val="Pozadina_SvijetloCrvena"/>
    <w:basedOn w:val="eSPISCCParagraphDefaultFont"/>
    <w:rsid w:val="003B6C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6C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2882</izvorni_sadrzaj>
    <derivirana_varijabla naziv="DomainObject.Predmet.Broj_1">2882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St-2882/2016</izvorni_sadrzaj>
    <derivirana_varijabla naziv="DomainObject.Predmet.OznakaBroj_1">St-2882/2016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Laurea International d.o.o.</izvorni_sadrzaj>
    <derivirana_varijabla naziv="DomainObject.Predmet.ProtustrankaFormated_1">  Laurea International d.o.o.</derivirana_varijabla>
  </DomainObject.Predmet.ProtustrankaFormated>
  <DomainObject.Predmet.ProtustrankaFormatedOIB>
    <izvorni_sadrzaj>  Laurea International d.o.o., OIB 47705427679</izvorni_sadrzaj>
    <derivirana_varijabla naziv="DomainObject.Predmet.ProtustrankaFormatedOIB_1">  Laurea International d.o.o., OIB 47705427679</derivirana_varijabla>
  </DomainObject.Predmet.ProtustrankaFormatedOIB>
  <DomainObject.Predmet.ProtustrankaFormatedWithAdress>
    <izvorni_sadrzaj> Laurea International d.o.o., Ante Šercera/38c, 10000 Zagreb</izvorni_sadrzaj>
    <derivirana_varijabla naziv="DomainObject.Predmet.ProtustrankaFormatedWithAdress_1"> Laurea International d.o.o., Ante Šercera/38c, 10000 Zagreb</derivirana_varijabla>
  </DomainObject.Predmet.ProtustrankaFormatedWithAdress>
  <DomainObject.Predmet.ProtustrankaFormatedWithAdressOIB>
    <izvorni_sadrzaj> Laurea International d.o.o., OIB 47705427679, Ante Šercera/38c, 10000 Zagreb</izvorni_sadrzaj>
    <derivirana_varijabla naziv="DomainObject.Predmet.ProtustrankaFormatedWithAdressOIB_1"> Laurea International d.o.o., OIB 47705427679, Ante Šercera/38c, 10000 Zagreb</derivirana_varijabla>
  </DomainObject.Predmet.ProtustrankaFormatedWithAdressOIB>
  <DomainObject.Predmet.ProtustrankaWithAdress>
    <izvorni_sadrzaj>Laurea International d.o.o. Ante Šercera/38c, 10000 Zagreb</izvorni_sadrzaj>
    <derivirana_varijabla naziv="DomainObject.Predmet.ProtustrankaWithAdress_1">Laurea International d.o.o. Ante Šercera/38c, 10000 Zagreb</derivirana_varijabla>
  </DomainObject.Predmet.ProtustrankaWithAdress>
  <DomainObject.Predmet.ProtustrankaWithAdressOIB>
    <izvorni_sadrzaj>Laurea International d.o.o., OIB 47705427679, Ante Šercera/38c, 10000 Zagreb</izvorni_sadrzaj>
    <derivirana_varijabla naziv="DomainObject.Predmet.ProtustrankaWithAdressOIB_1">Laurea International d.o.o., OIB 47705427679, Ante Šercera/38c, 10000 Zagreb</derivirana_varijabla>
  </DomainObject.Predmet.ProtustrankaWithAdressOIB>
  <DomainObject.Predmet.ProtustrankaNazivFormated>
    <izvorni_sadrzaj>Laurea International d.o.o.</izvorni_sadrzaj>
    <derivirana_varijabla naziv="DomainObject.Predmet.ProtustrankaNazivFormated_1">Laurea International d.o.o.</derivirana_varijabla>
  </DomainObject.Predmet.ProtustrankaNazivFormated>
  <DomainObject.Predmet.ProtustrankaNazivFormatedOIB>
    <izvorni_sadrzaj>Laurea International d.o.o., OIB 47705427679</izvorni_sadrzaj>
    <derivirana_varijabla naziv="DomainObject.Predmet.ProtustrankaNazivFormatedOIB_1">Laurea International d.o.o., OIB 47705427679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Alida Ban Pavlović; Ivan Ban Pavlović</izvorni_sadrzaj>
    <derivirana_varijabla naziv="DomainObject.Predmet.StrankaFormated_1">  FINA Regionalni centar Zagreb; Alida Ban Pavlović; Ivan Ban Pavlović</derivirana_varijabla>
  </DomainObject.Predmet.StrankaFormated>
  <DomainObject.Predmet.StrankaFormatedOIB>
    <izvorni_sadrzaj>  FINA Regionalni centar Zagreb, OIB 85821130368; Alida Ban Pavlović, OIB 82797146518; Ivan Ban Pavlović, OIB 41508335729</izvorni_sadrzaj>
    <derivirana_varijabla naziv="DomainObject.Predmet.StrankaFormatedOIB_1">  FINA Regionalni centar Zagreb, OIB 85821130368; Alida Ban Pavlović, OIB 82797146518; Ivan Ban Pavlović, OIB 41508335729</derivirana_varijabla>
  </DomainObject.Predmet.StrankaFormatedOIB>
  <DomainObject.Predmet.StrankaFormatedWithAdress>
    <izvorni_sadrzaj> FINA Regionalni centar Zagreb, Trg svibanjskih žrtava 1995. br. 1, 10000 Zagreb; Alida Ban Pavlović, Klenovnička 44, 10000 Zagreb; Ivan Ban Pavlović, Klenovnička 44, 10000 Zagreb</izvorni_sadrzaj>
    <derivirana_varijabla naziv="DomainObject.Predmet.StrankaFormatedWithAdress_1"> FINA Regionalni centar Zagreb, Trg svibanjskih žrtava 1995. br. 1, 10000 Zagreb; Alida Ban Pavlović, Klenovnička 44, 10000 Zagreb; Ivan Ban Pavlović, Klenovnička 44, 10000 Zagreb</derivirana_varijabla>
  </DomainObject.Predmet.StrankaFormatedWithAdress>
  <DomainObject.Predmet.StrankaFormatedWithAdressOIB>
    <izvorni_sadrzaj> FINA Regionalni centar Zagreb, OIB 85821130368, Trg svibanjskih žrtava 1995. br. 1, 10000 Zagreb; Alida Ban Pavlović, OIB 82797146518, Klenovnička 44, 10000 Zagreb; Ivan Ban Pavlović, OIB 41508335729, Klenovnička 44, 10000 Zagreb</izvorni_sadrzaj>
    <derivirana_varijabla naziv="DomainObject.Predmet.StrankaFormatedWithAdressOIB_1"> FINA Regionalni centar Zagreb, OIB 85821130368, Trg svibanjskih žrtava 1995. br. 1, 10000 Zagreb; Alida Ban Pavlović, OIB 82797146518, Klenovnička 44, 10000 Zagreb; Ivan Ban Pavlović, OIB 41508335729, Klenovnička 44, 10000 Zagreb</derivirana_varijabla>
  </DomainObject.Predmet.StrankaFormatedWithAdressOIB>
  <DomainObject.Predmet.StrankaWithAdress>
    <izvorni_sadrzaj>FINA Regionalni centar Zagreb Trg svibanjskih žrtava 1995. br. 1,10000 Zagreb,Alida Ban Pavlović Klenovnička 44,10000 Zagreb,Ivan Ban Pavlović Klenovnička 44,10000 Zagreb</izvorni_sadrzaj>
    <derivirana_varijabla naziv="DomainObject.Predmet.StrankaWithAdress_1">FINA Regionalni centar Zagreb Trg svibanjskih žrtava 1995. br. 1,10000 Zagreb,Alida Ban Pavlović Klenovnička 44,10000 Zagreb,Ivan Ban Pavlović Klenovnička 44,10000 Zagreb</derivirana_varijabla>
  </DomainObject.Predmet.StrankaWithAdress>
  <DomainObject.Predmet.StrankaWithAdressOIB>
    <izvorni_sadrzaj>FINA Regionalni centar Zagreb, OIB 85821130368, Trg svibanjskih žrtava 1995. br. 1,10000 Zagreb,Alida Ban Pavlović, OIB 82797146518, Klenovnička 44,10000 Zagreb,Ivan Ban Pavlović, OIB 41508335729, Klenovnička 44,10000 Zagreb</izvorni_sadrzaj>
    <derivirana_varijabla naziv="DomainObject.Predmet.StrankaWithAdressOIB_1">FINA Regionalni centar Zagreb, OIB 85821130368, Trg svibanjskih žrtava 1995. br. 1,10000 Zagreb,Alida Ban Pavlović, OIB 82797146518, Klenovnička 44,10000 Zagreb,Ivan Ban Pavlović, OIB 41508335729, Klenovnička 44,10000 Zagreb</derivirana_varijabla>
  </DomainObject.Predmet.StrankaWithAdressOIB>
  <DomainObject.Predmet.StrankaNazivFormated>
    <izvorni_sadrzaj>FINA Regionalni centar Zagreb,Alida Ban Pavlović,Ivan Ban Pavlović</izvorni_sadrzaj>
    <derivirana_varijabla naziv="DomainObject.Predmet.StrankaNazivFormated_1">FINA Regionalni centar Zagreb,Alida Ban Pavlović,Ivan Ban Pavlović</derivirana_varijabla>
  </DomainObject.Predmet.StrankaNazivFormated>
  <DomainObject.Predmet.StrankaNazivFormatedOIB>
    <izvorni_sadrzaj>FINA Regionalni centar Zagreb, OIB 85821130368,Alida Ban Pavlović, OIB 82797146518,Ivan Ban Pavlović, OIB 41508335729</izvorni_sadrzaj>
    <derivirana_varijabla naziv="DomainObject.Predmet.StrankaNazivFormatedOIB_1">FINA Regionalni centar Zagreb, OIB 85821130368,Alida Ban Pavlović, OIB 82797146518,Ivan Ban Pavlović, OIB 41508335729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Alida Ban Pavlović</item>
      <item>Ivan Ban Pavlović</item>
    </izvorni_sadrzaj>
    <derivirana_varijabla naziv="DomainObject.Predmet.StrankaListFormated_1">
      <item>FINA Regionalni centar Zagreb</item>
      <item>Alida Ban Pavlović</item>
      <item>Ivan Ban Pavlović</item>
    </derivirana_varijabla>
  </DomainObject.Predmet.StrankaListFormated>
  <DomainObject.Predmet.StrankaListFormatedOIB>
    <izvorni_sadrzaj>
      <item>FINA Regionalni centar Zagreb, OIB 85821130368</item>
      <item>Alida Ban Pavlović, OIB 82797146518</item>
      <item>Ivan Ban Pavlović, OIB 41508335729</item>
    </izvorni_sadrzaj>
    <derivirana_varijabla naziv="DomainObject.Predmet.StrankaListFormatedOIB_1">
      <item>FINA Regionalni centar Zagreb, OIB 85821130368</item>
      <item>Alida Ban Pavlović, OIB 82797146518</item>
      <item>Ivan Ban Pavlović, OIB 41508335729</item>
    </derivirana_varijabla>
  </DomainObject.Predmet.StrankaListFormatedOIB>
  <DomainObject.Predmet.StrankaListFormatedWithAdress>
    <izvorni_sadrzaj>
      <item>FINA Regionalni centar Zagreb, Trg svibanjskih žrtava 1995. br. 1, 10000 Zagreb</item>
      <item>Alida Ban Pavlović, Klenovnička 44, 10000 Zagreb</item>
      <item>Ivan Ban Pavlović, Klenovnička 44, 10000 Zagreb</item>
    </izvorni_sadrzaj>
    <derivirana_varijabla naziv="DomainObject.Predmet.StrankaListFormatedWithAdress_1">
      <item>FINA Regionalni centar Zagreb, Trg svibanjskih žrtava 1995. br. 1, 10000 Zagreb</item>
      <item>Alida Ban Pavlović, Klenovnička 44, 10000 Zagreb</item>
      <item>Ivan Ban Pavlović, Klenovnička 44, 10000 Zagreb</item>
    </derivirana_varijabla>
  </DomainObject.Predmet.StrankaListFormatedWithAdress>
  <DomainObject.Predmet.StrankaListFormatedWithAdressOIB>
    <izvorni_sadrzaj>
      <item>FINA Regionalni centar Zagreb, OIB 85821130368, Trg svibanjskih žrtava 1995. br. 1, 10000 Zagreb</item>
      <item>Alida Ban Pavlović, OIB 82797146518, Klenovnička 44, 10000 Zagreb</item>
      <item>Ivan Ban Pavlović, OIB 41508335729, Klenovnička 44, 10000 Zagreb</item>
    </izvorni_sadrzaj>
    <derivirana_varijabla naziv="DomainObject.Predmet.StrankaListFormatedWithAdressOIB_1">
      <item>FINA Regionalni centar Zagreb, OIB 85821130368, Trg svibanjskih žrtava 1995. br. 1, 10000 Zagreb</item>
      <item>Alida Ban Pavlović, OIB 82797146518, Klenovnička 44, 10000 Zagreb</item>
      <item>Ivan Ban Pavlović, OIB 41508335729, Klenovnička 44, 10000 Zagreb</item>
    </derivirana_varijabla>
  </DomainObject.Predmet.StrankaListFormatedWithAdressOIB>
  <DomainObject.Predmet.StrankaListNazivFormated>
    <izvorni_sadrzaj>
      <item>FINA Regionalni centar Zagreb</item>
      <item>Alida Ban Pavlović</item>
      <item>Ivan Ban Pavlović</item>
    </izvorni_sadrzaj>
    <derivirana_varijabla naziv="DomainObject.Predmet.StrankaListNazivFormated_1">
      <item>FINA Regionalni centar Zagreb</item>
      <item>Alida Ban Pavlović</item>
      <item>Ivan Ban Pavlović</item>
    </derivirana_varijabla>
  </DomainObject.Predmet.StrankaListNazivFormated>
  <DomainObject.Predmet.StrankaListNazivFormatedOIB>
    <izvorni_sadrzaj>
      <item>FINA Regionalni centar Zagreb, OIB 85821130368</item>
      <item>Alida Ban Pavlović, OIB 82797146518</item>
      <item>Ivan Ban Pavlović, OIB 41508335729</item>
    </izvorni_sadrzaj>
    <derivirana_varijabla naziv="DomainObject.Predmet.StrankaListNazivFormatedOIB_1">
      <item>FINA Regionalni centar Zagreb, OIB 85821130368</item>
      <item>Alida Ban Pavlović, OIB 82797146518</item>
      <item>Ivan Ban Pavlović, OIB 41508335729</item>
    </derivirana_varijabla>
  </DomainObject.Predmet.StrankaListNazivFormatedOIB>
  <DomainObject.Predmet.ProtuStrankaListFormated>
    <izvorni_sadrzaj>
      <item>Laurea International d.o.o.</item>
    </izvorni_sadrzaj>
    <derivirana_varijabla naziv="DomainObject.Predmet.ProtuStrankaListFormated_1">
      <item>Laurea International d.o.o.</item>
    </derivirana_varijabla>
  </DomainObject.Predmet.ProtuStrankaListFormated>
  <DomainObject.Predmet.ProtuStrankaListFormatedOIB>
    <izvorni_sadrzaj>
      <item>Laurea International d.o.o., OIB 47705427679</item>
    </izvorni_sadrzaj>
    <derivirana_varijabla naziv="DomainObject.Predmet.ProtuStrankaListFormatedOIB_1">
      <item>Laurea International d.o.o., OIB 47705427679</item>
    </derivirana_varijabla>
  </DomainObject.Predmet.ProtuStrankaListFormatedOIB>
  <DomainObject.Predmet.ProtuStrankaListFormatedWithAdress>
    <izvorni_sadrzaj>
      <item>Laurea International d.o.o., Ante Šercera/38c, 10000 Zagreb</item>
    </izvorni_sadrzaj>
    <derivirana_varijabla naziv="DomainObject.Predmet.ProtuStrankaListFormatedWithAdress_1">
      <item>Laurea International d.o.o., Ante Šercera/38c, 10000 Zagreb</item>
    </derivirana_varijabla>
  </DomainObject.Predmet.ProtuStrankaListFormatedWithAdress>
  <DomainObject.Predmet.ProtuStrankaListFormatedWithAdressOIB>
    <izvorni_sadrzaj>
      <item>Laurea International d.o.o., OIB 47705427679, Ante Šercera/38c, 10000 Zagreb</item>
    </izvorni_sadrzaj>
    <derivirana_varijabla naziv="DomainObject.Predmet.ProtuStrankaListFormatedWithAdressOIB_1">
      <item>Laurea International d.o.o., OIB 47705427679, Ante Šercera/38c, 10000 Zagreb</item>
    </derivirana_varijabla>
  </DomainObject.Predmet.ProtuStrankaListFormatedWithAdressOIB>
  <DomainObject.Predmet.ProtuStrankaListNazivFormated>
    <izvorni_sadrzaj>
      <item>Laurea International d.o.o.</item>
    </izvorni_sadrzaj>
    <derivirana_varijabla naziv="DomainObject.Predmet.ProtuStrankaListNazivFormated_1">
      <item>Laurea International d.o.o.</item>
    </derivirana_varijabla>
  </DomainObject.Predmet.ProtuStrankaListNazivFormated>
  <DomainObject.Predmet.ProtuStrankaListNazivFormatedOIB>
    <izvorni_sadrzaj>
      <item>Laurea International d.o.o., OIB 47705427679</item>
    </izvorni_sadrzaj>
    <derivirana_varijabla naziv="DomainObject.Predmet.ProtuStrankaListNazivFormatedOIB_1">
      <item>Laurea International d.o.o., OIB 47705427679</item>
    </derivirana_varijabla>
  </DomainObject.Predmet.ProtuStrankaListNazivFormatedOIB>
  <DomainObject.Predmet.OstaliListFormated>
    <izvorni_sadrzaj>
      <item>Alida Ban Pavlović</item>
      <item>Ivan Ban Pavlović</item>
    </izvorni_sadrzaj>
    <derivirana_varijabla naziv="DomainObject.Predmet.OstaliListFormated_1">
      <item>Alida Ban Pavlović</item>
      <item>Ivan Ban Pavlović</item>
    </derivirana_varijabla>
  </DomainObject.Predmet.OstaliListFormated>
  <DomainObject.Predmet.OstaliListFormatedOIB>
    <izvorni_sadrzaj>
      <item>Alida Ban Pavlović, OIB 82797146518</item>
      <item>Ivan Ban Pavlović, OIB 41508335729</item>
    </izvorni_sadrzaj>
    <derivirana_varijabla naziv="DomainObject.Predmet.OstaliListFormatedOIB_1">
      <item>Alida Ban Pavlović, OIB 82797146518</item>
      <item>Ivan Ban Pavlović, OIB 41508335729</item>
    </derivirana_varijabla>
  </DomainObject.Predmet.OstaliListFormatedOIB>
  <DomainObject.Predmet.OstaliListFormatedWithAdress>
    <izvorni_sadrzaj>
      <item>Alida Ban Pavlović, Klenovnička 44, 10000 Zagreb</item>
      <item>Ivan Ban Pavlović, Klenovnička 44, 10000 Zagreb</item>
    </izvorni_sadrzaj>
    <derivirana_varijabla naziv="DomainObject.Predmet.OstaliListFormatedWithAdress_1">
      <item>Alida Ban Pavlović, Klenovnička 44, 10000 Zagreb</item>
      <item>Ivan Ban Pavlović, Klenovnička 44, 10000 Zagreb</item>
    </derivirana_varijabla>
  </DomainObject.Predmet.OstaliListFormatedWithAdress>
  <DomainObject.Predmet.OstaliListFormatedWithAdressOIB>
    <izvorni_sadrzaj>
      <item>Alida Ban Pavlović, OIB 82797146518, Klenovnička 44, 10000 Zagreb</item>
      <item>Ivan Ban Pavlović, OIB 41508335729, Klenovnička 44, 10000 Zagreb</item>
    </izvorni_sadrzaj>
    <derivirana_varijabla naziv="DomainObject.Predmet.OstaliListFormatedWithAdressOIB_1">
      <item>Alida Ban Pavlović, OIB 82797146518, Klenovnička 44, 10000 Zagreb</item>
      <item>Ivan Ban Pavlović, OIB 41508335729, Klenovnička 44, 10000 Zagreb</item>
    </derivirana_varijabla>
  </DomainObject.Predmet.OstaliListFormatedWithAdressOIB>
  <DomainObject.Predmet.OstaliListNazivFormated>
    <izvorni_sadrzaj>
      <item>Alida Ban Pavlović</item>
      <item>Ivan Ban Pavlović</item>
    </izvorni_sadrzaj>
    <derivirana_varijabla naziv="DomainObject.Predmet.OstaliListNazivFormated_1">
      <item>Alida Ban Pavlović</item>
      <item>Ivan Ban Pavlović</item>
    </derivirana_varijabla>
  </DomainObject.Predmet.OstaliListNazivFormated>
  <DomainObject.Predmet.OstaliListNazivFormatedOIB>
    <izvorni_sadrzaj>
      <item>Alida Ban Pavlović, OIB 82797146518</item>
      <item>Ivan Ban Pavlović, OIB 41508335729</item>
    </izvorni_sadrzaj>
    <derivirana_varijabla naziv="DomainObject.Predmet.OstaliListNazivFormatedOIB_1">
      <item>Alida Ban Pavlović, OIB 82797146518</item>
      <item>Ivan Ban Pavlović, OIB 41508335729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Laurea International d.o.o.</izvorni_sadrzaj>
    <derivirana_varijabla naziv="DomainObject.Predmet.ProtustrankaIDrugi_1">Laurea International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Laurea International d.o.o., OIB 47705427679, Ante Šercera/38c, 10000 Zagreb</izvorni_sadrzaj>
    <derivirana_varijabla naziv="DomainObject.Predmet.ProtustrankaIDrugiAdressOIB_1">Laurea International d.o.o., OIB 47705427679, Ante Šercera/38c,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Laurea International d.o.o.</item>
      <item>Alida Ban Pavlović</item>
      <item>Ivan Ban Pavlović</item>
      <item>Alida Ban Pavlović</item>
      <item>Ivan Ban Pavlović</item>
    </izvorni_sadrzaj>
    <derivirana_varijabla naziv="DomainObject.Predmet.SudioniciListNaziv_1">
      <item>FINA Regionalni centar Zagreb</item>
      <item>Laurea International d.o.o.</item>
      <item>Alida Ban Pavlović</item>
      <item>Ivan Ban Pavlović</item>
      <item>Alida Ban Pavlović</item>
      <item>Ivan Ban Pavlović</item>
    </derivirana_varijabla>
  </DomainObject.Predmet.SudioniciListNaziv>
  <DomainObject.Predmet.SudioniciListAdressOIB>
    <izvorni_sadrzaj>
      <item>FINA Regionalni centar Zagreb, OIB 85821130368, Trg svibanjskih žrtava 1995. br. 1,10000 Zagreb</item>
      <item>Laurea International d.o.o., OIB 47705427679, Ante Šercera/38c,10000 Zagreb</item>
      <item>Alida Ban Pavlović, OIB 82797146518, Klenovnička 44,10000 Zagreb</item>
      <item>Ivan Ban Pavlović, OIB 41508335729, Klenovnička 44,10000 Zagreb</item>
      <item>Alida Ban Pavlović, OIB 82797146518, Klenovnička 44,10000 Zagreb</item>
      <item>Ivan Ban Pavlović, OIB 41508335729, Klenovnička 44,10000 Zagreb</item>
    </izvorni_sadrzaj>
    <derivirana_varijabla naziv="DomainObject.Predmet.SudioniciListAdressOIB_1">
      <item>FINA Regionalni centar Zagreb, OIB 85821130368, Trg svibanjskih žrtava 1995. br. 1,10000 Zagreb</item>
      <item>Laurea International d.o.o., OIB 47705427679, Ante Šercera/38c,10000 Zagreb</item>
      <item>Alida Ban Pavlović, OIB 82797146518, Klenovnička 44,10000 Zagreb</item>
      <item>Ivan Ban Pavlović, OIB 41508335729, Klenovnička 44,10000 Zagreb</item>
      <item>Alida Ban Pavlović, OIB 82797146518, Klenovnička 44,10000 Zagreb</item>
      <item>Ivan Ban Pavlović, OIB 41508335729, Klenovnička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47705427679</item>
      <item>, OIB 82797146518</item>
      <item>, OIB 41508335729</item>
      <item>, OIB 82797146518</item>
      <item>, OIB 41508335729</item>
    </izvorni_sadrzaj>
    <derivirana_varijabla naziv="DomainObject.Predmet.SudioniciListNazivOIB_1">
      <item>, OIB 85821130368</item>
      <item>, OIB 47705427679</item>
      <item>, OIB 82797146518</item>
      <item>, OIB 41508335729</item>
      <item>, OIB 82797146518</item>
      <item>, OIB 41508335729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495</properties:Words>
  <properties:Characters>2424</properties:Characters>
  <properties:Lines>61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2016-09-14T12:03:00Z</dcterms:created>
  <dc:creator>MINISTARSTVO PRAVOSUĐA</dc:creator>
  <cp:lastModifiedBy>Kristina Švajger</cp:lastModifiedBy>
  <cp:lastPrinted>2016-09-14T12:16:00Z</cp:lastPrinted>
  <dcterms:modified xmlns:xsi="http://www.w3.org/2001/XMLSchema-instance" xsi:type="dcterms:W3CDTF">2016-09-14T12:16:00Z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