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771c3" w14:paraId="86771c3" w:rsidRDefault="00F36A3E" w:rsidP="00F36A3E" w:rsidR="00F36A3E">
      <w:pPr>
        <w:pStyle w:val="Zaglavlje"/>
        <w:jc w:val="right"/>
        <w15:collapsed w:val="false"/>
      </w:pPr>
      <w:bookmarkStart w:name="_GoBack" w:id="0"/>
      <w:bookmarkEnd w:id="0"/>
      <w:r>
        <w:tab/>
      </w:r>
      <w:r>
        <w:tab/>
        <w:t>8 St-176/14-104</w:t>
      </w:r>
    </w:p>
    <w:p w:rsidRDefault="004D6A56" w:rsidP="0073588E" w:rsidR="008965DC" w:rsidRPr="00EF1D21">
      <w:pPr>
        <w:jc w:val="center"/>
        <w:rPr>
          <w:bCs/>
        </w:rPr>
      </w:pPr>
      <w:r>
        <w:rPr>
          <w:bCs/>
        </w:rPr>
        <w:t xml:space="preserve">R E P U B L I K A   H R V A T S K A </w:t>
      </w:r>
    </w:p>
    <w:p w:rsidRDefault="00F36A3E" w:rsidP="008965DC" w:rsidR="00F36A3E">
      <w:pPr>
        <w:jc w:val="center"/>
        <w:rPr>
          <w:bCs/>
        </w:rPr>
      </w:pPr>
    </w:p>
    <w:p w:rsidRDefault="008965DC" w:rsidP="008965DC" w:rsidR="008965DC" w:rsidRPr="00EF1D21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8965DC" w:rsidP="008965DC" w:rsidR="008965DC" w:rsidRPr="00EF1D21">
      <w:pPr>
        <w:jc w:val="both"/>
      </w:pPr>
    </w:p>
    <w:p w:rsidRDefault="00557BB0" w:rsidP="00557BB0" w:rsidR="00557BB0" w:rsidRPr="00557BB0">
      <w:pPr>
        <w:jc w:val="both"/>
      </w:pPr>
      <w:r w:rsidRPr="00557BB0">
        <w:t xml:space="preserve">                Trgovački sud u Rijeci po sutkinji</w:t>
      </w:r>
      <w:r w:rsidR="00F93971">
        <w:t xml:space="preserve"> tog suda</w:t>
      </w:r>
      <w:r w:rsidRPr="00557BB0">
        <w:t xml:space="preserve"> Emi Brdovčak, </w:t>
      </w:r>
      <w:r w:rsidR="00040192">
        <w:t xml:space="preserve">u stečajnom postupku nad stečajnim dužnikom DOLINA PROJEKT d.o.o. u stečaju Pula, Ciscuttijeva 15, </w:t>
      </w:r>
      <w:r w:rsidR="001578A3">
        <w:t>2. lip</w:t>
      </w:r>
      <w:r w:rsidR="00422EE7">
        <w:t>nja 2017</w:t>
      </w:r>
      <w:r w:rsidRPr="00557BB0">
        <w:t>.,</w:t>
      </w:r>
    </w:p>
    <w:p w:rsidRDefault="0073588E" w:rsidP="0073588E" w:rsidR="0073588E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040192" w:rsidP="00A222BC" w:rsidR="00040192">
      <w:pPr>
        <w:jc w:val="both"/>
      </w:pPr>
    </w:p>
    <w:p w:rsidRDefault="00040192" w:rsidP="00F36A3E" w:rsidR="00040192">
      <w:pPr>
        <w:ind w:firstLine="720"/>
        <w:jc w:val="both"/>
      </w:pPr>
      <w:r>
        <w:t xml:space="preserve">Stečajnoj upraviteljici Vlasti Majstorović </w:t>
      </w:r>
      <w:r w:rsidRPr="00040192">
        <w:t>iz Pule</w:t>
      </w:r>
      <w:r>
        <w:t>, Koparska 37, OIB: 78258328195, odobrava se naknada stvarni</w:t>
      </w:r>
      <w:r w:rsidR="00A222BC">
        <w:t>h t</w:t>
      </w:r>
      <w:r w:rsidR="00253285">
        <w:t xml:space="preserve">roškova za rad u razdoblju od 1. </w:t>
      </w:r>
      <w:r w:rsidR="001578A3">
        <w:t>studenoga 2016. do 30. travnja</w:t>
      </w:r>
      <w:r w:rsidR="00253285">
        <w:t xml:space="preserve"> </w:t>
      </w:r>
      <w:r w:rsidR="001578A3">
        <w:t>2017</w:t>
      </w:r>
      <w:r w:rsidR="00A222BC">
        <w:t xml:space="preserve">. u iznosu od </w:t>
      </w:r>
      <w:r w:rsidR="001578A3">
        <w:t>532,86</w:t>
      </w:r>
      <w:r w:rsidR="00253285">
        <w:t xml:space="preserve"> </w:t>
      </w:r>
      <w:r>
        <w:t xml:space="preserve">kn neto. </w:t>
      </w:r>
    </w:p>
    <w:p w:rsidRDefault="008965DC" w:rsidP="0073588E" w:rsidR="008965DC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8965DC" w:rsidP="0073588E" w:rsidR="008965DC" w:rsidRPr="00EF1D21">
      <w:pPr>
        <w:jc w:val="center"/>
        <w:rPr>
          <w:bCs/>
        </w:rPr>
      </w:pPr>
    </w:p>
    <w:p w:rsidRDefault="0073588E" w:rsidP="004D6A56" w:rsidR="0073588E">
      <w:pPr>
        <w:jc w:val="both"/>
        <w:rPr>
          <w:bCs/>
        </w:rPr>
      </w:pPr>
      <w:r w:rsidRPr="00EF1D21">
        <w:rPr>
          <w:bCs/>
        </w:rPr>
        <w:tab/>
        <w:t xml:space="preserve">Rješenjem </w:t>
      </w:r>
      <w:r w:rsidR="00A222BC">
        <w:rPr>
          <w:bCs/>
        </w:rPr>
        <w:t>ovog suda od 11</w:t>
      </w:r>
      <w:r w:rsidR="00040192">
        <w:rPr>
          <w:bCs/>
        </w:rPr>
        <w:t xml:space="preserve">. </w:t>
      </w:r>
      <w:r w:rsidR="00A222BC">
        <w:rPr>
          <w:bCs/>
        </w:rPr>
        <w:t xml:space="preserve">studenoga </w:t>
      </w:r>
      <w:r w:rsidR="00040192">
        <w:rPr>
          <w:bCs/>
        </w:rPr>
        <w:t xml:space="preserve">2014. </w:t>
      </w:r>
      <w:r w:rsidR="00A222BC">
        <w:rPr>
          <w:bCs/>
        </w:rPr>
        <w:t xml:space="preserve">otvoren je stečajni postupak </w:t>
      </w:r>
      <w:r w:rsidRPr="00EF1D21">
        <w:rPr>
          <w:bCs/>
        </w:rPr>
        <w:t xml:space="preserve">nad </w:t>
      </w:r>
      <w:r w:rsidR="00040192">
        <w:rPr>
          <w:bCs/>
        </w:rPr>
        <w:t xml:space="preserve">uvodno označenim dužnikom </w:t>
      </w:r>
      <w:r w:rsidR="00557BB0">
        <w:rPr>
          <w:bCs/>
        </w:rPr>
        <w:t>t</w:t>
      </w:r>
      <w:r w:rsidRPr="00EF1D21">
        <w:rPr>
          <w:bCs/>
        </w:rPr>
        <w:t>e je</w:t>
      </w:r>
      <w:r w:rsidR="00040192">
        <w:rPr>
          <w:bCs/>
        </w:rPr>
        <w:t xml:space="preserve"> za </w:t>
      </w:r>
      <w:r w:rsidR="00A222BC">
        <w:rPr>
          <w:bCs/>
        </w:rPr>
        <w:t>stečajnu upraviteljicu</w:t>
      </w:r>
      <w:r w:rsidR="00040192">
        <w:rPr>
          <w:bCs/>
        </w:rPr>
        <w:t xml:space="preserve"> imenovana Vlasta</w:t>
      </w:r>
      <w:r w:rsidR="00040192" w:rsidRPr="00040192">
        <w:rPr>
          <w:bCs/>
        </w:rPr>
        <w:t xml:space="preserve"> Majstorović iz Pule, Koparska 37</w:t>
      </w:r>
      <w:r w:rsidR="00AD1726">
        <w:rPr>
          <w:bCs/>
        </w:rPr>
        <w:t>.</w:t>
      </w:r>
      <w:r w:rsidRPr="00EF1D21">
        <w:rPr>
          <w:bCs/>
        </w:rPr>
        <w:t xml:space="preserve"> </w:t>
      </w:r>
    </w:p>
    <w:p w:rsidRDefault="001578A3" w:rsidP="00A222BC" w:rsidR="00253285">
      <w:pPr>
        <w:ind w:firstLine="720"/>
        <w:jc w:val="both"/>
        <w:rPr>
          <w:bCs/>
        </w:rPr>
      </w:pPr>
      <w:r>
        <w:rPr>
          <w:bCs/>
        </w:rPr>
        <w:t>Podneskom od 30. svibnja</w:t>
      </w:r>
      <w:r w:rsidR="00A222BC" w:rsidRPr="00A222BC">
        <w:rPr>
          <w:bCs/>
        </w:rPr>
        <w:t xml:space="preserve"> 2</w:t>
      </w:r>
      <w:r>
        <w:rPr>
          <w:bCs/>
        </w:rPr>
        <w:t>017</w:t>
      </w:r>
      <w:r w:rsidR="00A222BC">
        <w:rPr>
          <w:bCs/>
        </w:rPr>
        <w:t xml:space="preserve">. stečajna upraviteljica je zatražila </w:t>
      </w:r>
      <w:r w:rsidR="00A222BC" w:rsidRPr="00A222BC">
        <w:rPr>
          <w:bCs/>
        </w:rPr>
        <w:t>naknadu stvarnih troškova nastalih</w:t>
      </w:r>
      <w:r w:rsidR="00A222BC">
        <w:rPr>
          <w:bCs/>
        </w:rPr>
        <w:t xml:space="preserve"> u razdoblju od</w:t>
      </w:r>
      <w:r w:rsidR="00422EE7">
        <w:rPr>
          <w:bCs/>
        </w:rPr>
        <w:t xml:space="preserve"> </w:t>
      </w:r>
      <w:r w:rsidRPr="001578A3">
        <w:rPr>
          <w:bCs/>
        </w:rPr>
        <w:t>1. studenoga 2016. do 30. travnja 2017.</w:t>
      </w:r>
    </w:p>
    <w:p w:rsidRDefault="00A222BC" w:rsidP="00A222BC" w:rsidR="00A222BC" w:rsidRPr="00A222BC">
      <w:pPr>
        <w:ind w:firstLine="720"/>
        <w:jc w:val="both"/>
        <w:rPr>
          <w:bCs/>
        </w:rPr>
      </w:pPr>
      <w:r w:rsidRPr="00A222BC">
        <w:rPr>
          <w:bCs/>
        </w:rPr>
        <w:t xml:space="preserve">U privitku navedenog podneska stečajna upraviteljica je dostavila obračun </w:t>
      </w:r>
      <w:r>
        <w:rPr>
          <w:bCs/>
        </w:rPr>
        <w:t>naknade za korištenje osobnog vozila u službene svrhe</w:t>
      </w:r>
      <w:r w:rsidRPr="00A222BC">
        <w:rPr>
          <w:bCs/>
        </w:rPr>
        <w:t xml:space="preserve">. Stečajna upraviteljica je dostavila i obračun drugih troškova s pratećim dokazima (telefonski troškovi, </w:t>
      </w:r>
      <w:r>
        <w:rPr>
          <w:bCs/>
        </w:rPr>
        <w:t>troškovi interneta</w:t>
      </w:r>
      <w:r w:rsidRPr="00A222BC">
        <w:rPr>
          <w:bCs/>
        </w:rPr>
        <w:t xml:space="preserve">) iz kojih proizlazi osnovanost sastavljenog obračuna.  </w:t>
      </w:r>
    </w:p>
    <w:p w:rsidRDefault="00A222BC" w:rsidP="00A222BC" w:rsidR="00A222BC" w:rsidRPr="00A222BC">
      <w:pPr>
        <w:ind w:firstLine="720"/>
        <w:jc w:val="both"/>
        <w:rPr>
          <w:bCs/>
        </w:rPr>
      </w:pPr>
      <w:r w:rsidRPr="00A222BC">
        <w:rPr>
          <w:bCs/>
        </w:rPr>
        <w:t xml:space="preserve">S obzirom na obrazloženo i dokumentirano izvješće stečajne upraviteljice </w:t>
      </w:r>
      <w:r w:rsidR="001578A3">
        <w:rPr>
          <w:bCs/>
        </w:rPr>
        <w:t>te uvažavajući okolnost da se radi o realnim i nužnim troškovima za obavljanje stečajno upraviteljske službe</w:t>
      </w:r>
      <w:r w:rsidRPr="00A222BC">
        <w:rPr>
          <w:bCs/>
        </w:rPr>
        <w:t xml:space="preserve">, ovaj sud je utvrdio da je zahtjev za odobrenje tih troškova osnovan pa je primjenom odredbe čl. </w:t>
      </w:r>
      <w:r w:rsidR="001578A3">
        <w:rPr>
          <w:bCs/>
        </w:rPr>
        <w:t>94. s</w:t>
      </w:r>
      <w:r w:rsidR="00F93971">
        <w:rPr>
          <w:bCs/>
        </w:rPr>
        <w:t xml:space="preserve">t. 1. </w:t>
      </w:r>
      <w:r>
        <w:rPr>
          <w:bCs/>
        </w:rPr>
        <w:t xml:space="preserve">Stečajnog zakona </w:t>
      </w:r>
      <w:r w:rsidRPr="00A222BC">
        <w:rPr>
          <w:bCs/>
        </w:rPr>
        <w:t>("Narodne novine" broj</w:t>
      </w:r>
      <w:r w:rsidR="00F93971">
        <w:rPr>
          <w:bCs/>
        </w:rPr>
        <w:t xml:space="preserve"> 71/15</w:t>
      </w:r>
      <w:r w:rsidRPr="00A222BC">
        <w:rPr>
          <w:bCs/>
        </w:rPr>
        <w:t xml:space="preserve">; dalje: SZ) u vezi s čl. 13. st. 5. Pravilnika o porezu na dohodak („Narodne novine“ broj 95/05, 96/06, 68/07, 146/08, 2/09, 9/09, 146/09, 123/10, 137/11, 61/12, 79/13, 160/13 i 157/14) riješio kao u </w:t>
      </w:r>
      <w:r>
        <w:rPr>
          <w:bCs/>
        </w:rPr>
        <w:t>izreci</w:t>
      </w:r>
      <w:r w:rsidRPr="00A222BC">
        <w:rPr>
          <w:bCs/>
        </w:rPr>
        <w:t xml:space="preserve"> ovog rješenja.</w:t>
      </w:r>
    </w:p>
    <w:p w:rsidRDefault="00A222BC" w:rsidP="004D6A56" w:rsidR="00A222BC">
      <w:pPr>
        <w:jc w:val="both"/>
        <w:rPr>
          <w:bCs/>
        </w:rPr>
      </w:pPr>
    </w:p>
    <w:p w:rsidRDefault="00A222BC" w:rsidP="0073588E" w:rsidR="0073588E" w:rsidRPr="00EF1D21">
      <w:pPr>
        <w:jc w:val="center"/>
      </w:pPr>
      <w:r>
        <w:t>U Rijeci</w:t>
      </w:r>
      <w:r w:rsidR="005853F3">
        <w:t xml:space="preserve"> </w:t>
      </w:r>
      <w:r w:rsidR="00422EE7">
        <w:t>2</w:t>
      </w:r>
      <w:r w:rsidR="00EF1D21" w:rsidRPr="00EF1D21">
        <w:t xml:space="preserve">. </w:t>
      </w:r>
      <w:r w:rsidR="001578A3">
        <w:t>lip</w:t>
      </w:r>
      <w:r w:rsidR="00422EE7">
        <w:t>nja</w:t>
      </w:r>
      <w:r w:rsidR="008965DC" w:rsidRPr="00EF1D21">
        <w:t xml:space="preserve"> 201</w:t>
      </w:r>
      <w:r w:rsidR="00422EE7">
        <w:t>7</w:t>
      </w:r>
      <w:r w:rsidR="005853F3">
        <w:t>.</w:t>
      </w:r>
    </w:p>
    <w:p w:rsidRDefault="0073588E" w:rsidP="0073588E" w:rsidR="0073588E" w:rsidRPr="00EF1D21">
      <w:pPr>
        <w:jc w:val="both"/>
      </w:pPr>
      <w:r w:rsidRPr="00EF1D21">
        <w:tab/>
      </w:r>
      <w:r w:rsidR="008B16A3" w:rsidRPr="00EF1D21">
        <w:t xml:space="preserve">                </w:t>
      </w:r>
      <w:r w:rsidRPr="00EF1D21">
        <w:t xml:space="preserve"> </w:t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="00796152" w:rsidRPr="00EF1D21">
        <w:t xml:space="preserve">      </w:t>
      </w:r>
      <w:r w:rsidR="00F93971">
        <w:t xml:space="preserve">  </w:t>
      </w:r>
      <w:r w:rsidR="00F93971">
        <w:tab/>
        <w:t xml:space="preserve"> </w:t>
      </w:r>
      <w:r w:rsidR="00F36A3E">
        <w:tab/>
      </w:r>
      <w:r w:rsidR="00F36A3E">
        <w:tab/>
      </w:r>
      <w:r w:rsidR="00F93971">
        <w:t>S</w:t>
      </w:r>
      <w:r w:rsidRPr="00EF1D21">
        <w:t>u</w:t>
      </w:r>
      <w:r w:rsidR="00557BB0">
        <w:t>tkinja</w:t>
      </w:r>
      <w:r w:rsidRPr="00EF1D21">
        <w:t xml:space="preserve">                 </w:t>
      </w:r>
    </w:p>
    <w:p w:rsidRDefault="0073588E" w:rsidP="00A222BC" w:rsidR="00EF1D21" w:rsidRPr="00EF1D21">
      <w:pPr>
        <w:ind w:left="2160"/>
        <w:jc w:val="both"/>
      </w:pPr>
      <w:r w:rsidRPr="00EF1D21">
        <w:t xml:space="preserve">                     </w:t>
      </w:r>
      <w:r w:rsidRPr="00EF1D21">
        <w:tab/>
      </w:r>
      <w:r w:rsidRPr="00EF1D21">
        <w:tab/>
        <w:t xml:space="preserve">                 </w:t>
      </w:r>
      <w:r w:rsidR="00E8360A" w:rsidRPr="00EF1D21">
        <w:t xml:space="preserve">        </w:t>
      </w:r>
      <w:r w:rsidR="00796152" w:rsidRPr="00EF1D21">
        <w:t xml:space="preserve">     </w:t>
      </w:r>
      <w:r w:rsidR="008965DC" w:rsidRPr="00EF1D21">
        <w:t xml:space="preserve">  </w:t>
      </w:r>
      <w:r w:rsidR="00796152" w:rsidRPr="00EF1D21">
        <w:t xml:space="preserve"> </w:t>
      </w:r>
      <w:r w:rsidR="00557BB0">
        <w:t xml:space="preserve">  </w:t>
      </w:r>
      <w:r w:rsidR="00F36A3E">
        <w:tab/>
      </w:r>
      <w:r w:rsidR="00F36A3E">
        <w:tab/>
        <w:t xml:space="preserve">       </w:t>
      </w:r>
      <w:r w:rsidR="00557BB0">
        <w:t>Ema Brdovčak</w:t>
      </w:r>
      <w:r w:rsidRPr="00EF1D21">
        <w:t xml:space="preserve"> </w:t>
      </w:r>
    </w:p>
    <w:p w:rsidRDefault="00F36A3E" w:rsidP="00AD1726" w:rsidR="00F36A3E"/>
    <w:p w:rsidRDefault="00F36A3E" w:rsidP="00AD1726" w:rsidR="00F36A3E"/>
    <w:p w:rsidRDefault="00F36A3E" w:rsidP="00AD1726" w:rsidR="00F36A3E"/>
    <w:p w:rsidRDefault="00F36A3E" w:rsidP="00AD1726" w:rsidR="00F36A3E"/>
    <w:p w:rsidRDefault="00AD1726" w:rsidP="00AD1726" w:rsidR="00AD1726">
      <w:r>
        <w:t>UPUTA O PRAVNOM LIJEKU:</w:t>
      </w:r>
    </w:p>
    <w:p w:rsidRDefault="00AD1726" w:rsidP="001B715C" w:rsidR="00AD1726">
      <w:pPr>
        <w:jc w:val="both"/>
      </w:pPr>
      <w:r>
        <w:tab/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sectPr w:rsidSect="00F36A3E" w:rsidR="00AD1726">
      <w:headerReference w:type="default" r:id="rId9"/>
      <w:footerReference w:type="even" r:id="rId10"/>
      <w:footerReference w:type="default" r:id="rId11"/>
      <w:headerReference w:type="first" r:id="rId12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4C4D" w:rsidR="00C04C4D">
      <w:r>
        <w:separator/>
      </w:r>
    </w:p>
  </w:endnote>
  <w:endnote w:id="0" w:type="continuationSeparator">
    <w:p w:rsidRDefault="00C04C4D" w:rsidR="00C04C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B715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4C4D" w:rsidR="00C04C4D">
      <w:r>
        <w:separator/>
      </w:r>
    </w:p>
  </w:footnote>
  <w:footnote w:id="0" w:type="continuationSeparator">
    <w:p w:rsidRDefault="00C04C4D" w:rsidR="00C04C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6A3E" w:rsidP="00A45EAD" w:rsidR="00F36A3E" w:rsidRPr="00F36A3E">
    <w:pPr>
      <w:ind w:firstLine="708"/>
      <w:rPr>
        <w:sz w:val="20"/>
        <w:szCs w:val="20"/>
      </w:rPr>
    </w:pPr>
    <w:r w:rsidRPr="00F36A3E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F36A3E" w:rsidP="00210E4E" w:rsidR="00F36A3E" w:rsidRPr="00F36A3E">
    <w:pPr>
      <w:rPr>
        <w:sz w:val="20"/>
        <w:szCs w:val="20"/>
      </w:rPr>
    </w:pPr>
    <w:r w:rsidRPr="00F36A3E">
      <w:rPr>
        <w:rFonts w:eastAsia="MS Mincho"/>
        <w:sz w:val="20"/>
        <w:szCs w:val="20"/>
      </w:rPr>
      <w:t>REPUBLIKA HRVATSKA</w:t>
    </w:r>
  </w:p>
  <w:p w:rsidRDefault="00F36A3E" w:rsidP="00210E4E" w:rsidR="00F36A3E" w:rsidRPr="00F36A3E">
    <w:pPr>
      <w:rPr>
        <w:sz w:val="20"/>
        <w:szCs w:val="20"/>
      </w:rPr>
    </w:pPr>
    <w:r w:rsidRPr="00F36A3E">
      <w:rPr>
        <w:rFonts w:eastAsia="MS Mincho"/>
        <w:sz w:val="20"/>
        <w:szCs w:val="20"/>
      </w:rPr>
      <w:t>TRGOVAČKI SUD U RIJECI</w:t>
    </w:r>
  </w:p>
  <w:p w:rsidRDefault="00F36A3E" w:rsidP="00A45EAD" w:rsidR="00F36A3E" w:rsidRPr="00F36A3E">
    <w:pPr>
      <w:rPr>
        <w:rFonts w:eastAsia="MS Mincho"/>
        <w:sz w:val="20"/>
        <w:szCs w:val="20"/>
      </w:rPr>
    </w:pPr>
    <w:r w:rsidRPr="00F36A3E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0192"/>
    <w:rsid w:val="00095F3E"/>
    <w:rsid w:val="000D0E95"/>
    <w:rsid w:val="001578A3"/>
    <w:rsid w:val="001622F6"/>
    <w:rsid w:val="00191C72"/>
    <w:rsid w:val="001B715C"/>
    <w:rsid w:val="001C05C1"/>
    <w:rsid w:val="001C060C"/>
    <w:rsid w:val="001D5070"/>
    <w:rsid w:val="00205A06"/>
    <w:rsid w:val="00253285"/>
    <w:rsid w:val="00274354"/>
    <w:rsid w:val="002D3728"/>
    <w:rsid w:val="002F7CA3"/>
    <w:rsid w:val="00327862"/>
    <w:rsid w:val="003A38C8"/>
    <w:rsid w:val="003B2888"/>
    <w:rsid w:val="003C151A"/>
    <w:rsid w:val="00422EE7"/>
    <w:rsid w:val="00424E14"/>
    <w:rsid w:val="00454594"/>
    <w:rsid w:val="004D6A56"/>
    <w:rsid w:val="004D7F97"/>
    <w:rsid w:val="004F5E75"/>
    <w:rsid w:val="00506782"/>
    <w:rsid w:val="00543BE2"/>
    <w:rsid w:val="00544474"/>
    <w:rsid w:val="00557BB0"/>
    <w:rsid w:val="005808F8"/>
    <w:rsid w:val="005853F3"/>
    <w:rsid w:val="005D65C4"/>
    <w:rsid w:val="00605FD5"/>
    <w:rsid w:val="006155DB"/>
    <w:rsid w:val="00654286"/>
    <w:rsid w:val="00681D35"/>
    <w:rsid w:val="00684993"/>
    <w:rsid w:val="00700269"/>
    <w:rsid w:val="0070493E"/>
    <w:rsid w:val="0073588E"/>
    <w:rsid w:val="00796152"/>
    <w:rsid w:val="00836559"/>
    <w:rsid w:val="008365EE"/>
    <w:rsid w:val="00866F36"/>
    <w:rsid w:val="00873845"/>
    <w:rsid w:val="00885C20"/>
    <w:rsid w:val="00887C10"/>
    <w:rsid w:val="008965DC"/>
    <w:rsid w:val="008B0C51"/>
    <w:rsid w:val="008B16A3"/>
    <w:rsid w:val="008B384C"/>
    <w:rsid w:val="009034BE"/>
    <w:rsid w:val="00927D8D"/>
    <w:rsid w:val="00934FAE"/>
    <w:rsid w:val="00953A18"/>
    <w:rsid w:val="009658EC"/>
    <w:rsid w:val="0098719A"/>
    <w:rsid w:val="00A15995"/>
    <w:rsid w:val="00A222BC"/>
    <w:rsid w:val="00A30514"/>
    <w:rsid w:val="00A521BC"/>
    <w:rsid w:val="00A972F7"/>
    <w:rsid w:val="00AD1726"/>
    <w:rsid w:val="00AF3BFB"/>
    <w:rsid w:val="00B029EF"/>
    <w:rsid w:val="00B20414"/>
    <w:rsid w:val="00B649AB"/>
    <w:rsid w:val="00C04C4D"/>
    <w:rsid w:val="00C7136A"/>
    <w:rsid w:val="00C741AF"/>
    <w:rsid w:val="00CA4F40"/>
    <w:rsid w:val="00CB6FCF"/>
    <w:rsid w:val="00CE58EB"/>
    <w:rsid w:val="00D06E23"/>
    <w:rsid w:val="00D201E2"/>
    <w:rsid w:val="00D3599D"/>
    <w:rsid w:val="00D441BF"/>
    <w:rsid w:val="00D63A88"/>
    <w:rsid w:val="00D85CF8"/>
    <w:rsid w:val="00D870D8"/>
    <w:rsid w:val="00DD2D2E"/>
    <w:rsid w:val="00E34823"/>
    <w:rsid w:val="00E3609D"/>
    <w:rsid w:val="00E52A5F"/>
    <w:rsid w:val="00E8360A"/>
    <w:rsid w:val="00EC3E0C"/>
    <w:rsid w:val="00EF1976"/>
    <w:rsid w:val="00EF1D21"/>
    <w:rsid w:val="00F16759"/>
    <w:rsid w:val="00F36A3E"/>
    <w:rsid w:val="00F8251E"/>
    <w:rsid w:val="00F90F1A"/>
    <w:rsid w:val="00F93971"/>
    <w:rsid w:val="00F95BB5"/>
    <w:rsid w:val="00FC3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A222BC"/>
    <w:rPr>
      <w:sz w:val="24"/>
      <w:szCs w:val="24"/>
    </w:rPr>
  </w:style>
  <w:style w:styleId="Tekstbalonia" w:type="paragraph">
    <w:name w:val="Balloon Text"/>
    <w:basedOn w:val="Normal"/>
    <w:link w:val="TekstbaloniaChar"/>
    <w:rsid w:val="00A222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222B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F5E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5E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5E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5E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5E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A222BC"/>
    <w:rPr>
      <w:sz w:val="24"/>
      <w:szCs w:val="24"/>
    </w:rPr>
  </w:style>
  <w:style w:styleId="Tekstbalonia" w:type="paragraph">
    <w:name w:val="Balloon Text"/>
    <w:basedOn w:val="Normal"/>
    <w:link w:val="TekstbaloniaChar"/>
    <w:rsid w:val="00A222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222B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F5E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5E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5E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5E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5E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2014.</izvorni_sadrzaj>
    <derivirana_varijabla naziv="DomainObject.Predmet.DatumOsnivanja_1">21.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St-176/2014</izvorni_sadrzaj>
    <derivirana_varijabla naziv="DomainObject.Predmet.OznakaBroj_1">St-176/2014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DOLINA PROJEKT d.o.o.  Pula</izvorni_sadrzaj>
    <derivirana_varijabla naziv="DomainObject.Predmet.ProtustrankaFormated_1">  DOLINA PROJEKT d.o.o.  Pula</derivirana_varijabla>
  </DomainObject.Predmet.ProtustrankaFormated>
  <DomainObject.Predmet.ProtustrankaFormatedOIB>
    <izvorni_sadrzaj>  DOLINA PROJEKT d.o.o.  Pula, OIB 21357449112</izvorni_sadrzaj>
    <derivirana_varijabla naziv="DomainObject.Predmet.ProtustrankaFormatedOIB_1">  DOLINA PROJEKT d.o.o.  Pula, OIB 21357449112</derivirana_varijabla>
  </DomainObject.Predmet.ProtustrankaFormatedOIB>
  <DomainObject.Predmet.ProtustrankaFormatedWithAdress>
    <izvorni_sadrzaj> DOLINA PROJEKT d.o.o.  Pula, Ciscuttijeva 15, 52100 Pula</izvorni_sadrzaj>
    <derivirana_varijabla naziv="DomainObject.Predmet.ProtustrankaFormatedWithAdress_1"> DOLINA PROJEKT d.o.o.  Pula, Ciscuttijeva 15, 52100 Pula</derivirana_varijabla>
  </DomainObject.Predmet.ProtustrankaFormatedWithAdress>
  <DomainObject.Predmet.ProtustrankaFormatedWithAdressOIB>
    <izvorni_sadrzaj> DOLINA PROJEKT d.o.o.  Pula, OIB 21357449112, Ciscuttijeva 15, 52100 Pula</izvorni_sadrzaj>
    <derivirana_varijabla naziv="DomainObject.Predmet.ProtustrankaFormatedWithAdressOIB_1"> DOLINA PROJEKT d.o.o.  Pula, OIB 21357449112, Ciscuttijeva 15, 52100 Pula</derivirana_varijabla>
  </DomainObject.Predmet.ProtustrankaFormatedWithAdressOIB>
  <DomainObject.Predmet.ProtustrankaWithAdress>
    <izvorni_sadrzaj>DOLINA PROJEKT d.o.o.  Pula Ciscuttijeva 15, 52100 Pula</izvorni_sadrzaj>
    <derivirana_varijabla naziv="DomainObject.Predmet.ProtustrankaWithAdress_1">DOLINA PROJEKT d.o.o.  Pula Ciscuttijeva 15, 52100 Pula</derivirana_varijabla>
  </DomainObject.Predmet.ProtustrankaWithAdress>
  <DomainObject.Predmet.ProtustrankaWithAdressOIB>
    <izvorni_sadrzaj>DOLINA PROJEKT d.o.o.  Pula, OIB 21357449112, Ciscuttijeva 15, 52100 Pula</izvorni_sadrzaj>
    <derivirana_varijabla naziv="DomainObject.Predmet.ProtustrankaWithAdressOIB_1">DOLINA PROJEKT d.o.o.  Pula, OIB 21357449112, Ciscuttijeva 15, 52100 Pula</derivirana_varijabla>
  </DomainObject.Predmet.ProtustrankaWithAdressOIB>
  <DomainObject.Predmet.ProtustrankaNazivFormated>
    <izvorni_sadrzaj>DOLINA PROJEKT d.o.o.  Pula</izvorni_sadrzaj>
    <derivirana_varijabla naziv="DomainObject.Predmet.ProtustrankaNazivFormated_1">DOLINA PROJEKT d.o.o.  Pula</derivirana_varijabla>
  </DomainObject.Predmet.ProtustrankaNazivFormated>
  <DomainObject.Predmet.ProtustrankaNazivFormatedOIB>
    <izvorni_sadrzaj>DOLINA PROJEKT d.o.o.  Pula, OIB 21357449112</izvorni_sadrzaj>
    <derivirana_varijabla naziv="DomainObject.Predmet.ProtustrankaNazivFormatedOIB_1">DOLINA PROJEKT d.o.o.  Pula, OIB 21357449112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BANKA CELJE d.d. Celje zastupanog po punomoćniku Odvjetničko društvo Andreis &amp; partneri</izvorni_sadrzaj>
    <derivirana_varijabla naziv="DomainObject.Predmet.StrankaFormated_1">  BANKA CELJE d.d. Celje zastupanog po punomoćniku Odvjetničko društvo Andreis &amp; partneri</derivirana_varijabla>
  </DomainObject.Predmet.StrankaFormated>
  <DomainObject.Predmet.StrankaFormatedOIB>
    <izvorni_sadrzaj>  BANKA CELJE d.d. Celje, OIB 24044360807 zastupanog po punomoćniku Odvjetničko društvo Andreis &amp; partneri</izvorni_sadrzaj>
    <derivirana_varijabla naziv="DomainObject.Predmet.StrankaFormatedOIB_1">  BANKA CELJE d.d. Celje, OIB 24044360807 zastupanog po punomoćniku Odvjetničko društvo Andreis &amp; partneri</derivirana_varijabla>
  </DomainObject.Predmet.StrankaFormatedOIB>
  <DomainObject.Predmet.StrankaFormatedWithAdress>
    <izvorni_sadrzaj> BANKA CELJE d.d. Celje, Malgajeva 16, 3000 Celje zastupanog po punomoćniku Odvjetničko društvo Andreis &amp; partneri</izvorni_sadrzaj>
    <derivirana_varijabla naziv="DomainObject.Predmet.StrankaFormatedWithAdress_1"> BANKA CELJE d.d. Celje, Malgajeva 16, 3000 Celje zastupanog po punomoćniku Odvjetničko društvo Andreis &amp; partneri</derivirana_varijabla>
  </DomainObject.Predmet.StrankaFormatedWithAdress>
  <DomainObject.Predmet.StrankaFormatedWithAdressOIB>
    <izvorni_sadrzaj> BANKA CELJE d.d. Celje, OIB 24044360807, Malgajeva 16, 3000 Celje zastupanog po punomoćniku Odvjetničko društvo Andreis &amp; partneri</izvorni_sadrzaj>
    <derivirana_varijabla naziv="DomainObject.Predmet.StrankaFormatedWithAdressOIB_1"> BANKA CELJE d.d. Celje, OIB 24044360807, Malgajeva 16, 3000 Celje zastupanog po punomoćniku Odvjetničko društvo Andreis &amp; partneri</derivirana_varijabla>
  </DomainObject.Predmet.StrankaFormatedWithAdressOIB>
  <DomainObject.Predmet.StrankaWithAdress>
    <izvorni_sadrzaj>BANKA CELJE d.d. Celje Malgajeva 16,3000 Celje</izvorni_sadrzaj>
    <derivirana_varijabla naziv="DomainObject.Predmet.StrankaWithAdress_1">BANKA CELJE d.d. Celje Malgajeva 16,3000 Celje</derivirana_varijabla>
  </DomainObject.Predmet.StrankaWithAdress>
  <DomainObject.Predmet.StrankaWithAdressOIB>
    <izvorni_sadrzaj>BANKA CELJE d.d. Celje, OIB 24044360807, Malgajeva 16,3000 Celje</izvorni_sadrzaj>
    <derivirana_varijabla naziv="DomainObject.Predmet.StrankaWithAdressOIB_1">BANKA CELJE d.d. Celje, OIB 24044360807, Malgajeva 16,3000 Celje</derivirana_varijabla>
  </DomainObject.Predmet.StrankaWithAdressOIB>
  <DomainObject.Predmet.StrankaNazivFormated>
    <izvorni_sadrzaj>BANKA CELJE d.d. Celje</izvorni_sadrzaj>
    <derivirana_varijabla naziv="DomainObject.Predmet.StrankaNazivFormated_1">BANKA CELJE d.d. Celje</derivirana_varijabla>
  </DomainObject.Predmet.StrankaNazivFormated>
  <DomainObject.Predmet.StrankaNazivFormatedOIB>
    <izvorni_sadrzaj>BANKA CELJE d.d. Celje, OIB 24044360807</izvorni_sadrzaj>
    <derivirana_varijabla naziv="DomainObject.Predmet.StrankaNazivFormatedOIB_1">BANKA CELJE d.d. Celje, OIB 24044360807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BANKA CELJE d.d. Celje zastupanog po punomoćniku Odvjetničko društvo Andreis &amp; partneri</item>
    </izvorni_sadrzaj>
    <derivirana_varijabla naziv="DomainObject.Predmet.StrankaListFormated_1">
      <item>BANKA CELJE d.d. Celje zastupanog po punomoćniku Odvjetničko društvo Andreis &amp; partneri</item>
    </derivirana_varijabla>
  </DomainObject.Predmet.StrankaListFormated>
  <DomainObject.Predmet.StrankaListFormatedOIB>
    <izvorni_sadrzaj>
      <item>BANKA CELJE d.d. Celje, OIB 24044360807 zastupanog po punomoćniku Odvjetničko društvo Andreis &amp; partneri</item>
    </izvorni_sadrzaj>
    <derivirana_varijabla naziv="DomainObject.Predmet.StrankaListFormatedOIB_1">
      <item>BANKA CELJE d.d. Celje, OIB 24044360807 zastupanog po punomoćniku Odvjetničko društvo Andreis &amp; partneri</item>
    </derivirana_varijabla>
  </DomainObject.Predmet.StrankaListFormatedOIB>
  <DomainObject.Predmet.StrankaListFormatedWithAdress>
    <izvorni_sadrzaj>
      <item>BANKA CELJE d.d. Celje, Malgajeva 16, 3000 Celje zastupanog po punomoćniku Odvjetničko društvo Andreis &amp; partneri</item>
    </izvorni_sadrzaj>
    <derivirana_varijabla naziv="DomainObject.Predmet.StrankaListFormatedWithAdress_1">
      <item>BANKA CELJE d.d. Celje, Malgajeva 16, 3000 Celje zastupanog po punomoćniku Odvjetničko društvo Andreis &amp; partneri</item>
    </derivirana_varijabla>
  </DomainObject.Predmet.StrankaListFormatedWithAdress>
  <DomainObject.Predmet.StrankaListFormatedWithAdressOIB>
    <izvorni_sadrzaj>
      <item>BANKA CELJE d.d. Celje, OIB 24044360807, Malgajeva 16, 3000 Celje zastupanog po punomoćniku Odvjetničko društvo Andreis &amp; partneri</item>
    </izvorni_sadrzaj>
    <derivirana_varijabla naziv="DomainObject.Predmet.StrankaListFormatedWithAdressOIB_1">
      <item>BANKA CELJE d.d. Celje, OIB 24044360807, Malgajeva 16, 3000 Celje zastupanog po punomoćniku Odvjetničko društvo Andreis &amp; partneri</item>
    </derivirana_varijabla>
  </DomainObject.Predmet.StrankaListFormatedWithAdressOIB>
  <DomainObject.Predmet.StrankaListNazivFormated>
    <izvorni_sadrzaj>
      <item>BANKA CELJE d.d. Celje</item>
    </izvorni_sadrzaj>
    <derivirana_varijabla naziv="DomainObject.Predmet.StrankaListNazivFormated_1">
      <item>BANKA CELJE d.d. Celje</item>
    </derivirana_varijabla>
  </DomainObject.Predmet.StrankaListNazivFormated>
  <DomainObject.Predmet.StrankaListNazivFormatedOIB>
    <izvorni_sadrzaj>
      <item>BANKA CELJE d.d. Celje, OIB 24044360807</item>
    </izvorni_sadrzaj>
    <derivirana_varijabla naziv="DomainObject.Predmet.StrankaListNazivFormatedOIB_1">
      <item>BANKA CELJE d.d. Celje, OIB 24044360807</item>
    </derivirana_varijabla>
  </DomainObject.Predmet.StrankaListNazivFormatedOIB>
  <DomainObject.Predmet.ProtuStrankaListFormated>
    <izvorni_sadrzaj>
      <item>DOLINA PROJEKT d.o.o.  Pula</item>
    </izvorni_sadrzaj>
    <derivirana_varijabla naziv="DomainObject.Predmet.ProtuStrankaListFormated_1">
      <item>DOLINA PROJEKT d.o.o.  Pula</item>
    </derivirana_varijabla>
  </DomainObject.Predmet.ProtuStrankaListFormated>
  <DomainObject.Predmet.ProtuStrankaListFormatedOIB>
    <izvorni_sadrzaj>
      <item>DOLINA PROJEKT d.o.o.  Pula, OIB 21357449112</item>
    </izvorni_sadrzaj>
    <derivirana_varijabla naziv="DomainObject.Predmet.ProtuStrankaListFormatedOIB_1">
      <item>DOLINA PROJEKT d.o.o.  Pula, OIB 21357449112</item>
    </derivirana_varijabla>
  </DomainObject.Predmet.ProtuStrankaListFormatedOIB>
  <DomainObject.Predmet.ProtuStrankaListFormatedWithAdress>
    <izvorni_sadrzaj>
      <item>DOLINA PROJEKT d.o.o.  Pula, Ciscuttijeva 15, 52100 Pula</item>
    </izvorni_sadrzaj>
    <derivirana_varijabla naziv="DomainObject.Predmet.ProtuStrankaListFormatedWithAdress_1">
      <item>DOLINA PROJEKT d.o.o.  Pula, Ciscuttijeva 15, 52100 Pula</item>
    </derivirana_varijabla>
  </DomainObject.Predmet.ProtuStrankaListFormatedWithAdress>
  <DomainObject.Predmet.ProtuStrankaListFormatedWithAdressOIB>
    <izvorni_sadrzaj>
      <item>DOLINA PROJEKT d.o.o.  Pula, OIB 21357449112, Ciscuttijeva 15, 52100 Pula</item>
    </izvorni_sadrzaj>
    <derivirana_varijabla naziv="DomainObject.Predmet.ProtuStrankaListFormatedWithAdressOIB_1">
      <item>DOLINA PROJEKT d.o.o.  Pula, OIB 21357449112, Ciscuttijeva 15, 52100 Pula</item>
    </derivirana_varijabla>
  </DomainObject.Predmet.ProtuStrankaListFormatedWithAdressOIB>
  <DomainObject.Predmet.ProtuStrankaListNazivFormated>
    <izvorni_sadrzaj>
      <item>DOLINA PROJEKT d.o.o.  Pula</item>
    </izvorni_sadrzaj>
    <derivirana_varijabla naziv="DomainObject.Predmet.ProtuStrankaListNazivFormated_1">
      <item>DOLINA PROJEKT d.o.o.  Pula</item>
    </derivirana_varijabla>
  </DomainObject.Predmet.ProtuStrankaListNazivFormated>
  <DomainObject.Predmet.ProtuStrankaListNazivFormatedOIB>
    <izvorni_sadrzaj>
      <item>DOLINA PROJEKT d.o.o.  Pula, OIB 21357449112</item>
    </izvorni_sadrzaj>
    <derivirana_varijabla naziv="DomainObject.Predmet.ProtuStrankaListNazivFormatedOIB_1">
      <item>DOLINA PROJEKT d.o.o.  Pula, OIB 21357449112</item>
    </derivirana_varijabla>
  </DomainObject.Predmet.ProtuStrankaListNazivFormatedOIB>
  <DomainObject.Predmet.OstaliListFormated>
    <izvorni_sadrzaj>
      <item>Odvjetničko društvo Andreis &amp; partneri punomoćnik sudionika u postupku BANKA CELJE d.d. Celje</item>
      <item>VLASTA MAJSTOROVIĆ</item>
      <item>GRAD PULA</item>
      <item>ŽUPANIJSKO DRŽAVNO ODVJETNIŠTVO PULA</item>
      <item>OD ŠEBETIĆ &amp; PARTNERI</item>
    </izvorni_sadrzaj>
    <derivirana_varijabla naziv="DomainObject.Predmet.OstaliListFormated_1">
      <item>Odvjetničko društvo Andreis &amp; partneri punomoćnik sudionika u postupku BANKA CELJE d.d. Celje</item>
      <item>VLASTA MAJSTOROVIĆ</item>
      <item>GRAD PULA</item>
      <item>ŽUPANIJSKO DRŽAVNO ODVJETNIŠTVO PULA</item>
      <item>OD ŠEBETIĆ &amp; PARTNERI</item>
    </derivirana_varijabla>
  </DomainObject.Predmet.OstaliListFormated>
  <DomainObject.Predmet.OstaliListFormatedOIB>
    <izvorni_sadrzaj>
      <item>Odvjetničko društvo Andreis &amp; partneri, OIB 83427315907 punomoćnik sudionika u postupku BANKA CELJE d.d. Celje</item>
      <item>VLASTA MAJSTOROVIĆ, OIB 78258328195</item>
      <item>GRAD PULA</item>
      <item>ŽUPANIJSKO DRŽAVNO ODVJETNIŠTVO PULA</item>
      <item>OD ŠEBETIĆ &amp; PARTNERI</item>
    </izvorni_sadrzaj>
    <derivirana_varijabla naziv="DomainObject.Predmet.OstaliListFormatedOIB_1">
      <item>Odvjetničko društvo Andreis &amp; partneri, OIB 83427315907 punomoćnik sudionika u postupku BANKA CELJE d.d. Celje</item>
      <item>VLASTA MAJSTOROVIĆ, OIB 78258328195</item>
      <item>GRAD PULA</item>
      <item>ŽUPANIJSKO DRŽAVNO ODVJETNIŠTVO PULA</item>
      <item>OD ŠEBETIĆ &amp; PARTNERI</item>
    </derivirana_varijabla>
  </DomainObject.Predmet.OstaliListFormatedOIB>
  <DomainObject.Predmet.OstaliListFormatedWithAdress>
    <izvorni_sadrzaj>
      <item>Odvjetničko društvo Andreis &amp; partneri, Pavla Hatza 8, 10000 Zagreb punomoćnik sudionika u postupku BANKA CELJE d.d. Celje</item>
      <item>VLASTA MAJSTOROVIĆ, Koparska 37, 52100 Pula</item>
      <item>GRAD PULA, Forum 1, 52100 Pula</item>
      <item>ŽUPANIJSKO DRŽAVNO ODVJETNIŠTVO PULA, Kranjčevićeva 8, 52100 Pula</item>
      <item>OD ŠEBETIĆ &amp; PARTNERI, Đurđićeva 6, 10000 Zagreb</item>
    </izvorni_sadrzaj>
    <derivirana_varijabla naziv="DomainObject.Predmet.OstaliListFormatedWithAdress_1">
      <item>Odvjetničko društvo Andreis &amp; partneri, Pavla Hatza 8, 10000 Zagreb punomoćnik sudionika u postupku BANKA CELJE d.d. Celje</item>
      <item>VLASTA MAJSTOROVIĆ, Koparska 37, 52100 Pula</item>
      <item>GRAD PULA, Forum 1, 52100 Pula</item>
      <item>ŽUPANIJSKO DRŽAVNO ODVJETNIŠTVO PULA, Kranjčevićeva 8, 52100 Pula</item>
      <item>OD ŠEBETIĆ &amp; PARTNERI, Đurđićeva 6, 10000 Zagreb</item>
    </derivirana_varijabla>
  </DomainObject.Predmet.OstaliListFormatedWithAdress>
  <DomainObject.Predmet.OstaliListFormatedWithAdressOIB>
    <izvorni_sadrzaj>
      <item>Odvjetničko društvo Andreis &amp; partneri, OIB 83427315907, Pavla Hatza 8, 10000 Zagreb punomoćnik sudionika u postupku BANKA CELJE d.d. Celje</item>
      <item>VLASTA MAJSTOROVIĆ, OIB 78258328195, Koparska 37, 52100 Pula</item>
      <item>GRAD PULA, Forum 1, 52100 Pula</item>
      <item>ŽUPANIJSKO DRŽAVNO ODVJETNIŠTVO PULA, Kranjčevićeva 8, 52100 Pula</item>
      <item>OD ŠEBETIĆ &amp; PARTNERI, Đurđićeva 6, 10000 Zagreb</item>
    </izvorni_sadrzaj>
    <derivirana_varijabla naziv="DomainObject.Predmet.OstaliListFormatedWithAdressOIB_1">
      <item>Odvjetničko društvo Andreis &amp; partneri, OIB 83427315907, Pavla Hatza 8, 10000 Zagreb punomoćnik sudionika u postupku BANKA CELJE d.d. Celje</item>
      <item>VLASTA MAJSTOROVIĆ, OIB 78258328195, Koparska 37, 52100 Pula</item>
      <item>GRAD PULA, Forum 1, 52100 Pula</item>
      <item>ŽUPANIJSKO DRŽAVNO ODVJETNIŠTVO PULA, Kranjčevićeva 8, 52100 Pula</item>
      <item>OD ŠEBETIĆ &amp; PARTNERI, Đurđićeva 6, 10000 Zagreb</item>
    </derivirana_varijabla>
  </DomainObject.Predmet.OstaliListFormatedWithAdressOIB>
  <DomainObject.Predmet.OstaliListNazivFormated>
    <izvorni_sadrzaj>
      <item>Odvjetničko društvo Andreis &amp; partneri</item>
      <item>VLASTA MAJSTOROVIĆ</item>
      <item>GRAD PULA</item>
      <item>ŽUPANIJSKO DRŽAVNO ODVJETNIŠTVO PULA</item>
      <item>OD ŠEBETIĆ &amp; PARTNERI</item>
    </izvorni_sadrzaj>
    <derivirana_varijabla naziv="DomainObject.Predmet.OstaliListNazivFormated_1">
      <item>Odvjetničko društvo Andreis &amp; partneri</item>
      <item>VLASTA MAJSTOROVIĆ</item>
      <item>GRAD PULA</item>
      <item>ŽUPANIJSKO DRŽAVNO ODVJETNIŠTVO PULA</item>
      <item>OD ŠEBETIĆ &amp; PARTNERI</item>
    </derivirana_varijabla>
  </DomainObject.Predmet.OstaliListNazivFormated>
  <DomainObject.Predmet.OstaliListNazivFormatedOIB>
    <izvorni_sadrzaj>
      <item>Odvjetničko društvo Andreis &amp; partneri, OIB 83427315907</item>
      <item>VLASTA MAJSTOROVIĆ, OIB 78258328195</item>
      <item>GRAD PULA</item>
      <item>ŽUPANIJSKO DRŽAVNO ODVJETNIŠTVO PULA</item>
      <item>OD ŠEBETIĆ &amp; PARTNERI</item>
    </izvorni_sadrzaj>
    <derivirana_varijabla naziv="DomainObject.Predmet.OstaliListNazivFormatedOIB_1">
      <item>Odvjetničko društvo Andreis &amp; partneri, OIB 83427315907</item>
      <item>VLASTA MAJSTOROVIĆ, OIB 78258328195</item>
      <item>GRAD PULA</item>
      <item>ŽUPANIJSKO DRŽAVNO ODVJETNIŠTVO PULA</item>
      <item>OD ŠEBETIĆ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BANKA CELJE d.d. Celje</izvorni_sadrzaj>
    <derivirana_varijabla naziv="DomainObject.Predmet.StrankaIDrugi_1">BANKA CELJE d.d. Celje</derivirana_varijabla>
  </DomainObject.Predmet.StrankaIDrugi>
  <DomainObject.Predmet.ProtustrankaIDrugi>
    <izvorni_sadrzaj>DOLINA PROJEKT d.o.o.  Pula</izvorni_sadrzaj>
    <derivirana_varijabla naziv="DomainObject.Predmet.ProtustrankaIDrugi_1">DOLINA PROJEKT d.o.o.  Pula</derivirana_varijabla>
  </DomainObject.Predmet.ProtustrankaIDrugi>
  <DomainObject.Predmet.StrankaIDrugiAdressOIB>
    <izvorni_sadrzaj>BANKA CELJE d.d. Celje, OIB 24044360807, Malgajeva 16, 3000 Celje</izvorni_sadrzaj>
    <derivirana_varijabla naziv="DomainObject.Predmet.StrankaIDrugiAdressOIB_1">BANKA CELJE d.d. Celje, OIB 24044360807, Malgajeva 16, 3000 Celje</derivirana_varijabla>
  </DomainObject.Predmet.StrankaIDrugiAdressOIB>
  <DomainObject.Predmet.ProtustrankaIDrugiAdressOIB>
    <izvorni_sadrzaj>DOLINA PROJEKT d.o.o.  Pula, OIB 21357449112, Ciscuttijeva 15, 52100 Pula</izvorni_sadrzaj>
    <derivirana_varijabla naziv="DomainObject.Predmet.ProtustrankaIDrugiAdressOIB_1">DOLINA PROJEKT d.o.o.  Pula, OIB 21357449112, Ciscuttijeva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BANKA CELJE d.d. Celje</item>
      <item>DOLINA PROJEKT d.o.o.  Pula</item>
      <item>Odvjetničko društvo Andreis &amp; partneri</item>
      <item>VLASTA MAJSTOROVIĆ</item>
      <item>GRAD PULA</item>
      <item>ŽUPANIJSKO DRŽAVNO ODVJETNIŠTVO PULA</item>
      <item>OD ŠEBETIĆ &amp; PARTNERI</item>
    </izvorni_sadrzaj>
    <derivirana_varijabla naziv="DomainObject.Predmet.SudioniciListNaziv_1">
      <item>BANKA CELJE d.d. Celje</item>
      <item>DOLINA PROJEKT d.o.o.  Pula</item>
      <item>Odvjetničko društvo Andreis &amp; partneri</item>
      <item>VLASTA MAJSTOROVIĆ</item>
      <item>GRAD PULA</item>
      <item>ŽUPANIJSKO DRŽAVNO ODVJETNIŠTVO PULA</item>
      <item>OD ŠEBETIĆ &amp; PARTNERI</item>
    </derivirana_varijabla>
  </DomainObject.Predmet.SudioniciListNaziv>
  <DomainObject.Predmet.SudioniciListAdressOIB>
    <izvorni_sadrzaj>
      <item>BANKA CELJE d.d. Celje, OIB 24044360807, Malgajeva 16,3000 Celje</item>
      <item>DOLINA PROJEKT d.o.o.  Pula, OIB 21357449112, Ciscuttijeva 15,52100 Pula</item>
      <item>Odvjetničko društvo Andreis &amp; partneri, OIB 83427315907, Pavla Hatza 8,10000 Zagreb</item>
      <item>VLASTA MAJSTOROVIĆ, OIB 78258328195, Koparska 37,52100 Pula</item>
      <item>GRAD PULA, Forum 1,52100 Pula</item>
      <item>ŽUPANIJSKO DRŽAVNO ODVJETNIŠTVO PULA, Kranjčevićeva 8,52100 Pula</item>
      <item>OD ŠEBETIĆ &amp; PARTNERI, Đurđićeva 6,10000 Zagreb</item>
    </izvorni_sadrzaj>
    <derivirana_varijabla naziv="DomainObject.Predmet.SudioniciListAdressOIB_1">
      <item>BANKA CELJE d.d. Celje, OIB 24044360807, Malgajeva 16,3000 Celje</item>
      <item>DOLINA PROJEKT d.o.o.  Pula, OIB 21357449112, Ciscuttijeva 15,52100 Pula</item>
      <item>Odvjetničko društvo Andreis &amp; partneri, OIB 83427315907, Pavla Hatza 8,10000 Zagreb</item>
      <item>VLASTA MAJSTOROVIĆ, OIB 78258328195, Koparska 37,52100 Pula</item>
      <item>GRAD PULA, Forum 1,52100 Pula</item>
      <item>ŽUPANIJSKO DRŽAVNO ODVJETNIŠTVO PULA, Kranjčevićeva 8,52100 Pula</item>
      <item>OD ŠEBETIĆ &amp; PARTNERI, Đurđićeva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24044360807</item>
      <item>, OIB 21357449112</item>
      <item>, OIB 83427315907</item>
      <item>, OIB 78258328195</item>
      <item>, OIB null</item>
      <item>, OIB null</item>
      <item>, OIB null</item>
    </izvorni_sadrzaj>
    <derivirana_varijabla naziv="DomainObject.Predmet.SudioniciListNazivOIB_1">
      <item>, OIB 24044360807</item>
      <item>, OIB 21357449112</item>
      <item>, OIB 83427315907</item>
      <item>, OIB 78258328195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327</properties:Words>
  <properties:Characters>1691</properties:Characters>
  <properties:Lines>43</properties:Lines>
  <properties:Paragraphs>16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2017-06-02T12:33:00Z</dcterms:created>
  <dc:creator>M San Grupa</dc:creator>
  <cp:lastModifiedBy>Renata Valić</cp:lastModifiedBy>
  <cp:lastPrinted>2015-02-20T07:31:00Z</cp:lastPrinted>
  <dcterms:modified xmlns:xsi="http://www.w3.org/2001/XMLSchema-instance" xsi:type="dcterms:W3CDTF">2017-06-05T12:01:00Z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