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542A5" w:rsidR="00D36FD8" w:rsidRPr="002A37B5">
        <w:trPr>
          <w:gridAfter w:val="1"/>
          <w:wAfter w:type="dxa" w:w="284"/>
        </w:trPr>
        <w:tc>
          <w:tcPr>
            <w:tcW w:type="dxa" w:w="2943"/>
          </w:tcPr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542A5" w:rsidR="00D36FD8" w:rsidRPr="002A37B5">
        <w:tc>
          <w:tcPr>
            <w:tcW w:type="dxa" w:w="3227"/>
            <w:gridSpan w:val="2"/>
          </w:tcPr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dfe56c" w14:paraId="cdfe56c" w:rsidRDefault="00E022E9" w:rsidP="00281BC7" w:rsidR="00E022E9" w:rsidRPr="00F97395">
      <w:pPr>
        <w15:collapsed w:val="false"/>
        <w:rPr>
          <w:bCs/>
        </w:rPr>
      </w:pPr>
    </w:p>
    <w:p w:rsidRDefault="00EF7C9A" w:rsidP="00EF7C9A" w:rsidR="00EF7C9A" w:rsidRPr="00F97395">
      <w:pPr>
        <w:jc w:val="center"/>
      </w:pPr>
      <w:r w:rsidRPr="00F97395">
        <w:t>R E P U B L I K A   H R V A T S K A</w:t>
      </w:r>
    </w:p>
    <w:p w:rsidRDefault="00281BC7" w:rsidP="00281BC7" w:rsidR="00281BC7" w:rsidRPr="00F97395">
      <w:r w:rsidRPr="00F97395">
        <w:tab/>
      </w:r>
      <w:r w:rsidRPr="00F97395">
        <w:tab/>
      </w:r>
      <w:r w:rsidRPr="00F97395">
        <w:tab/>
      </w:r>
      <w:r w:rsidRPr="00F97395">
        <w:tab/>
      </w:r>
      <w:r w:rsidRPr="00F97395">
        <w:tab/>
      </w:r>
    </w:p>
    <w:p w:rsidRDefault="00281BC7" w:rsidP="00281BC7" w:rsidR="00281BC7" w:rsidRPr="00F97395">
      <w:pPr>
        <w:jc w:val="center"/>
      </w:pPr>
      <w:r w:rsidRPr="00F97395">
        <w:t>R J E Š E N J E</w:t>
      </w:r>
    </w:p>
    <w:p w:rsidRDefault="00281BC7" w:rsidP="00281BC7" w:rsidR="00281BC7" w:rsidRPr="00F97395">
      <w:pPr>
        <w:jc w:val="center"/>
        <w:rPr>
          <w:bCs/>
        </w:rPr>
      </w:pPr>
    </w:p>
    <w:p w:rsidRDefault="00E022E9" w:rsidP="007B06CA" w:rsidR="002D5F98">
      <w:pPr>
        <w:ind w:firstLine="708"/>
        <w:jc w:val="both"/>
      </w:pPr>
      <w:r w:rsidRPr="00F97395">
        <w:rPr>
          <w:bCs/>
        </w:rPr>
        <w:t>Trgovački sud u Zadru</w:t>
      </w:r>
      <w:r w:rsidR="00F019EA" w:rsidRPr="00F97395">
        <w:rPr>
          <w:bCs/>
        </w:rPr>
        <w:t xml:space="preserve">, </w:t>
      </w:r>
      <w:r w:rsidRPr="00F97395">
        <w:rPr>
          <w:bCs/>
        </w:rPr>
        <w:t xml:space="preserve">po sutkinji Ani Markač, postupajući po prijedlogu za otvaranje stečajnog postupka nad </w:t>
      </w:r>
      <w:r w:rsidR="00EF752C" w:rsidRPr="00F97395">
        <w:rPr>
          <w:bCs/>
        </w:rPr>
        <w:t>dužnikom</w:t>
      </w:r>
      <w:r w:rsidR="00D36FD8">
        <w:rPr>
          <w:bCs/>
        </w:rPr>
        <w:t xml:space="preserve"> </w:t>
      </w:r>
      <w:r w:rsidR="008355C0" w:rsidRPr="002C1F1E">
        <w:t>BIRO TRGOVINA j.d.o.o. za trgovinu, Murvica, Ulica Kneza Domagoja 3, OIB: 62049852524</w:t>
      </w:r>
      <w:r w:rsidR="00A024C6">
        <w:t xml:space="preserve">, </w:t>
      </w:r>
      <w:r w:rsidR="000359E0">
        <w:t xml:space="preserve"> dana </w:t>
      </w:r>
      <w:r w:rsidR="008355C0">
        <w:t>29. travnja</w:t>
      </w:r>
      <w:r w:rsidR="000359E0">
        <w:t xml:space="preserve"> </w:t>
      </w:r>
      <w:r w:rsidR="0040175D">
        <w:t>2019</w:t>
      </w:r>
      <w:r w:rsidR="00A024C6">
        <w:t>.</w:t>
      </w:r>
      <w:r w:rsidR="002D5F98" w:rsidRPr="00F97395">
        <w:t xml:space="preserve">, </w:t>
      </w:r>
    </w:p>
    <w:p w:rsidRDefault="00204699" w:rsidP="007B06CA" w:rsidR="00204699" w:rsidRPr="007B06CA">
      <w:pPr>
        <w:ind w:firstLine="708"/>
        <w:jc w:val="both"/>
      </w:pPr>
    </w:p>
    <w:p w:rsidRDefault="00281BC7" w:rsidP="00281BC7" w:rsidR="00281BC7" w:rsidRPr="00F97395">
      <w:pPr>
        <w:jc w:val="center"/>
      </w:pPr>
      <w:r w:rsidRPr="00F97395">
        <w:t>r i j e š i o   j e</w:t>
      </w:r>
    </w:p>
    <w:p w:rsidRDefault="00751935" w:rsidP="00751935" w:rsidR="00751935" w:rsidRPr="00F97395">
      <w:pPr>
        <w:jc w:val="both"/>
        <w:rPr>
          <w:bCs/>
        </w:rPr>
      </w:pPr>
    </w:p>
    <w:p w:rsidRDefault="0009234B" w:rsidP="00EF752C" w:rsidR="0009234B" w:rsidRPr="00445E9A">
      <w:pPr>
        <w:jc w:val="both"/>
        <w:rPr>
          <w:color w:val="FF0000"/>
        </w:rPr>
      </w:pPr>
      <w:r w:rsidRPr="00132820">
        <w:rPr>
          <w:bCs/>
        </w:rPr>
        <w:t>1.</w:t>
      </w:r>
      <w:r w:rsidRPr="00132820">
        <w:rPr>
          <w:bCs/>
        </w:rPr>
        <w:tab/>
      </w:r>
      <w:r w:rsidR="0040175D">
        <w:rPr>
          <w:bCs/>
        </w:rPr>
        <w:t>Ivanka Bosotina iz Zadra, Dalmatinskog sabora 3, OIB: 81654623800</w:t>
      </w:r>
      <w:r w:rsidR="00445E9A">
        <w:t xml:space="preserve">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8355C0" w:rsidRPr="002C1F1E">
        <w:t>BIRO TRGOVINA j.d.o.o. za trgovinu, Murvica, Ulica Kneza Domagoja 3, OIB: 62049852524</w:t>
      </w:r>
      <w:r w:rsidR="000359E0">
        <w:t>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6C64F6" w:rsidR="006A6847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C64F6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6C64F6">
        <w:rPr>
          <w:rFonts w:cstheme="majorBidi" w:hAnsiTheme="majorBidi" w:asciiTheme="majorBidi"/>
          <w:bCs/>
        </w:rPr>
        <w:t xml:space="preserve">iti troškovi postupka i </w:t>
      </w:r>
      <w:r w:rsidR="006C64F6" w:rsidRPr="00D268F5">
        <w:rPr>
          <w:rFonts w:cstheme="majorBidi" w:hAnsiTheme="majorBidi" w:asciiTheme="majorBidi"/>
          <w:bCs/>
        </w:rPr>
        <w:t>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</w:t>
      </w:r>
      <w:r w:rsidR="006C64F6">
        <w:rPr>
          <w:bCs/>
        </w:rPr>
        <w:t xml:space="preserve">(trideset) </w:t>
      </w:r>
      <w:r w:rsidR="006A6847" w:rsidRPr="00132820">
        <w:rPr>
          <w:bCs/>
        </w:rPr>
        <w:t xml:space="preserve">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1E10A6" w:rsidP="00C30170" w:rsidR="001E10A6" w:rsidRPr="00132820">
      <w:pPr>
        <w:jc w:val="center"/>
        <w:rPr>
          <w:bCs/>
        </w:rPr>
      </w:pPr>
    </w:p>
    <w:p w:rsidRDefault="001E10A6" w:rsidP="0040175D" w:rsidR="000359E0">
      <w:pPr>
        <w:ind w:firstLine="708"/>
        <w:jc w:val="both"/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8355C0" w:rsidRPr="002C1F1E">
        <w:t>BIRO TRGOVINA j.d.o.o. za trgovinu, Murvica, Ulica Kneza Domagoja 3, OIB: 62049852524</w:t>
      </w:r>
      <w:r w:rsidR="000359E0">
        <w:t>.</w:t>
      </w:r>
    </w:p>
    <w:p w:rsidRDefault="00204699" w:rsidP="00204699" w:rsidR="00204699">
      <w:pPr>
        <w:ind w:firstLine="708"/>
        <w:jc w:val="both"/>
        <w:rPr>
          <w:bCs/>
        </w:rPr>
      </w:pPr>
    </w:p>
    <w:p w:rsidRDefault="00204699" w:rsidP="00204699" w:rsidR="000359E0" w:rsidRPr="00204699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Republika Hrvatska, Ministarstvo financija, Područni ured </w:t>
      </w:r>
      <w:r w:rsidR="008355C0">
        <w:rPr>
          <w:bCs/>
        </w:rPr>
        <w:t>Dalmacija</w:t>
      </w:r>
      <w:r w:rsidRPr="00D268F5">
        <w:rPr>
          <w:bCs/>
        </w:rPr>
        <w:t>, prijedlogom za pokretanje stečajnog postupka, s time da je prethodno od strane Financijsk</w:t>
      </w:r>
      <w:r>
        <w:rPr>
          <w:bCs/>
        </w:rPr>
        <w:t>e</w:t>
      </w:r>
      <w:r w:rsidRPr="00D268F5">
        <w:rPr>
          <w:bCs/>
        </w:rPr>
        <w:t xml:space="preserve"> agencije bi</w:t>
      </w:r>
      <w:r>
        <w:rPr>
          <w:bCs/>
        </w:rPr>
        <w:t>o</w:t>
      </w:r>
      <w:r w:rsidRPr="00D268F5">
        <w:rPr>
          <w:bCs/>
        </w:rPr>
        <w:t xml:space="preserve"> podnesen zahtjev za provedbu skraćenog stečajnog postupka, koji postupak je ovaj sud obustavio rješenjem poslovni broj St-</w:t>
      </w:r>
      <w:r w:rsidR="0096097E">
        <w:rPr>
          <w:bCs/>
        </w:rPr>
        <w:t>396/2018-7</w:t>
      </w:r>
      <w:r>
        <w:rPr>
          <w:bCs/>
        </w:rPr>
        <w:t xml:space="preserve"> od </w:t>
      </w:r>
      <w:r w:rsidR="0096097E">
        <w:rPr>
          <w:bCs/>
        </w:rPr>
        <w:t>31. siječnja 2019</w:t>
      </w:r>
      <w:r>
        <w:rPr>
          <w:bCs/>
        </w:rPr>
        <w:t xml:space="preserve">. </w:t>
      </w:r>
      <w:r w:rsidRPr="00D268F5">
        <w:rPr>
          <w:bCs/>
        </w:rPr>
        <w:t xml:space="preserve">sukladno odredbi čl. 433. u </w:t>
      </w:r>
      <w:r>
        <w:rPr>
          <w:bCs/>
        </w:rPr>
        <w:t xml:space="preserve">svezi čl. 431. Stečajnog zakona </w:t>
      </w:r>
      <w:r w:rsidRPr="00D268F5">
        <w:rPr>
          <w:bCs/>
        </w:rPr>
        <w:t>(Narodne novine br. 71/2015 i 104/2017)</w:t>
      </w:r>
      <w:r>
        <w:rPr>
          <w:bCs/>
        </w:rPr>
        <w:t xml:space="preserve">. Predmetno rješenje postalo je pravomoćno </w:t>
      </w:r>
      <w:r w:rsidR="0096097E">
        <w:rPr>
          <w:bCs/>
        </w:rPr>
        <w:t>19. veljače 2019.</w:t>
      </w:r>
      <w:r>
        <w:rPr>
          <w:bCs/>
        </w:rPr>
        <w:t xml:space="preserve"> </w:t>
      </w:r>
    </w:p>
    <w:p w:rsidRDefault="003E0535" w:rsidP="0040175D" w:rsidR="0020469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204699" w:rsidP="0040175D" w:rsidR="003E0535" w:rsidRPr="0040175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1E10A6" w:rsidRPr="00D268F5">
        <w:rPr>
          <w:rFonts w:cstheme="majorBidi" w:hAnsiTheme="majorBidi" w:asciiTheme="majorBidi"/>
          <w:bCs/>
        </w:rPr>
        <w:t>Na ročište za utvrđivanje uvjeta za otvaranje stečajnog postupka zastupni</w:t>
      </w:r>
      <w:r w:rsidR="000359E0">
        <w:rPr>
          <w:rFonts w:cstheme="majorBidi" w:hAnsiTheme="majorBidi" w:asciiTheme="majorBidi"/>
          <w:bCs/>
        </w:rPr>
        <w:t>k</w:t>
      </w:r>
      <w:r w:rsidR="001E10A6" w:rsidRPr="00D268F5">
        <w:rPr>
          <w:rFonts w:cstheme="majorBidi" w:hAnsiTheme="majorBidi" w:asciiTheme="majorBidi"/>
          <w:bCs/>
        </w:rPr>
        <w:t xml:space="preserve"> dužnika po zakonu </w:t>
      </w:r>
      <w:r w:rsidR="000359E0">
        <w:rPr>
          <w:rFonts w:cstheme="majorBidi" w:hAnsiTheme="majorBidi" w:asciiTheme="majorBidi"/>
          <w:bCs/>
        </w:rPr>
        <w:t xml:space="preserve">koji prebiva u </w:t>
      </w:r>
      <w:r w:rsidR="0096097E">
        <w:rPr>
          <w:rFonts w:cstheme="majorBidi" w:hAnsiTheme="majorBidi" w:asciiTheme="majorBidi"/>
          <w:bCs/>
        </w:rPr>
        <w:t>Mađarskoj</w:t>
      </w:r>
      <w:r w:rsidR="000359E0">
        <w:rPr>
          <w:rFonts w:cstheme="majorBidi" w:hAnsiTheme="majorBidi" w:asciiTheme="majorBidi"/>
          <w:bCs/>
        </w:rPr>
        <w:t xml:space="preserve"> nije </w:t>
      </w:r>
      <w:r w:rsidR="001E10A6" w:rsidRPr="00D268F5">
        <w:rPr>
          <w:rFonts w:cstheme="majorBidi" w:hAnsiTheme="majorBidi" w:asciiTheme="majorBidi"/>
          <w:bCs/>
        </w:rPr>
        <w:t>pristupi</w:t>
      </w:r>
      <w:r w:rsidR="000359E0">
        <w:rPr>
          <w:rFonts w:cstheme="majorBidi" w:hAnsiTheme="majorBidi" w:asciiTheme="majorBidi"/>
          <w:bCs/>
        </w:rPr>
        <w:t>o</w:t>
      </w:r>
      <w:r w:rsidR="001E10A6" w:rsidRPr="00D268F5">
        <w:rPr>
          <w:rFonts w:cstheme="majorBidi" w:hAnsiTheme="majorBidi" w:asciiTheme="majorBidi"/>
          <w:bCs/>
        </w:rPr>
        <w:t>.</w:t>
      </w:r>
      <w:r w:rsidR="006C64F6">
        <w:rPr>
          <w:rFonts w:cstheme="majorBidi" w:hAnsiTheme="majorBidi" w:asciiTheme="majorBidi"/>
          <w:bCs/>
        </w:rPr>
        <w:t xml:space="preserve"> </w:t>
      </w:r>
      <w:r w:rsidR="001E10A6" w:rsidRPr="00D268F5">
        <w:rPr>
          <w:bCs/>
        </w:rPr>
        <w:t>Sukladno čl. 119. Stečajnog zakona (Narodne novine br. 71/2015 i 1</w:t>
      </w:r>
      <w:r w:rsidR="000359E0">
        <w:rPr>
          <w:bCs/>
        </w:rPr>
        <w:t xml:space="preserve">04/2017), u konkretnom slučaju </w:t>
      </w:r>
      <w:r w:rsidR="001E10A6" w:rsidRPr="00D268F5">
        <w:rPr>
          <w:bCs/>
        </w:rPr>
        <w:t>imenovan je privremeni stečajni upravitelj koji će ispitati ima li stečajni dužnik imovine kojom bi se mogli pokriti troškovi postupka i vjerovnici.</w:t>
      </w:r>
    </w:p>
    <w:p w:rsidRDefault="00204699" w:rsidP="0040175D" w:rsidR="00204699">
      <w:pPr>
        <w:ind w:firstLine="708"/>
        <w:jc w:val="both"/>
      </w:pPr>
    </w:p>
    <w:p w:rsidRDefault="003E0535" w:rsidP="0040175D" w:rsidR="003E0535" w:rsidRPr="0040175D">
      <w:pPr>
        <w:ind w:firstLine="708"/>
        <w:jc w:val="both"/>
      </w:pPr>
      <w:r w:rsidRPr="00D268F5">
        <w:t>Sukladno članku 84. st. 1., a u svezi čl. 119. Stečajnog zakona izvršen je automatski izbor pr</w:t>
      </w:r>
      <w:r w:rsidR="0040175D">
        <w:t>ivremenog stečajnog upravitelja.</w:t>
      </w:r>
    </w:p>
    <w:p w:rsidRDefault="003E0535" w:rsidP="00B915C8" w:rsidR="00204699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</w:p>
    <w:p w:rsidRDefault="00204699" w:rsidP="00B915C8" w:rsidR="007B06CA">
      <w:pPr>
        <w:tabs>
          <w:tab w:pos="709" w:val="left"/>
        </w:tabs>
        <w:jc w:val="both"/>
        <w:rPr>
          <w:bCs/>
        </w:rPr>
      </w:pPr>
      <w:r>
        <w:rPr>
          <w:bCs/>
        </w:rPr>
        <w:lastRenderedPageBreak/>
        <w:tab/>
      </w:r>
      <w:r w:rsidR="003E0535" w:rsidRPr="00D268F5">
        <w:rPr>
          <w:bCs/>
        </w:rPr>
        <w:t>Privremeni stečajni upravitelj dužan je svoje izvješće dostaviti sudu u roku od 30 dana.</w:t>
      </w:r>
    </w:p>
    <w:p w:rsidRDefault="00204699" w:rsidP="00B915C8" w:rsidR="00204699">
      <w:pPr>
        <w:tabs>
          <w:tab w:pos="709" w:val="left"/>
        </w:tabs>
        <w:jc w:val="both"/>
        <w:rPr>
          <w:bCs/>
        </w:rPr>
      </w:pPr>
      <w:r>
        <w:rPr>
          <w:bCs/>
        </w:rPr>
        <w:tab/>
        <w:t xml:space="preserve">Slijedom navedenog odlučeno je kao u izreci ovog rješenja. </w:t>
      </w:r>
    </w:p>
    <w:p w:rsidRDefault="003E0535" w:rsidP="003E0535" w:rsidR="003E0535" w:rsidRPr="00D268F5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Zadru </w:t>
      </w:r>
      <w:r w:rsidR="0096097E">
        <w:rPr>
          <w:rFonts w:cstheme="majorBidi" w:hAnsiTheme="majorBidi" w:asciiTheme="majorBidi"/>
          <w:bCs/>
        </w:rPr>
        <w:t>29. travnja</w:t>
      </w:r>
      <w:r w:rsidR="000359E0">
        <w:rPr>
          <w:rFonts w:cstheme="majorBidi" w:hAnsiTheme="majorBidi" w:asciiTheme="majorBidi"/>
          <w:bCs/>
        </w:rPr>
        <w:t xml:space="preserve"> 2019. </w:t>
      </w:r>
      <w:r w:rsidRPr="00D268F5">
        <w:rPr>
          <w:rFonts w:cstheme="majorBidi" w:hAnsiTheme="majorBidi" w:asciiTheme="majorBidi"/>
          <w:bCs/>
        </w:rPr>
        <w:t xml:space="preserve">   </w:t>
      </w:r>
    </w:p>
    <w:p w:rsidRDefault="00DD6E77" w:rsidP="00DD6E77" w:rsidR="00DD6E77" w:rsidRPr="00132820">
      <w:pPr>
        <w:rPr>
          <w:bCs/>
        </w:rPr>
      </w:pPr>
    </w:p>
    <w:p w:rsidRDefault="00B55B7C" w:rsidP="00B55B7C" w:rsidR="00B55B7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B55B7C" w:rsidP="00B55B7C" w:rsidR="00B55B7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B06CA" w:rsidP="007B06CA" w:rsidR="007B06CA" w:rsidRPr="006F3E15"/>
    <w:p w:rsidRDefault="007B06CA" w:rsidP="007B06CA" w:rsidR="007B06CA">
      <w:pPr>
        <w:rPr>
          <w:szCs w:val="22"/>
        </w:rPr>
      </w:pPr>
    </w:p>
    <w:p w:rsidRDefault="007B06CA" w:rsidP="007B06CA" w:rsidR="007B06CA">
      <w:pPr>
        <w:rPr>
          <w:szCs w:val="22"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132820">
      <w:pPr>
        <w:rPr>
          <w:bCs/>
        </w:rPr>
      </w:pPr>
    </w:p>
    <w:p w:rsidRDefault="007B06CA" w:rsidP="008F3AD6" w:rsidR="007B06CA">
      <w:pPr>
        <w:rPr>
          <w:bCs/>
        </w:rPr>
      </w:pPr>
    </w:p>
    <w:p w:rsidRDefault="008F3AD6" w:rsidP="008F3AD6" w:rsidR="008F3AD6" w:rsidRPr="00132820">
      <w:pPr>
        <w:rPr>
          <w:bCs/>
        </w:rPr>
      </w:pPr>
      <w:r w:rsidRPr="00132820">
        <w:rPr>
          <w:bCs/>
        </w:rPr>
        <w:t xml:space="preserve">Dostaviti : </w:t>
      </w:r>
    </w:p>
    <w:p w:rsidRDefault="008F3AD6" w:rsidP="008F3AD6" w:rsidR="003E0535">
      <w:pPr>
        <w:numPr>
          <w:ilvl w:val="0"/>
          <w:numId w:val="1"/>
        </w:numPr>
        <w:rPr>
          <w:bCs/>
        </w:rPr>
      </w:pPr>
      <w:r w:rsidRPr="003E0535">
        <w:rPr>
          <w:bCs/>
        </w:rPr>
        <w:t>Privremeno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stečajno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upravitelj</w:t>
      </w:r>
      <w:r w:rsidR="003E0535" w:rsidRPr="003E0535">
        <w:rPr>
          <w:bCs/>
        </w:rPr>
        <w:t>u</w:t>
      </w:r>
      <w:r w:rsidRPr="003E0535">
        <w:rPr>
          <w:bCs/>
        </w:rPr>
        <w:t xml:space="preserve"> uz izjavu i potvrdu o imenovanju</w:t>
      </w:r>
      <w:r w:rsidR="006C4A82" w:rsidRPr="003E0535">
        <w:rPr>
          <w:bCs/>
        </w:rPr>
        <w:t xml:space="preserve">, </w:t>
      </w:r>
    </w:p>
    <w:p w:rsidRDefault="003024D4" w:rsidP="00BB4F73" w:rsidR="00BB4F73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e-</w:t>
      </w:r>
      <w:r w:rsidR="003E0535">
        <w:rPr>
          <w:bCs/>
        </w:rPr>
        <w:t>O</w:t>
      </w:r>
      <w:r w:rsidR="008F3AD6" w:rsidRPr="00132820">
        <w:rPr>
          <w:bCs/>
        </w:rPr>
        <w:t>glasna ploča</w:t>
      </w:r>
      <w:r w:rsidR="003E0535">
        <w:rPr>
          <w:bCs/>
        </w:rPr>
        <w:t xml:space="preserve"> sudova </w:t>
      </w:r>
    </w:p>
    <w:p w:rsidRDefault="00C30170" w:rsidP="00BB4F73" w:rsidR="00C30170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sudskom registru </w:t>
      </w:r>
    </w:p>
    <w:p w:rsidRDefault="008F3AD6" w:rsidP="009068CC" w:rsidR="00842CEB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u spis      </w:t>
      </w:r>
    </w:p>
    <w:sectPr w:rsidSect="006C64F6" w:rsidR="00842CEB" w:rsidRPr="00132820">
      <w:headerReference w:type="default" r:id="rId11"/>
      <w:headerReference w:type="first" r:id="rId12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204699" w:rsidR="0020469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355C0">
      <w:rPr>
        <w:sz w:val="22"/>
        <w:szCs w:val="22"/>
      </w:rPr>
      <w:t>71/2019-17</w:t>
    </w:r>
  </w:p>
  <w:p w:rsidRDefault="009C0FF2" w:rsidP="00B915C8" w:rsidR="009C0FF2" w:rsidRPr="00132820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355C0">
      <w:rPr>
        <w:sz w:val="22"/>
        <w:szCs w:val="22"/>
      </w:rPr>
      <w:t>71/2019-17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359E0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062E"/>
    <w:rsid w:val="001C347E"/>
    <w:rsid w:val="001E10A6"/>
    <w:rsid w:val="00204699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3E0535"/>
    <w:rsid w:val="0040175D"/>
    <w:rsid w:val="00406BA2"/>
    <w:rsid w:val="00445E9A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E1B92"/>
    <w:rsid w:val="006325DF"/>
    <w:rsid w:val="00665069"/>
    <w:rsid w:val="006A0BBF"/>
    <w:rsid w:val="006A6847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06CA"/>
    <w:rsid w:val="007B6657"/>
    <w:rsid w:val="007C75BF"/>
    <w:rsid w:val="007E7D17"/>
    <w:rsid w:val="007F26FC"/>
    <w:rsid w:val="008355C0"/>
    <w:rsid w:val="008355DC"/>
    <w:rsid w:val="00842CEB"/>
    <w:rsid w:val="008D1696"/>
    <w:rsid w:val="008E38E5"/>
    <w:rsid w:val="008F03DE"/>
    <w:rsid w:val="008F3AD6"/>
    <w:rsid w:val="00901D45"/>
    <w:rsid w:val="009068CC"/>
    <w:rsid w:val="00912922"/>
    <w:rsid w:val="00930EE4"/>
    <w:rsid w:val="0096097E"/>
    <w:rsid w:val="009B4456"/>
    <w:rsid w:val="009C0FF2"/>
    <w:rsid w:val="009D7950"/>
    <w:rsid w:val="009F62F2"/>
    <w:rsid w:val="00A024C6"/>
    <w:rsid w:val="00A5292A"/>
    <w:rsid w:val="00B12457"/>
    <w:rsid w:val="00B310F0"/>
    <w:rsid w:val="00B54808"/>
    <w:rsid w:val="00B55B7C"/>
    <w:rsid w:val="00B915C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36FD8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35909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36FD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B7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5B7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5B7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5B7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36FD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B7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5B7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5B7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5B7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65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St-71/2019</izvorni_sadrzaj>
    <derivirana_varijabla naziv="DomainObject.Predmet.OznakaBroj_1">St-71/2019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TRGOVINA j.d.o.o. za trgovinu</izvorni_sadrzaj>
    <derivirana_varijabla naziv="DomainObject.Predmet.ProtustrankaFormated_1">  BIRO TRGOVINA j.d.o.o. za trgovinu</derivirana_varijabla>
  </DomainObject.Predmet.ProtustrankaFormated>
  <DomainObject.Predmet.ProtustrankaFormatedOIB>
    <izvorni_sadrzaj>  BIRO TRGOVINA j.d.o.o. za trgovinu, OIB 62049852524</izvorni_sadrzaj>
    <derivirana_varijabla naziv="DomainObject.Predmet.ProtustrankaFormatedOIB_1">  BIRO TRGOVINA j.d.o.o. za trgovinu, OIB 62049852524</derivirana_varijabla>
  </DomainObject.Predmet.ProtustrankaFormatedOIB>
  <DomainObject.Predmet.ProtustrankaFormatedWithAdress>
    <izvorni_sadrzaj> BIRO TRGOVINA j.d.o.o. za trgovinu, Ulica Kneza Domagoja 3, 23000 Murvica</izvorni_sadrzaj>
    <derivirana_varijabla naziv="DomainObject.Predmet.ProtustrankaFormatedWithAdress_1"> BIRO TRGOVINA j.d.o.o. za trgovinu, Ulica Kneza Domagoja 3, 23000 Murvica</derivirana_varijabla>
  </DomainObject.Predmet.ProtustrankaFormatedWithAdress>
  <DomainObject.Predmet.ProtustrankaFormatedWithAdressOIB>
    <izvorni_sadrzaj> BIRO TRGOVINA j.d.o.o. za trgovinu, OIB 62049852524, Ulica Kneza Domagoja 3, 23000 Murvica</izvorni_sadrzaj>
    <derivirana_varijabla naziv="DomainObject.Predmet.ProtustrankaFormatedWithAdressOIB_1"> BIRO TRGOVINA j.d.o.o. za trgovinu, OIB 62049852524, Ulica Kneza Domagoja 3, 23000 Murvica</derivirana_varijabla>
  </DomainObject.Predmet.ProtustrankaFormatedWithAdressOIB>
  <DomainObject.Predmet.ProtustrankaWithAdress>
    <izvorni_sadrzaj>BIRO TRGOVINA j.d.o.o. za trgovinu Ulica Kneza Domagoja 3, 23000 Murvica</izvorni_sadrzaj>
    <derivirana_varijabla naziv="DomainObject.Predmet.ProtustrankaWithAdress_1">BIRO TRGOVINA j.d.o.o. za trgovinu Ulica Kneza Domagoja 3, 23000 Murvica</derivirana_varijabla>
  </DomainObject.Predmet.ProtustrankaWithAdress>
  <DomainObject.Predmet.ProtustrankaWithAdressOIB>
    <izvorni_sadrzaj>BIRO TRGOVINA j.d.o.o. za trgovinu, OIB 62049852524, Ulica Kneza Domagoja 3, 23000 Murvica</izvorni_sadrzaj>
    <derivirana_varijabla naziv="DomainObject.Predmet.ProtustrankaWithAdressOIB_1">BIRO TRGOVINA j.d.o.o. za trgovinu, OIB 62049852524, Ulica Kneza Domagoja 3, 23000 Murvica</derivirana_varijabla>
  </DomainObject.Predmet.ProtustrankaWithAdressOIB>
  <DomainObject.Predmet.ProtustrankaNazivFormated>
    <izvorni_sadrzaj>BIRO TRGOVINA j.d.o.o. za trgovinu</izvorni_sadrzaj>
    <derivirana_varijabla naziv="DomainObject.Predmet.ProtustrankaNazivFormated_1">BIRO TRGOVINA j.d.o.o. za trgovinu</derivirana_varijabla>
  </DomainObject.Predmet.ProtustrankaNazivFormated>
  <DomainObject.Predmet.ProtustrankaNazivFormatedOIB>
    <izvorni_sadrzaj>BIRO TRGOVINA j.d.o.o. za trgovinu, OIB 62049852524</izvorni_sadrzaj>
    <derivirana_varijabla naziv="DomainObject.Predmet.ProtustrankaNazivFormatedOIB_1">BIRO TRGOVINA j.d.o.o. za trgovinu, OIB 62049852524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BIRO TRGOVINA j.d.o.o. za trgovinu</item>
    </izvorni_sadrzaj>
    <derivirana_varijabla naziv="DomainObject.Predmet.ProtuStrankaListFormated_1">
      <item>BIRO TRGOVINA j.d.o.o. za trgovinu</item>
    </derivirana_varijabla>
  </DomainObject.Predmet.ProtuStrankaListFormated>
  <DomainObject.Predmet.ProtuStrankaListFormatedOIB>
    <izvorni_sadrzaj>
      <item>BIRO TRGOVINA j.d.o.o. za trgovinu, OIB 62049852524</item>
    </izvorni_sadrzaj>
    <derivirana_varijabla naziv="DomainObject.Predmet.ProtuStrankaListFormatedOIB_1">
      <item>BIRO TRGOVINA j.d.o.o. za trgovinu, OIB 62049852524</item>
    </derivirana_varijabla>
  </DomainObject.Predmet.ProtuStrankaListFormatedOIB>
  <DomainObject.Predmet.ProtuStrankaListFormatedWithAdress>
    <izvorni_sadrzaj>
      <item>BIRO TRGOVINA j.d.o.o. za trgovinu, Ulica Kneza Domagoja 3, 23000 Murvica</item>
    </izvorni_sadrzaj>
    <derivirana_varijabla naziv="DomainObject.Predmet.ProtuStrankaListFormatedWithAdress_1">
      <item>BIRO TRGOVINA j.d.o.o. za trgovinu, Ulica Kneza Domagoja 3, 23000 Murvica</item>
    </derivirana_varijabla>
  </DomainObject.Predmet.ProtuStrankaListFormatedWithAdress>
  <DomainObject.Predmet.ProtuStrankaListFormatedWithAdressOIB>
    <izvorni_sadrzaj>
      <item>BIRO TRGOVINA j.d.o.o. za trgovinu, OIB 62049852524, Ulica Kneza Domagoja 3, 23000 Murvica</item>
    </izvorni_sadrzaj>
    <derivirana_varijabla naziv="DomainObject.Predmet.ProtuStrankaListFormatedWithAdressOIB_1">
      <item>BIRO TRGOVINA j.d.o.o. za trgovinu, OIB 62049852524, Ulica Kneza Domagoja 3, 23000 Murvica</item>
    </derivirana_varijabla>
  </DomainObject.Predmet.ProtuStrankaListFormatedWithAdressOIB>
  <DomainObject.Predmet.ProtuStrankaListNazivFormated>
    <izvorni_sadrzaj>
      <item>BIRO TRGOVINA j.d.o.o. za trgovinu</item>
    </izvorni_sadrzaj>
    <derivirana_varijabla naziv="DomainObject.Predmet.ProtuStrankaListNazivFormated_1">
      <item>BIRO TRGOVINA j.d.o.o. za trgovinu</item>
    </derivirana_varijabla>
  </DomainObject.Predmet.ProtuStrankaListNazivFormated>
  <DomainObject.Predmet.ProtuStrankaListNazivFormatedOIB>
    <izvorni_sadrzaj>
      <item>BIRO TRGOVINA j.d.o.o. za trgovinu, OIB 62049852524</item>
    </izvorni_sadrzaj>
    <derivirana_varijabla naziv="DomainObject.Predmet.ProtuStrankaListNazivFormatedOIB_1">
      <item>BIRO TRGOVINA j.d.o.o. za trgovinu, OIB 62049852524</item>
    </derivirana_varijabla>
  </DomainObject.Predmet.ProtuStrankaListNazivFormatedOIB>
  <DomainObject.Predmet.OstaliListFormated>
    <izvorni_sadrzaj>
      <item>Eva Birone Sinka</item>
    </izvorni_sadrzaj>
    <derivirana_varijabla naziv="DomainObject.Predmet.OstaliListFormated_1">
      <item>Eva Birone Sinka</item>
    </derivirana_varijabla>
  </DomainObject.Predmet.OstaliListFormated>
  <DomainObject.Predmet.OstaliListFormatedOIB>
    <izvorni_sadrzaj>
      <item>Eva Birone Sinka</item>
    </izvorni_sadrzaj>
    <derivirana_varijabla naziv="DomainObject.Predmet.OstaliListFormatedOIB_1">
      <item>Eva Birone Sinka</item>
    </derivirana_varijabla>
  </DomainObject.Predmet.OstaliListFormatedOIB>
  <DomainObject.Predmet.OstaliListFormatedWithAdress>
    <izvorni_sadrzaj>
      <item>Eva Birone Sinka, Korponai utca 2, 10 Budimpešta </item>
    </izvorni_sadrzaj>
    <derivirana_varijabla naziv="DomainObject.Predmet.OstaliListFormatedWithAdress_1">
      <item>Eva Birone Sinka, Korponai utca 2, 10 Budimpešta </item>
    </derivirana_varijabla>
  </DomainObject.Predmet.OstaliListFormatedWithAdress>
  <DomainObject.Predmet.OstaliListFormatedWithAdressOIB>
    <izvorni_sadrzaj>
      <item>Eva Birone Sinka, Korponai utca 2, 10 Budimpešta </item>
    </izvorni_sadrzaj>
    <derivirana_varijabla naziv="DomainObject.Predmet.OstaliListFormatedWithAdressOIB_1">
      <item>Eva Birone Sinka, Korponai utca 2, 10 Budimpešta </item>
    </derivirana_varijabla>
  </DomainObject.Predmet.OstaliListFormatedWithAdressOIB>
  <DomainObject.Predmet.OstaliListNazivFormated>
    <izvorni_sadrzaj>
      <item>Eva Birone Sinka</item>
    </izvorni_sadrzaj>
    <derivirana_varijabla naziv="DomainObject.Predmet.OstaliListNazivFormated_1">
      <item>Eva Birone Sinka</item>
    </derivirana_varijabla>
  </DomainObject.Predmet.OstaliListNazivFormated>
  <DomainObject.Predmet.OstaliListNazivFormatedOIB>
    <izvorni_sadrzaj>
      <item>Eva Birone Sinka</item>
    </izvorni_sadrzaj>
    <derivirana_varijabla naziv="DomainObject.Predmet.OstaliListNazivFormatedOIB_1">
      <item>Eva Birone Sinka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BIRO TRGOVINA j.d.o.o. za trgovinu</izvorni_sadrzaj>
    <derivirana_varijabla naziv="DomainObject.Predmet.ProtustrankaIDrugi_1">BIRO TRGOVINA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BIRO TRGOVINA j.d.o.o. za trgovinu, OIB 62049852524, Ulica Kneza Domagoja 3, 23000 Murvica</izvorni_sadrzaj>
    <derivirana_varijabla naziv="DomainObject.Predmet.ProtustrankaIDrugiAdressOIB_1">BIRO TRGOVINA j.d.o.o. za trgovinu, OIB 62049852524, Ulica Kneza Domagoja 3,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TRGOVINA j.d.o.o. za trgovinu</item>
      <item>FINA</item>
      <item>Eva Birone Sinka</item>
    </izvorni_sadrzaj>
    <derivirana_varijabla naziv="DomainObject.Predmet.SudioniciListNaziv_1">
      <item>BIRO TRGOVINA j.d.o.o. za trgovinu</item>
      <item>FINA</item>
      <item>Eva Birone Sinka</item>
    </derivirana_varijabla>
  </DomainObject.Predmet.SudioniciListNaziv>
  <DomainObject.Predmet.SudioniciListAdressOIB>
    <izvorni_sadrzaj>
      <item>BIRO TRGOVINA j.d.o.o. za trgovinu, OIB 62049852524, Ulica Kneza Domagoja 3,23000 Murvica</item>
      <item>FINA, OIB 85821130368, Ivana Danila 4,23000 Zadar</item>
      <item>Eva Birone Sinka, Korponai utca 2,10 Budimpešta </item>
    </izvorni_sadrzaj>
    <derivirana_varijabla naziv="DomainObject.Predmet.SudioniciListAdressOIB_1">
      <item>BIRO TRGOVINA j.d.o.o. za trgovinu, OIB 62049852524, Ulica Kneza Domagoja 3,23000 Murvica</item>
      <item>FINA, OIB 85821130368, Ivana Danila 4,23000 Zadar</item>
      <item>Eva Birone Sinka, Korponai utca 2,10 Budimpešta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62049852524</item>
      <item>, OIB 85821130368</item>
      <item>, OIB null</item>
    </izvorni_sadrzaj>
    <derivirana_varijabla naziv="DomainObject.Predmet.SudioniciListNazivOIB_1">
      <item>, OIB 62049852524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St-71/2019-3</izvorni_sadrzaj>
    <derivirana_varijabla naziv="DomainObject.PredzadnjaOdlukaIzPredmeta.Oznaka_1">St-71/2019-3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AC5DE-7ADE-4A3E-BE69-F1898077E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2478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2019-04-29T11:54:00Z</dcterms:created>
  <dc:creator>Ardena Bajlo</dc:creator>
  <cp:lastModifiedBy>Martina Kalmeta</cp:lastModifiedBy>
  <cp:lastPrinted>2019-04-30T06:04:00Z</cp:lastPrinted>
  <dcterms:modified xmlns:xsi="http://www.w3.org/2001/XMLSchema-instance" xsi:type="dcterms:W3CDTF">2019-04-30T06:04:00Z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(St-71-19- RJEŠENJE -  privremeni stečajni upravitelj - BOSOTINA NAKON 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