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aeda" w14:paraId="f7caeda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B22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54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B22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542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B22542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hAnsi="Times New Roman" w:ascii="Times New Roman"/>
          <w:sz w:val="24"/>
          <w:szCs w:val="24"/>
        </w:rPr>
        <w:t>Zagreb, Amruševa 2/II</w:t>
      </w:r>
      <w:r w:rsidRPr="00B22542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7B71" w:rsidRPr="00B22542">
        <w:rPr>
          <w:rFonts w:cs="Times New Roman" w:hAnsi="Times New Roman" w:ascii="Times New Roman"/>
          <w:sz w:val="24"/>
          <w:szCs w:val="24"/>
        </w:rPr>
        <w:t>GLOBAL PRINT d.o.o., Zagreb, CMP Savica Šanci 9, OIB: 27727158485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7B71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7. rujna 2016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7B71" w:rsidRPr="00B22542">
        <w:rPr>
          <w:rFonts w:cs="Times New Roman" w:hAnsi="Times New Roman" w:ascii="Times New Roman"/>
          <w:sz w:val="24"/>
          <w:szCs w:val="24"/>
        </w:rPr>
        <w:t>GLOBAL PRINT d.o.o., Zagreb, CMP Savica Šanci 9, OIB: 27727158485</w:t>
      </w:r>
      <w:r w:rsidR="00C149FF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FE7B71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7. rujna 2017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B2254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B15F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Davorin Kapustić </w:t>
      </w:r>
      <w:r w:rsidR="008135C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EB15F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Ivanca, Ak. Mirka Maleza 4, OIB: 58634265045</w:t>
      </w:r>
      <w:r w:rsidR="008135C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B15F6" w:rsidRPr="00B22542">
        <w:rPr>
          <w:rFonts w:cs="Times New Roman" w:hAnsi="Times New Roman" w:ascii="Times New Roman"/>
          <w:sz w:val="24"/>
          <w:szCs w:val="24"/>
        </w:rPr>
        <w:t xml:space="preserve">GLOBAL PRINT d.o.o., Zagreb, CMP Savica Šanci 9, OIB: 27727158485 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6761C1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7. rujna 2017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B2254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761C1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prosinca 2016.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6761C1" w:rsidRPr="00B22542">
        <w:rPr>
          <w:rFonts w:cs="Times New Roman" w:hAnsi="Times New Roman" w:ascii="Times New Roman"/>
          <w:sz w:val="24"/>
          <w:szCs w:val="24"/>
        </w:rPr>
        <w:t>GLOBAL PRINT d.o.o., Zagreb, CMP Savica Šanci 9, OIB: 27727158485</w:t>
      </w:r>
      <w:r w:rsidR="00C149FF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6761C1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6852/2016</w:t>
      </w:r>
      <w:r w:rsidR="00026C85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6761C1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6. srpnja 2017</w:t>
      </w:r>
      <w:r w:rsidR="00026C85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Navedeni oglas objavljen je na e-oglasnoj ploči suda dana </w:t>
      </w:r>
      <w:r w:rsidR="006761C1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B22542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B2254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2542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7. r</w:t>
      </w:r>
      <w:r w:rsidR="007251B3"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B22542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B22542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B22542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B22542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B22542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B2254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254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>DNA:</w:t>
      </w:r>
    </w:p>
    <w:p w:rsidRDefault="00EC49B8" w:rsidP="00EC49B8" w:rsidR="00EC49B8" w:rsidRPr="00EC49B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Predlagatelju, FINA</w:t>
      </w:r>
    </w:p>
    <w:p w:rsidRDefault="00EC49B8" w:rsidP="00EC49B8" w:rsidR="00EC49B8" w:rsidRPr="00EC49B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Dužniku</w:t>
      </w:r>
    </w:p>
    <w:p w:rsidRDefault="00EC49B8" w:rsidP="00EC49B8" w:rsidR="00EC49B8" w:rsidRPr="00EC49B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Zakonskom zastupniku dužnika</w:t>
      </w:r>
    </w:p>
    <w:p w:rsidRDefault="00EC49B8" w:rsidP="00EC49B8" w:rsidR="00EC49B8" w:rsidRPr="00EC49B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Stečajnom upravitelju</w:t>
      </w:r>
    </w:p>
    <w:p w:rsidRDefault="00EC49B8" w:rsidP="00EC49B8" w:rsidR="00EC49B8" w:rsidRPr="00EC49B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Porezna uprava</w:t>
      </w:r>
    </w:p>
    <w:p w:rsidRDefault="00EC49B8" w:rsidP="00EC49B8" w:rsidR="00EC49B8" w:rsidRPr="00EC49B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ŽDP Zagreb</w:t>
      </w:r>
    </w:p>
    <w:p w:rsidRDefault="00EC49B8" w:rsidP="00EC49B8" w:rsidR="00EC49B8" w:rsidRPr="00EC49B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OGS Zagreb, zemljišnoknjižni odjel</w:t>
      </w:r>
    </w:p>
    <w:p w:rsidRDefault="00EC49B8" w:rsidP="00EC49B8" w:rsidR="00EC49B8" w:rsidRPr="00EC49B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e-oglasna ploča</w:t>
      </w:r>
    </w:p>
    <w:p w:rsidRDefault="00EC49B8" w:rsidP="00EC49B8" w:rsidR="008E4889" w:rsidRPr="008135C6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8"/>
          <w:lang w:eastAsia="hr-HR"/>
        </w:rPr>
      </w:pPr>
      <w:r>
        <w:rPr>
          <w:rFonts w:cs="Times New Roman" w:eastAsia="Times New Roman"/>
          <w:sz w:val="24"/>
          <w:lang w:eastAsia="hr-HR"/>
        </w:rPr>
        <w:t>sudski registar, po pravomoćnosti</w:t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  <w:r w:rsidR="00A96E13">
        <w:rPr>
          <w:rFonts w:cs="Times New Roman" w:eastAsia="Times New Roman"/>
          <w:sz w:val="24"/>
          <w:lang w:eastAsia="hr-HR"/>
        </w:rPr>
        <w:tab/>
      </w:r>
    </w:p>
    <w:p w:rsidRDefault="00345FCD" w:rsidP="008135C6" w:rsidR="00345FCD" w:rsidRPr="008135C6">
      <w:pPr>
        <w:pStyle w:val="Bezproreda"/>
        <w:rPr>
          <w:rFonts w:cs="Times New Roman" w:eastAsia="Times New Roman" w:hAnsi="Times New Roman" w:ascii="Times New Roman"/>
          <w:sz w:val="28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1DF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B22542" w:rsidR="00B22542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1A31DF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B22542">
      <w:rPr>
        <w:b/>
      </w:rPr>
      <w:t>Poslovni broj: 58. St-6852/2016</w:t>
    </w:r>
  </w:p>
  <w:p w:rsidRDefault="001A31DF" w:rsidR="00EB4DE6">
    <w:pPr>
      <w:pStyle w:val="Zaglavlje"/>
    </w:pPr>
  </w:p>
  <w:p w:rsidRDefault="001A31DF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1A31DF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>
          <w:rPr>
            <w:b/>
          </w:rPr>
          <w:t>6852/2016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95E86"/>
    <w:rsid w:val="000A3268"/>
    <w:rsid w:val="0014690A"/>
    <w:rsid w:val="00155293"/>
    <w:rsid w:val="00167B23"/>
    <w:rsid w:val="001949A3"/>
    <w:rsid w:val="001A31DF"/>
    <w:rsid w:val="002A4819"/>
    <w:rsid w:val="002B1598"/>
    <w:rsid w:val="002C1AEF"/>
    <w:rsid w:val="002F357C"/>
    <w:rsid w:val="002F35AE"/>
    <w:rsid w:val="00330535"/>
    <w:rsid w:val="00345FCD"/>
    <w:rsid w:val="003C1974"/>
    <w:rsid w:val="00421DA5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80281"/>
    <w:rsid w:val="0078318D"/>
    <w:rsid w:val="007A2200"/>
    <w:rsid w:val="007B0996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6564F"/>
    <w:rsid w:val="00DB3F0C"/>
    <w:rsid w:val="00DE4E4A"/>
    <w:rsid w:val="00EB15F6"/>
    <w:rsid w:val="00EC49B8"/>
    <w:rsid w:val="00ED487B"/>
    <w:rsid w:val="00ED4D5F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6852</izvorni_sadrzaj>
    <derivirana_varijabla naziv="DomainObject.Predmet.Broj_1">6852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St-6852/2016</izvorni_sadrzaj>
    <derivirana_varijabla naziv="DomainObject.Predmet.OznakaBroj_1">St-6852/2016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PRINT d.o.o.</izvorni_sadrzaj>
    <derivirana_varijabla naziv="DomainObject.Predmet.ProtustrankaFormated_1">  GLOBAL PRINT d.o.o.</derivirana_varijabla>
  </DomainObject.Predmet.ProtustrankaFormated>
  <DomainObject.Predmet.ProtustrankaFormatedOIB>
    <izvorni_sadrzaj>  GLOBAL PRINT d.o.o., OIB 27727158485</izvorni_sadrzaj>
    <derivirana_varijabla naziv="DomainObject.Predmet.ProtustrankaFormatedOIB_1">  GLOBAL PRINT d.o.o., OIB 27727158485</derivirana_varijabla>
  </DomainObject.Predmet.ProtustrankaFormatedOIB>
  <DomainObject.Predmet.ProtustrankaFormatedWithAdress>
    <izvorni_sadrzaj> GLOBAL PRINT d.o.o., Fallerovo šetalište 35, 10000 Zagreb</izvorni_sadrzaj>
    <derivirana_varijabla naziv="DomainObject.Predmet.ProtustrankaFormatedWithAdress_1"> GLOBAL PRINT d.o.o., Fallerovo šetalište 35, 10000 Zagreb</derivirana_varijabla>
  </DomainObject.Predmet.ProtustrankaFormatedWithAdress>
  <DomainObject.Predmet.ProtustrankaFormatedWithAdressOIB>
    <izvorni_sadrzaj> GLOBAL PRINT d.o.o., OIB 27727158485, Fallerovo šetalište 35, 10000 Zagreb</izvorni_sadrzaj>
    <derivirana_varijabla naziv="DomainObject.Predmet.ProtustrankaFormatedWithAdressOIB_1"> GLOBAL PRINT d.o.o., OIB 27727158485, Fallerovo šetalište 35, 10000 Zagreb</derivirana_varijabla>
  </DomainObject.Predmet.ProtustrankaFormatedWithAdressOIB>
  <DomainObject.Predmet.ProtustrankaWithAdress>
    <izvorni_sadrzaj>GLOBAL PRINT d.o.o. Fallerovo šetalište 35, 10000 Zagreb</izvorni_sadrzaj>
    <derivirana_varijabla naziv="DomainObject.Predmet.ProtustrankaWithAdress_1">GLOBAL PRINT d.o.o. Fallerovo šetalište 35, 10000 Zagreb</derivirana_varijabla>
  </DomainObject.Predmet.ProtustrankaWithAdress>
  <DomainObject.Predmet.ProtustrankaWithAdressOIB>
    <izvorni_sadrzaj>GLOBAL PRINT d.o.o., OIB 27727158485, Fallerovo šetalište 35, 10000 Zagreb</izvorni_sadrzaj>
    <derivirana_varijabla naziv="DomainObject.Predmet.ProtustrankaWithAdressOIB_1">GLOBAL PRINT d.o.o., OIB 27727158485, Fallerovo šetalište 35, 10000 Zagreb</derivirana_varijabla>
  </DomainObject.Predmet.ProtustrankaWithAdressOIB>
  <DomainObject.Predmet.ProtustrankaNazivFormated>
    <izvorni_sadrzaj>GLOBAL PRINT d.o.o.</izvorni_sadrzaj>
    <derivirana_varijabla naziv="DomainObject.Predmet.ProtustrankaNazivFormated_1">GLOBAL PRINT d.o.o.</derivirana_varijabla>
  </DomainObject.Predmet.ProtustrankaNazivFormated>
  <DomainObject.Predmet.ProtustrankaNazivFormatedOIB>
    <izvorni_sadrzaj>GLOBAL PRINT d.o.o., OIB 27727158485</izvorni_sadrzaj>
    <derivirana_varijabla naziv="DomainObject.Predmet.ProtustrankaNazivFormatedOIB_1">GLOBAL PRINT d.o.o., OIB 27727158485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PRINT d.o.o.</item>
    </izvorni_sadrzaj>
    <derivirana_varijabla naziv="DomainObject.Predmet.ProtuStrankaListFormated_1">
      <item>GLOBAL PRINT d.o.o.</item>
    </derivirana_varijabla>
  </DomainObject.Predmet.ProtuStrankaListFormated>
  <DomainObject.Predmet.ProtuStrankaListFormatedOIB>
    <izvorni_sadrzaj>
      <item>GLOBAL PRINT d.o.o., OIB 27727158485</item>
    </izvorni_sadrzaj>
    <derivirana_varijabla naziv="DomainObject.Predmet.ProtuStrankaListFormatedOIB_1">
      <item>GLOBAL PRINT d.o.o., OIB 27727158485</item>
    </derivirana_varijabla>
  </DomainObject.Predmet.ProtuStrankaListFormatedOIB>
  <DomainObject.Predmet.ProtuStrankaListFormatedWithAdress>
    <izvorni_sadrzaj>
      <item>GLOBAL PRINT d.o.o., Fallerovo šetalište 35, 10000 Zagreb</item>
    </izvorni_sadrzaj>
    <derivirana_varijabla naziv="DomainObject.Predmet.ProtuStrankaListFormatedWithAdress_1">
      <item>GLOBAL PRINT d.o.o., Fallerovo šetalište 35, 10000 Zagreb</item>
    </derivirana_varijabla>
  </DomainObject.Predmet.ProtuStrankaListFormatedWithAdress>
  <DomainObject.Predmet.ProtuStrankaListFormatedWithAdressOIB>
    <izvorni_sadrzaj>
      <item>GLOBAL PRINT d.o.o., OIB 27727158485, Fallerovo šetalište 35, 10000 Zagreb</item>
    </izvorni_sadrzaj>
    <derivirana_varijabla naziv="DomainObject.Predmet.ProtuStrankaListFormatedWithAdressOIB_1">
      <item>GLOBAL PRINT d.o.o., OIB 27727158485, Fallerovo šetalište 35, 10000 Zagreb</item>
    </derivirana_varijabla>
  </DomainObject.Predmet.ProtuStrankaListFormatedWithAdressOIB>
  <DomainObject.Predmet.ProtuStrankaListNazivFormated>
    <izvorni_sadrzaj>
      <item>GLOBAL PRINT d.o.o.</item>
    </izvorni_sadrzaj>
    <derivirana_varijabla naziv="DomainObject.Predmet.ProtuStrankaListNazivFormated_1">
      <item>GLOBAL PRINT d.o.o.</item>
    </derivirana_varijabla>
  </DomainObject.Predmet.ProtuStrankaListNazivFormated>
  <DomainObject.Predmet.ProtuStrankaListNazivFormatedOIB>
    <izvorni_sadrzaj>
      <item>GLOBAL PRINT d.o.o., OIB 27727158485</item>
    </izvorni_sadrzaj>
    <derivirana_varijabla naziv="DomainObject.Predmet.ProtuStrankaListNazivFormatedOIB_1">
      <item>GLOBAL PRINT d.o.o., OIB 27727158485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PRINT d.o.o.</izvorni_sadrzaj>
    <derivirana_varijabla naziv="DomainObject.Predmet.ProtustrankaIDrugi_1">GLOBAL PRINT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GLOBAL PRINT d.o.o., OIB 27727158485, Fallerovo šetalište 35, 10000 Zagreb</izvorni_sadrzaj>
    <derivirana_varijabla naziv="DomainObject.Predmet.ProtustrankaIDrugiAdressOIB_1">GLOBAL PRINT d.o.o., OIB 27727158485,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PRINT d.o.o.</item>
    </izvorni_sadrzaj>
    <derivirana_varijabla naziv="DomainObject.Predmet.SudioniciListNaziv_1">
      <item>FINA Regionalni centar Zagreb</item>
      <item>GLOBAL PRINT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GLOBAL PRINT d.o.o., OIB 27727158485, Fallerovo šetalište 35,10000 Zagreb</item>
    </izvorni_sadrzaj>
    <derivirana_varijabla naziv="DomainObject.Predmet.SudioniciListAdressOIB_1">
      <item>FINA Regionalni centar Zagreb, OIB 85821130368, Trg svibanjskih žrtava 1995.1,10000 Zagreb</item>
      <item>GLOBAL PRINT d.o.o., OIB 27727158485,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27727158485</item>
    </izvorni_sadrzaj>
    <derivirana_varijabla naziv="DomainObject.Predmet.SudioniciListNazivOIB_1">
      <item>, OIB 85821130368</item>
      <item>, OIB 27727158485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2418</properties:Characters>
  <properties:Lines>82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2017-09-07T11:47:00Z</dcterms:created>
  <dc:creator>Joško Livaković</dc:creator>
  <cp:lastModifiedBy>Anđelka Mandarić</cp:lastModifiedBy>
  <cp:lastPrinted>2017-09-07T11:47:00Z</cp:lastPrinted>
  <dcterms:modified xmlns:xsi="http://www.w3.org/2001/XMLSchema-instance" xsi:type="dcterms:W3CDTF">2017-09-07T11:57:00Z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