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0f22" w14:paraId="09c0f22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8F4445">
        <w:rPr>
          <w:szCs w:val="20"/>
        </w:rPr>
        <w:t>496</w:t>
      </w:r>
      <w:proofErr w:type="spellEnd"/>
      <w:r w:rsidR="00744281">
        <w:rPr>
          <w:szCs w:val="20"/>
        </w:rPr>
        <w:t>/</w:t>
      </w:r>
      <w:proofErr w:type="spellStart"/>
      <w:r w:rsidR="00744281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E4A51">
        <w:rPr>
          <w:lang w:val="pt-BR"/>
        </w:rPr>
        <w:t xml:space="preserve">MARTINKO DIZAJN j.d.o.o., </w:t>
      </w:r>
      <w:r w:rsidR="005F347A">
        <w:rPr>
          <w:lang w:val="pt-BR"/>
        </w:rPr>
        <w:t xml:space="preserve">Zagreb, Preradovićeva 9, OIB: </w:t>
      </w:r>
      <w:proofErr w:type="spellStart"/>
      <w:r w:rsidR="00852A23" w:rsidRPr="00852A23">
        <w:t>88957965892</w:t>
      </w:r>
      <w:proofErr w:type="spellEnd"/>
      <w:r w:rsidR="00852A23">
        <w:t xml:space="preserve">, </w:t>
      </w:r>
      <w:proofErr w:type="spellStart"/>
      <w:r w:rsidR="00240D6C">
        <w:t>28</w:t>
      </w:r>
      <w:proofErr w:type="spellEnd"/>
      <w:r w:rsidR="00240D6C">
        <w:t>. 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024FFC" w:rsidP="00024FFC" w:rsidR="00024FFC">
      <w:pPr>
        <w:ind w:firstLine="708"/>
        <w:jc w:val="both"/>
      </w:pPr>
      <w:r>
        <w:t xml:space="preserve">Ponovno se nalaže osobi ovlaštenoj za zastupanje dužnika </w:t>
      </w:r>
      <w:r w:rsidR="002D5684" w:rsidRPr="007D5644">
        <w:t>dužnika Ivon</w:t>
      </w:r>
      <w:r w:rsidR="002D5684">
        <w:t>i</w:t>
      </w:r>
      <w:r w:rsidR="002D5684" w:rsidRPr="007D5644">
        <w:t xml:space="preserve"> </w:t>
      </w:r>
      <w:proofErr w:type="spellStart"/>
      <w:r w:rsidR="002D5684" w:rsidRPr="007D5644">
        <w:t>Martinko</w:t>
      </w:r>
      <w:proofErr w:type="spellEnd"/>
      <w:r w:rsidR="002D5684" w:rsidRPr="007D5644">
        <w:t xml:space="preserve">, </w:t>
      </w:r>
      <w:proofErr w:type="spellStart"/>
      <w:r w:rsidR="002D5684" w:rsidRPr="007D5644">
        <w:t>OIB</w:t>
      </w:r>
      <w:proofErr w:type="spellEnd"/>
      <w:r w:rsidR="002D5684" w:rsidRPr="007D5644">
        <w:t xml:space="preserve">: </w:t>
      </w:r>
      <w:proofErr w:type="spellStart"/>
      <w:r w:rsidR="002D5684" w:rsidRPr="007D5644">
        <w:t>15095272930</w:t>
      </w:r>
      <w:proofErr w:type="spellEnd"/>
      <w:r w:rsidR="002D5684">
        <w:t xml:space="preserve">, </w:t>
      </w:r>
      <w:r w:rsidR="002D5684" w:rsidRPr="007D5644">
        <w:t>Zagreb, Mesnička 5</w:t>
      </w:r>
      <w:r w:rsidR="002D5684">
        <w:t xml:space="preserve">, </w:t>
      </w:r>
      <w:r>
        <w:t xml:space="preserve">u roku od </w:t>
      </w:r>
      <w:r w:rsidR="002D5684">
        <w:t>3</w:t>
      </w:r>
      <w:r>
        <w:t xml:space="preserve"> dana dostaviti podatke o pravnoj i činjeničnoj osnovi u odnosu na "zalihu robe", te dokaze osobito isprave kojima se ti podaci mogu potkrijepiti i potvrditi da su ti podaci točni i potpuni i da ništa od imovine i obveza nije zatajeno. 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3649C">
        <w:t>28</w:t>
      </w:r>
      <w:proofErr w:type="spellEnd"/>
      <w:r w:rsidRPr="009B01DE">
        <w:t xml:space="preserve">. </w:t>
      </w:r>
      <w:r w:rsidR="00E3649C">
        <w:t>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EC719F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29024D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>. st. 7. S</w:t>
      </w:r>
      <w:r w:rsidR="0029024D">
        <w:rPr>
          <w:szCs w:val="20"/>
        </w:rPr>
        <w:t xml:space="preserve">tečajnog zakona </w:t>
      </w:r>
      <w:r w:rsidR="00DE2018">
        <w:rPr>
          <w:szCs w:val="20"/>
        </w:rPr>
        <w:t>–</w:t>
      </w:r>
      <w:r w:rsidR="0029024D">
        <w:rPr>
          <w:szCs w:val="20"/>
        </w:rPr>
        <w:t xml:space="preserve"> </w:t>
      </w:r>
      <w:r w:rsidR="00DE2018">
        <w:rPr>
          <w:szCs w:val="20"/>
        </w:rPr>
        <w:t xml:space="preserve">"Narodne novine" broj </w:t>
      </w:r>
      <w:proofErr w:type="spellStart"/>
      <w:r w:rsidR="00DE2018">
        <w:rPr>
          <w:szCs w:val="20"/>
        </w:rPr>
        <w:t>71</w:t>
      </w:r>
      <w:proofErr w:type="spellEnd"/>
      <w:r w:rsidR="00DE2018">
        <w:rPr>
          <w:szCs w:val="20"/>
        </w:rPr>
        <w:t>/</w:t>
      </w:r>
      <w:proofErr w:type="spellStart"/>
      <w:r w:rsidR="00DE2018">
        <w:rPr>
          <w:szCs w:val="20"/>
        </w:rPr>
        <w:t>15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EC719F" w:rsidP="00EC719F" w:rsidR="00EC719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C719F" w:rsidP="00EC719F" w:rsidR="002D5684" w:rsidRPr="005175F0">
      <w:pPr>
        <w:jc w:val="both"/>
      </w:pPr>
      <w:r>
        <w:t>Petra Čiček</w:t>
      </w:r>
    </w:p>
    <w:sectPr w:rsidSect="00FD5897" w:rsidR="002D5684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9440F"/>
    <w:multiLevelType w:val="hybridMultilevel"/>
    <w:tmpl w:val="8B9A3960"/>
    <w:lvl w:tplc="9ECEC582" w:ilvl="0">
      <w:start w:val="1"/>
      <w:numFmt w:val="upperRoman"/>
      <w:lvlText w:val="%1."/>
      <w:lvlJc w:val="left"/>
      <w:pPr>
        <w:ind w:hanging="720" w:left="180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1275FA6"/>
    <w:multiLevelType w:val="hybridMultilevel"/>
    <w:tmpl w:val="44E8E7E8"/>
    <w:lvl w:tplc="32846626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4FFC"/>
    <w:rsid w:val="00061B9F"/>
    <w:rsid w:val="00083A54"/>
    <w:rsid w:val="000A51FD"/>
    <w:rsid w:val="000B2164"/>
    <w:rsid w:val="000B5935"/>
    <w:rsid w:val="000D3AE2"/>
    <w:rsid w:val="000E5617"/>
    <w:rsid w:val="00104049"/>
    <w:rsid w:val="00106D58"/>
    <w:rsid w:val="00155710"/>
    <w:rsid w:val="00157C9F"/>
    <w:rsid w:val="00193353"/>
    <w:rsid w:val="001960F6"/>
    <w:rsid w:val="00197AB2"/>
    <w:rsid w:val="001B2479"/>
    <w:rsid w:val="001F78EC"/>
    <w:rsid w:val="0020014E"/>
    <w:rsid w:val="0023071D"/>
    <w:rsid w:val="00240D6C"/>
    <w:rsid w:val="00256E08"/>
    <w:rsid w:val="00263EAB"/>
    <w:rsid w:val="00284F66"/>
    <w:rsid w:val="002853D9"/>
    <w:rsid w:val="0029024D"/>
    <w:rsid w:val="002A045C"/>
    <w:rsid w:val="002B37B3"/>
    <w:rsid w:val="002D14D9"/>
    <w:rsid w:val="002D5684"/>
    <w:rsid w:val="002F0CC6"/>
    <w:rsid w:val="002F4318"/>
    <w:rsid w:val="003045B2"/>
    <w:rsid w:val="00335303"/>
    <w:rsid w:val="00383F00"/>
    <w:rsid w:val="003B298D"/>
    <w:rsid w:val="003B2BA6"/>
    <w:rsid w:val="003C7416"/>
    <w:rsid w:val="003E6F6A"/>
    <w:rsid w:val="003F2F8E"/>
    <w:rsid w:val="003F4C86"/>
    <w:rsid w:val="004251D8"/>
    <w:rsid w:val="00426358"/>
    <w:rsid w:val="00427D3D"/>
    <w:rsid w:val="004331EC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E7A19"/>
    <w:rsid w:val="00507B9A"/>
    <w:rsid w:val="00514E87"/>
    <w:rsid w:val="005175F0"/>
    <w:rsid w:val="00543E1D"/>
    <w:rsid w:val="00560850"/>
    <w:rsid w:val="00572BB5"/>
    <w:rsid w:val="00577F74"/>
    <w:rsid w:val="00581236"/>
    <w:rsid w:val="00597C1F"/>
    <w:rsid w:val="005A2641"/>
    <w:rsid w:val="005A6C44"/>
    <w:rsid w:val="005B6414"/>
    <w:rsid w:val="005C43E7"/>
    <w:rsid w:val="005E291B"/>
    <w:rsid w:val="005E5D6E"/>
    <w:rsid w:val="005F347A"/>
    <w:rsid w:val="00631AAB"/>
    <w:rsid w:val="00637B8B"/>
    <w:rsid w:val="00650335"/>
    <w:rsid w:val="00667D11"/>
    <w:rsid w:val="00671DA8"/>
    <w:rsid w:val="0067286F"/>
    <w:rsid w:val="00674BF5"/>
    <w:rsid w:val="00675368"/>
    <w:rsid w:val="00691D50"/>
    <w:rsid w:val="006972DD"/>
    <w:rsid w:val="006A20F5"/>
    <w:rsid w:val="006A44EA"/>
    <w:rsid w:val="006A4DB0"/>
    <w:rsid w:val="006A4F31"/>
    <w:rsid w:val="006C3B87"/>
    <w:rsid w:val="006E0A4B"/>
    <w:rsid w:val="007071D6"/>
    <w:rsid w:val="00740CB5"/>
    <w:rsid w:val="00744281"/>
    <w:rsid w:val="00795B21"/>
    <w:rsid w:val="007A2B09"/>
    <w:rsid w:val="007B6E2D"/>
    <w:rsid w:val="007C392E"/>
    <w:rsid w:val="00817E97"/>
    <w:rsid w:val="00825E59"/>
    <w:rsid w:val="008428E4"/>
    <w:rsid w:val="008449CB"/>
    <w:rsid w:val="00852A23"/>
    <w:rsid w:val="00865E71"/>
    <w:rsid w:val="0088375F"/>
    <w:rsid w:val="008862D5"/>
    <w:rsid w:val="008B344C"/>
    <w:rsid w:val="008C59B4"/>
    <w:rsid w:val="008D44CD"/>
    <w:rsid w:val="008D74ED"/>
    <w:rsid w:val="008F4445"/>
    <w:rsid w:val="00900528"/>
    <w:rsid w:val="00913A61"/>
    <w:rsid w:val="00930BEA"/>
    <w:rsid w:val="00933F21"/>
    <w:rsid w:val="00941F76"/>
    <w:rsid w:val="00957DFE"/>
    <w:rsid w:val="00973CCF"/>
    <w:rsid w:val="0098590C"/>
    <w:rsid w:val="0098614F"/>
    <w:rsid w:val="00995991"/>
    <w:rsid w:val="009A181D"/>
    <w:rsid w:val="009A28E1"/>
    <w:rsid w:val="009B01DE"/>
    <w:rsid w:val="009D49AC"/>
    <w:rsid w:val="009E189D"/>
    <w:rsid w:val="009E45DD"/>
    <w:rsid w:val="009E4A5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204AE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12585"/>
    <w:rsid w:val="00C32872"/>
    <w:rsid w:val="00C3392D"/>
    <w:rsid w:val="00C47B40"/>
    <w:rsid w:val="00C61963"/>
    <w:rsid w:val="00C64A90"/>
    <w:rsid w:val="00CB1327"/>
    <w:rsid w:val="00D11261"/>
    <w:rsid w:val="00D20F90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4E22"/>
    <w:rsid w:val="00DD6BFE"/>
    <w:rsid w:val="00DD7054"/>
    <w:rsid w:val="00DE2018"/>
    <w:rsid w:val="00E021BF"/>
    <w:rsid w:val="00E3649C"/>
    <w:rsid w:val="00E41DE5"/>
    <w:rsid w:val="00E54893"/>
    <w:rsid w:val="00E836E8"/>
    <w:rsid w:val="00E90CCE"/>
    <w:rsid w:val="00EA6858"/>
    <w:rsid w:val="00EB2A2A"/>
    <w:rsid w:val="00EC719F"/>
    <w:rsid w:val="00ED6659"/>
    <w:rsid w:val="00EF1B9B"/>
    <w:rsid w:val="00EF1C2C"/>
    <w:rsid w:val="00F168A2"/>
    <w:rsid w:val="00F542E0"/>
    <w:rsid w:val="00F72DDB"/>
    <w:rsid w:val="00F94DEE"/>
    <w:rsid w:val="00F976B4"/>
    <w:rsid w:val="00FB009E"/>
    <w:rsid w:val="00FC49BF"/>
    <w:rsid w:val="00FC73A5"/>
    <w:rsid w:val="00FD5897"/>
    <w:rsid w:val="00FF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1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43652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St-496/2017-15</izvorni_sadrzaj>
    <derivirana_varijabla naziv="DomainObject.Oznaka_1">St-496/2017-15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St-496/2017-15</izvorni_sadrzaj>
    <derivirana_varijabla naziv="DomainObject.PoslovniBrojDokumenta_1">St-496/2017-15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DA6B9-60A8-4348-AD96-0ED977C34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156</properties:Words>
  <properties:Characters>767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2017-09-28T07:54:00Z</dcterms:created>
  <dc:creator>Jelena Čuveljak</dc:creator>
  <cp:lastModifiedBy>Petra Čiček</cp:lastModifiedBy>
  <cp:lastPrinted>2017-09-28T08:12:00Z</cp:lastPrinted>
  <dcterms:modified xmlns:xsi="http://www.w3.org/2001/XMLSchema-instance" xsi:type="dcterms:W3CDTF">2017-09-28T08:12:00Z</dcterms:modified>
  <cp:revision>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