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4051" w14:paraId="c6d4051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E33BE">
        <w:t>741</w:t>
      </w:r>
      <w:r w:rsidR="00BE14DE">
        <w:t>/</w:t>
      </w:r>
      <w:r w:rsidR="00245588">
        <w:t>16-</w:t>
      </w:r>
      <w:r w:rsidR="00354143">
        <w:t>10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F21731" w:rsidRPr="00B230C0">
        <w:t>Financijske agencije</w:t>
      </w:r>
      <w:r w:rsidR="00F835AE" w:rsidRPr="00F21731">
        <w:rPr>
          <w:b/>
        </w:rPr>
        <w:t xml:space="preserve"> </w:t>
      </w:r>
      <w:r w:rsidRPr="00F60CD9">
        <w:t xml:space="preserve">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4E33BE">
        <w:t>ZDRILIĆ d.o.o., Poličnik, Komanuša bb, Poličnik</w:t>
      </w:r>
      <w:r w:rsidR="00F21731">
        <w:t xml:space="preserve">, </w:t>
      </w:r>
      <w:r w:rsidR="00F21731" w:rsidRPr="00CD10FC">
        <w:t xml:space="preserve">OIB: </w:t>
      </w:r>
      <w:r w:rsidR="004E33BE">
        <w:t>67802124374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E33BE">
        <w:t>18.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4E33BE">
        <w:t xml:space="preserve">ZDRILIĆ d.o.o., Poličnik, Komanuša bb, Poličnik, </w:t>
      </w:r>
      <w:r w:rsidR="004E33BE" w:rsidRPr="00CD10FC">
        <w:t xml:space="preserve">OIB: </w:t>
      </w:r>
      <w:r w:rsidR="004E33BE">
        <w:t>67802124374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E33BE" w:rsidP="0026691E" w:rsidR="00A70A5D">
      <w:pPr>
        <w:jc w:val="center"/>
      </w:pPr>
      <w:r>
        <w:t>07.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>
        <w:t>55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E33BE" w:rsidP="0026691E" w:rsidR="0026691E">
      <w:pPr>
        <w:jc w:val="center"/>
      </w:pPr>
      <w:r>
        <w:t>07. lipnja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>
        <w:t>5</w:t>
      </w:r>
      <w:r w:rsidR="00F21731">
        <w:t>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CC3921" w:rsidP="00E83570" w:rsidR="00CC3921" w:rsidRPr="00F60CD9"/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4E33BE" w:rsidR="004E33BE">
      <w:pPr>
        <w:jc w:val="both"/>
      </w:pPr>
      <w:r w:rsidRPr="00F60CD9">
        <w:tab/>
      </w:r>
      <w:r w:rsidR="00245588" w:rsidRPr="001B2417">
        <w:t>Financijska agencija</w:t>
      </w:r>
      <w:r w:rsidR="00D44689" w:rsidRPr="001B2417">
        <w:t xml:space="preserve"> je</w:t>
      </w:r>
      <w:r w:rsidR="00ED6162" w:rsidRPr="001B2417">
        <w:t xml:space="preserve"> dostavi</w:t>
      </w:r>
      <w:r w:rsidR="00245588" w:rsidRPr="001B2417">
        <w:t>la</w:t>
      </w:r>
      <w:r w:rsidR="00ED6162" w:rsidRPr="001B2417">
        <w:t xml:space="preserve"> ovom sudu prijedlog za </w:t>
      </w:r>
      <w:r w:rsidR="00245588" w:rsidRPr="001B2417">
        <w:t>otvaranje</w:t>
      </w:r>
      <w:r w:rsidR="00ED6162" w:rsidRPr="001B2417">
        <w:t xml:space="preserve"> </w:t>
      </w:r>
      <w:r w:rsidR="001B2417" w:rsidRPr="001B2417">
        <w:t xml:space="preserve">skraćenog </w:t>
      </w:r>
      <w:r w:rsidR="00ED6162" w:rsidRPr="001B2417">
        <w:t xml:space="preserve">stečajnog postupka nad stečajnim dužnikom </w:t>
      </w:r>
      <w:r w:rsidR="004E33BE">
        <w:t>ZDRILIĆ d.o.o., Poličnik</w:t>
      </w:r>
      <w:r w:rsidR="001B2417">
        <w:t xml:space="preserve">. Sud je oglasom od </w:t>
      </w:r>
      <w:r w:rsidR="004E33BE">
        <w:t>29</w:t>
      </w:r>
      <w:r w:rsidR="001B2417">
        <w:t xml:space="preserve">. siječnja 2016. pozvao dužnika na dostavu prokaznog popisa imovine i vjerovnika na podnošenje prijedloga za otvaranje stečajnog postupka. Stečajni dužnik nije podnio prokazni popis imovine, međutim </w:t>
      </w:r>
      <w:r w:rsidR="00F21731">
        <w:t>je</w:t>
      </w:r>
      <w:r w:rsidR="001B2417">
        <w:t xml:space="preserve"> </w:t>
      </w:r>
      <w:r w:rsidR="004E33BE">
        <w:t>vjerovnik Republika Hrvatska, Ministarstvo financija, Područni ured Dalmacija, podnijela prijedlog za otvaranje stečajnog postupka.</w:t>
      </w:r>
      <w:r w:rsidR="004E33BE">
        <w:tab/>
      </w:r>
    </w:p>
    <w:p w:rsidRDefault="004E33BE" w:rsidP="00E83570" w:rsidR="004E33BE">
      <w:pPr>
        <w:ind w:firstLine="708"/>
        <w:jc w:val="both"/>
      </w:pPr>
      <w:r>
        <w:lastRenderedPageBreak/>
        <w:t>Postupajući po odredbi čl. 433. Stečajnog zakona sud je utvrdio da nisu ispunjene pretpostavke za istodobno otvaranje i zaključenje stečajnog postupka budući je vjerovnik podnio prijedlog za otvaranje stečajnog postupka, pa je stoga rješenjem od 06. travnja 2016. posl. br. 5 St-897/15-8 obustavio skraćeni stečajni postupak.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4E33BE" w:rsidP="004E33BE" w:rsidR="004E33BE">
      <w:pPr>
        <w:jc w:val="both"/>
      </w:pPr>
      <w:r>
        <w:tab/>
        <w:t xml:space="preserve">Stoga je odlučeno kao u izreci. </w:t>
      </w:r>
    </w:p>
    <w:p w:rsidRDefault="005A3991" w:rsidP="004E33BE" w:rsidR="005A3991" w:rsidRPr="006F5B49">
      <w:pPr>
        <w:jc w:val="both"/>
        <w:rPr>
          <w:b/>
        </w:rPr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4E33BE">
        <w:t>18.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4E33BE">
        <w:t>ZDRILIĆ d.o.o., Poličnik</w:t>
      </w:r>
      <w:r w:rsidR="00020E80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4E33BE" w:rsidP="001B2417" w:rsidR="001B2417" w:rsidRPr="001B2417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MARIJAN ZDRILIĆ, Poličnik, Ulica Generala Janka Bobetka 22</w:t>
      </w:r>
      <w:r w:rsidR="008039BA">
        <w:t xml:space="preserve"> </w:t>
      </w:r>
      <w:r w:rsidR="00184BB6">
        <w:t xml:space="preserve">-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1B2417" w:rsidP="0020610B" w:rsidR="001B2417">
      <w:pPr>
        <w:numPr>
          <w:ilvl w:val="0"/>
          <w:numId w:val="3"/>
        </w:numPr>
      </w:pPr>
      <w:r>
        <w:t>predlagatelju RH po ŽDO – e-mailom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54143" w:rsidR="00631438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B272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4E33BE">
      <w:t>741</w:t>
    </w:r>
    <w:r w:rsidR="004C11C7">
      <w:t>/16-</w:t>
    </w:r>
    <w:r w:rsidR="00354143">
      <w:t>10</w:t>
    </w: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0E80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22A8"/>
    <w:rsid w:val="001B2417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54143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33BE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24E8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6F5B49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30C0"/>
    <w:rsid w:val="00B2519B"/>
    <w:rsid w:val="00B26EB5"/>
    <w:rsid w:val="00B30288"/>
    <w:rsid w:val="00B37945"/>
    <w:rsid w:val="00B43F4C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272E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3570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B45"/>
    <w:rsid w:val="00F03D32"/>
    <w:rsid w:val="00F21731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439B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7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7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7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7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7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7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7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7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ZDRILIĆ d.o.o. za proizvodnju, trgovinu i uslugu</izvorni_sadrzaj>
    <derivirana_varijabla naziv="DomainObject.Predmet.ProtustrankaFormated_1">  ZDRILIĆ d.o.o. za proizvodnju, trgovinu i uslugu</derivirana_varijabla>
  </DomainObject.Predmet.ProtustrankaFormated>
  <DomainObject.Predmet.ProtustrankaFormatedOIB>
    <izvorni_sadrzaj>  ZDRILIĆ d.o.o. za proizvodnju, trgovinu i uslugu, OIB 67802124374</izvorni_sadrzaj>
    <derivirana_varijabla naziv="DomainObject.Predmet.ProtustrankaFormatedOIB_1">  ZDRILIĆ d.o.o. za proizvodnju, trgovinu i uslugu, OIB 67802124374</derivirana_varijabla>
  </DomainObject.Predmet.ProtustrankaFormatedOIB>
  <DomainObject.Predmet.ProtustrankaFormatedWithAdress>
    <izvorni_sadrzaj> ZDRILIĆ d.o.o. za proizvodnju, trgovinu i uslugu, Komanuša bb, 23241 Poličnik</izvorni_sadrzaj>
    <derivirana_varijabla naziv="DomainObject.Predmet.ProtustrankaFormatedWithAdress_1"> ZDRILIĆ d.o.o. za proizvodnju, trgovinu i uslugu, Komanuša bb, 23241 Poličnik</derivirana_varijabla>
  </DomainObject.Predmet.ProtustrankaFormatedWithAdress>
  <DomainObject.Predmet.ProtustrankaFormatedWithAdressOIB>
    <izvorni_sadrzaj> ZDRILIĆ d.o.o. za proizvodnju, trgovinu i uslugu, OIB 67802124374, Komanuša bb, 23241 Poličnik</izvorni_sadrzaj>
    <derivirana_varijabla naziv="DomainObject.Predmet.ProtustrankaFormatedWithAdressOIB_1"> ZDRILIĆ d.o.o. za proizvodnju, trgovinu i uslugu, OIB 67802124374, Komanuša bb, 23241 Poličnik</derivirana_varijabla>
  </DomainObject.Predmet.ProtustrankaFormatedWithAdressOIB>
  <DomainObject.Predmet.ProtustrankaWithAdress>
    <izvorni_sadrzaj>ZDRILIĆ d.o.o. za proizvodnju, trgovinu i uslugu Komanuša bb, 23241 Poličnik</izvorni_sadrzaj>
    <derivirana_varijabla naziv="DomainObject.Predmet.ProtustrankaWithAdress_1">ZDRILIĆ d.o.o. za proizvodnju, trgovinu i uslugu Komanuša bb, 23241 Poličnik</derivirana_varijabla>
  </DomainObject.Predmet.ProtustrankaWithAdress>
  <DomainObject.Predmet.ProtustrankaWithAdressOIB>
    <izvorni_sadrzaj>ZDRILIĆ d.o.o. za proizvodnju, trgovinu i uslugu, OIB 67802124374, Komanuša bb, 23241 Poličnik</izvorni_sadrzaj>
    <derivirana_varijabla naziv="DomainObject.Predmet.ProtustrankaWithAdressOIB_1">ZDRILIĆ d.o.o. za proizvodnju, trgovinu i uslugu, OIB 67802124374, Komanuša bb, 23241 Poličnik</derivirana_varijabla>
  </DomainObject.Predmet.ProtustrankaWithAdressOIB>
  <DomainObject.Predmet.ProtustrankaNazivFormated>
    <izvorni_sadrzaj>ZDRILIĆ d.o.o. za proizvodnju, trgovinu i uslugu</izvorni_sadrzaj>
    <derivirana_varijabla naziv="DomainObject.Predmet.ProtustrankaNazivFormated_1">ZDRILIĆ d.o.o. za proizvodnju, trgovinu i uslugu</derivirana_varijabla>
  </DomainObject.Predmet.ProtustrankaNazivFormated>
  <DomainObject.Predmet.ProtustrankaNazivFormatedOIB>
    <izvorni_sadrzaj>ZDRILIĆ d.o.o. za proizvodnju, trgovinu i uslugu, OIB 67802124374</izvorni_sadrzaj>
    <derivirana_varijabla naziv="DomainObject.Predmet.ProtustrankaNazivFormatedOIB_1">ZDRILIĆ d.o.o. za proizvodnju, trgovinu i uslugu, OIB 67802124374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ZDRILIĆ d.o.o. za proizvodnju, trgovinu i uslugu</item>
    </izvorni_sadrzaj>
    <derivirana_varijabla naziv="DomainObject.Predmet.ProtuStrankaListFormated_1">
      <item>ZDRILIĆ d.o.o. za proizvodnju, trgovinu i uslugu</item>
    </derivirana_varijabla>
  </DomainObject.Predmet.ProtuStrankaListFormated>
  <DomainObject.Predmet.ProtuStrankaListFormatedOIB>
    <izvorni_sadrzaj>
      <item>ZDRILIĆ d.o.o. za proizvodnju, trgovinu i uslugu, OIB 67802124374</item>
    </izvorni_sadrzaj>
    <derivirana_varijabla naziv="DomainObject.Predmet.ProtuStrankaListFormatedOIB_1">
      <item>ZDRILIĆ d.o.o. za proizvodnju, trgovinu i uslugu, OIB 67802124374</item>
    </derivirana_varijabla>
  </DomainObject.Predmet.ProtuStrankaListFormatedOIB>
  <DomainObject.Predmet.ProtuStrankaListFormatedWithAdress>
    <izvorni_sadrzaj>
      <item>ZDRILIĆ d.o.o. za proizvodnju, trgovinu i uslugu, Komanuša bb, 23241 Poličnik</item>
    </izvorni_sadrzaj>
    <derivirana_varijabla naziv="DomainObject.Predmet.ProtuStrankaListFormatedWithAdress_1">
      <item>ZDRILIĆ d.o.o. za proizvodnju, trgovinu i uslugu, Komanuša bb, 23241 Poličnik</item>
    </derivirana_varijabla>
  </DomainObject.Predmet.ProtuStrankaListFormatedWithAdress>
  <DomainObject.Predmet.ProtuStrankaListFormatedWithAdressOIB>
    <izvorni_sadrzaj>
      <item>ZDRILIĆ d.o.o. za proizvodnju, trgovinu i uslugu, OIB 67802124374, Komanuša bb, 23241 Poličnik</item>
    </izvorni_sadrzaj>
    <derivirana_varijabla naziv="DomainObject.Predmet.ProtuStrankaListFormatedWithAdressOIB_1">
      <item>ZDRILIĆ d.o.o. za proizvodnju, trgovinu i uslugu, OIB 67802124374, Komanuša bb, 23241 Poličnik</item>
    </derivirana_varijabla>
  </DomainObject.Predmet.ProtuStrankaListFormatedWithAdressOIB>
  <DomainObject.Predmet.ProtuStrankaListNazivFormated>
    <izvorni_sadrzaj>
      <item>ZDRILIĆ d.o.o. za proizvodnju, trgovinu i uslugu</item>
    </izvorni_sadrzaj>
    <derivirana_varijabla naziv="DomainObject.Predmet.ProtuStrankaListNazivFormated_1">
      <item>ZDRILIĆ d.o.o. za proizvodnju, trgovinu i uslugu</item>
    </derivirana_varijabla>
  </DomainObject.Predmet.ProtuStrankaListNazivFormated>
  <DomainObject.Predmet.ProtuStrankaListNazivFormatedOIB>
    <izvorni_sadrzaj>
      <item>ZDRILIĆ d.o.o. za proizvodnju, trgovinu i uslugu, OIB 67802124374</item>
    </izvorni_sadrzaj>
    <derivirana_varijabla naziv="DomainObject.Predmet.ProtuStrankaListNazivFormatedOIB_1">
      <item>ZDRILIĆ d.o.o. za proizvodnju, trgovinu i uslugu, OIB 67802124374</item>
    </derivirana_varijabla>
  </DomainObject.Predmet.ProtuStrankaListNazivFormatedOIB>
  <DomainObject.Predmet.OstaliListFormated>
    <izvorni_sadrzaj>
      <item>Marijan Zdrilić</item>
    </izvorni_sadrzaj>
    <derivirana_varijabla naziv="DomainObject.Predmet.OstaliListFormated_1">
      <item>Marijan Zdrilić</item>
    </derivirana_varijabla>
  </DomainObject.Predmet.OstaliListFormated>
  <DomainObject.Predmet.OstaliListFormatedOIB>
    <izvorni_sadrzaj>
      <item>Marijan Zdrilić, OIB 39822631941</item>
    </izvorni_sadrzaj>
    <derivirana_varijabla naziv="DomainObject.Predmet.OstaliListFormatedOIB_1">
      <item>Marijan Zdrilić, OIB 39822631941</item>
    </derivirana_varijabla>
  </DomainObject.Predmet.OstaliListFormatedOIB>
  <DomainObject.Predmet.OstaliListFormatedWithAdress>
    <izvorni_sadrzaj>
      <item>Marijan Zdrilić, Ulica Generala Janka Bobetka 22, 23241 Poličnik</item>
    </izvorni_sadrzaj>
    <derivirana_varijabla naziv="DomainObject.Predmet.OstaliListFormatedWithAdress_1">
      <item>Marijan Zdrilić, Ulica Generala Janka Bobetka 22, 23241 Poličnik</item>
    </derivirana_varijabla>
  </DomainObject.Predmet.OstaliListFormatedWithAdress>
  <DomainObject.Predmet.OstaliListFormatedWithAdressOIB>
    <izvorni_sadrzaj>
      <item>Marijan Zdrilić, OIB 39822631941, Ulica Generala Janka Bobetka 22, 23241 Poličnik</item>
    </izvorni_sadrzaj>
    <derivirana_varijabla naziv="DomainObject.Predmet.OstaliListFormatedWithAdressOIB_1">
      <item>Marijan Zdrilić, OIB 39822631941, Ulica Generala Janka Bobetka 22, 23241 Poličnik</item>
    </derivirana_varijabla>
  </DomainObject.Predmet.OstaliListFormatedWithAdressOIB>
  <DomainObject.Predmet.OstaliListNazivFormated>
    <izvorni_sadrzaj>
      <item>Marijan Zdrilić</item>
    </izvorni_sadrzaj>
    <derivirana_varijabla naziv="DomainObject.Predmet.OstaliListNazivFormated_1">
      <item>Marijan Zdrilić</item>
    </derivirana_varijabla>
  </DomainObject.Predmet.OstaliListNazivFormated>
  <DomainObject.Predmet.OstaliListNazivFormatedOIB>
    <izvorni_sadrzaj>
      <item>Marijan Zdrilić, OIB 39822631941</item>
    </izvorni_sadrzaj>
    <derivirana_varijabla naziv="DomainObject.Predmet.OstaliListNazivFormatedOIB_1">
      <item>Marijan Zdrilić, OIB 39822631941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ZDRILIĆ d.o.o. za proizvodnju, trgovinu i uslugu</izvorni_sadrzaj>
    <derivirana_varijabla naziv="DomainObject.Predmet.ProtustrankaIDrugi_1">ZDRILIĆ d.o.o. za proizvodnju, trgovinu i uslugu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ZDRILIĆ d.o.o. za proizvodnju, trgovinu i uslugu, OIB 67802124374, Komanuša bb, 23241 Poličnik</izvorni_sadrzaj>
    <derivirana_varijabla naziv="DomainObject.Predmet.ProtustrankaIDrugiAdressOIB_1">ZDRILIĆ d.o.o. za proizvodnju, trgovinu i uslugu, OIB 67802124374, Komanuša bb,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ZDRILIĆ d.o.o. za proizvodnju, trgovinu i uslugu</item>
      <item>FINA</item>
      <item>Marijan Zdrilić</item>
    </izvorni_sadrzaj>
    <derivirana_varijabla naziv="DomainObject.Predmet.SudioniciListNaziv_1">
      <item>ZDRILIĆ d.o.o. za proizvodnju, trgovinu i uslugu</item>
      <item>FINA</item>
      <item>Marijan Zdrilić</item>
    </derivirana_varijabla>
  </DomainObject.Predmet.SudioniciListNaziv>
  <DomainObject.Predmet.SudioniciListAdressOIB>
    <izvorni_sadrzaj>
      <item>ZDRILIĆ d.o.o. za proizvodnju, trgovinu i uslugu, OIB 67802124374, Komanuša bb,23241 Poličnik</item>
      <item>FINA, OIB 85821130368</item>
      <item>Marijan Zdrilić, OIB 39822631941, Ulica Generala Janka Bobetka 22,23241 Poličnik</item>
    </izvorni_sadrzaj>
    <derivirana_varijabla naziv="DomainObject.Predmet.SudioniciListAdressOIB_1">
      <item>ZDRILIĆ d.o.o. za proizvodnju, trgovinu i uslugu, OIB 67802124374, Komanuša bb,23241 Poličnik</item>
      <item>FINA, OIB 85821130368</item>
      <item>Marijan Zdrilić, OIB 39822631941, Ulica Generala Janka Bobetka 22,23241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67802124374</item>
      <item>, OIB 85821130368</item>
      <item>, OIB 39822631941</item>
    </izvorni_sadrzaj>
    <derivirana_varijabla naziv="DomainObject.Predmet.SudioniciListNazivOIB_1">
      <item>, OIB 67802124374</item>
      <item>, OIB 85821130368</item>
      <item>, OIB 39822631941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D3AAE4-70CB-4ACB-B082-18C8556F7D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2264</properties:Characters>
  <properties:Lines>83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2016-05-18T06:06:00Z</dcterms:created>
  <dc:creator>Administrator</dc:creator>
  <cp:lastModifiedBy>Martina Kalmeta</cp:lastModifiedBy>
  <cp:lastPrinted>2016-04-22T11:46:00Z</cp:lastPrinted>
  <dcterms:modified xmlns:xsi="http://www.w3.org/2001/XMLSchema-instance" xsi:type="dcterms:W3CDTF">2016-05-18T10:43:00Z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