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5e57" w14:paraId="e235e57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C02BE5">
        <w:rPr>
          <w:bCs/>
        </w:rPr>
        <w:t>2</w:t>
      </w:r>
      <w:r w:rsidR="00CC291F">
        <w:rPr>
          <w:bCs/>
        </w:rPr>
        <w:t>7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CC291F" w:rsidRPr="00CC291F">
        <w:t>10. siječnja 2018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DE2">
        <w:t>d</w:t>
      </w:r>
      <w:r w:rsidR="002E450E">
        <w:t>vadese</w:t>
      </w:r>
      <w:r w:rsidR="00CF0F16">
        <w:t>t</w:t>
      </w:r>
      <w:r w:rsidR="002D5F75">
        <w:t>treć</w:t>
      </w:r>
      <w:r w:rsidR="00CF0F16">
        <w:t>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2D5F75">
        <w:rPr>
          <w:bCs/>
        </w:rPr>
        <w:t>14.360,72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2D5F75">
        <w:rPr>
          <w:bCs/>
        </w:rPr>
        <w:t>17.996,36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2D5F75">
        <w:rPr>
          <w:bCs/>
        </w:rPr>
        <w:t>27.350,32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2D5F75">
        <w:rPr>
          <w:bCs/>
        </w:rPr>
        <w:t>36.400,76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045D64">
        <w:rPr>
          <w:bCs/>
        </w:rPr>
        <w:t>27.350,32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4B4F42">
        <w:t>1</w:t>
      </w:r>
      <w:r w:rsidRPr="001C17B9">
        <w:t xml:space="preserve">. </w:t>
      </w:r>
      <w:r w:rsidR="00045D64">
        <w:t>veljače</w:t>
      </w:r>
      <w:r w:rsidRPr="001C17B9">
        <w:t xml:space="preserve"> 201</w:t>
      </w:r>
      <w:r w:rsidR="00045D64">
        <w:t>8</w:t>
      </w:r>
      <w:r w:rsidRPr="001C17B9">
        <w:t xml:space="preserve">. godine u </w:t>
      </w:r>
      <w:r w:rsidR="00A96D80">
        <w:t>1</w:t>
      </w:r>
      <w:r w:rsidR="00045D64">
        <w:t>0</w:t>
      </w:r>
      <w:r w:rsidRPr="001C17B9">
        <w:t>,</w:t>
      </w:r>
      <w:r w:rsidR="00FC449B">
        <w:t>0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045D64">
        <w:t>29</w:t>
      </w:r>
      <w:r w:rsidR="00D93796">
        <w:t>.</w:t>
      </w:r>
      <w:r w:rsidR="00045D64">
        <w:t>0</w:t>
      </w:r>
      <w:r w:rsidR="00A96D80">
        <w:t>1</w:t>
      </w:r>
      <w:r w:rsidR="00D93796">
        <w:t>.</w:t>
      </w:r>
      <w:r w:rsidRPr="001C17B9">
        <w:t>201</w:t>
      </w:r>
      <w:r w:rsidR="00045D64">
        <w:t>8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</w:t>
      </w:r>
      <w:r w:rsidR="00FC449B">
        <w:t>edenog sadržaja u dnevnom tisku.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235148">
        <w:t xml:space="preserve"> </w:t>
      </w:r>
      <w:r w:rsidR="004B5F60">
        <w:t>i prijedloga stečajnog upravitelja</w:t>
      </w:r>
      <w:r w:rsidR="004126A6">
        <w:t xml:space="preserve"> od </w:t>
      </w:r>
      <w:r w:rsidR="00DD403B">
        <w:t>2</w:t>
      </w:r>
      <w:r w:rsidR="00045D64">
        <w:t>1</w:t>
      </w:r>
      <w:r w:rsidR="00FF73EC">
        <w:t>.</w:t>
      </w:r>
      <w:r w:rsidR="00DD403B">
        <w:t>1</w:t>
      </w:r>
      <w:r w:rsidR="00045D64">
        <w:t>2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CC291F" w:rsidRPr="00CC291F">
        <w:rPr>
          <w:rFonts w:cs="Times New Roman" w:hAnsi="Times New Roman" w:ascii="Times New Roman"/>
          <w:b w:val="false"/>
          <w:i w:val="false"/>
          <w:sz w:val="24"/>
          <w:szCs w:val="24"/>
        </w:rPr>
        <w:t>10. siječnja 2018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045D64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1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C02BE5">
      <w:rPr>
        <w:bCs/>
      </w:rPr>
      <w:t>2</w:t>
    </w:r>
    <w:r w:rsidR="00CC291F">
      <w:rPr>
        <w:bCs/>
      </w:rPr>
      <w:t>7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1D76"/>
    <w:rsid w:val="000133A7"/>
    <w:rsid w:val="000253E5"/>
    <w:rsid w:val="000355BA"/>
    <w:rsid w:val="00045D64"/>
    <w:rsid w:val="00051D75"/>
    <w:rsid w:val="00055307"/>
    <w:rsid w:val="000655C3"/>
    <w:rsid w:val="00071015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5148"/>
    <w:rsid w:val="00237FE7"/>
    <w:rsid w:val="00243F11"/>
    <w:rsid w:val="00255EC6"/>
    <w:rsid w:val="00270599"/>
    <w:rsid w:val="002741B9"/>
    <w:rsid w:val="002848D0"/>
    <w:rsid w:val="002B5977"/>
    <w:rsid w:val="002C5415"/>
    <w:rsid w:val="002D5F7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25FD5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4F42"/>
    <w:rsid w:val="004B5F60"/>
    <w:rsid w:val="004F4B7A"/>
    <w:rsid w:val="0050113D"/>
    <w:rsid w:val="00526D90"/>
    <w:rsid w:val="00527128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96D80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BE7D5D"/>
    <w:rsid w:val="00C025B1"/>
    <w:rsid w:val="00C02BE5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91F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D403B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C449B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7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71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71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1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1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7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71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71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661</properties:Words>
  <properties:Characters>3494</properties:Characters>
  <properties:Lines>112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4246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2018-01-10T08:54:00Z</dcterms:created>
  <dc:creator>edeke</dc:creator>
  <cp:lastModifiedBy>Elizabeta Đeke</cp:lastModifiedBy>
  <cp:lastPrinted>2017-11-02T09:10:00Z</cp:lastPrinted>
  <dcterms:modified xmlns:xsi="http://www.w3.org/2001/XMLSchema-instance" xsi:type="dcterms:W3CDTF">2018-01-10T10:22:00Z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