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ff26" w14:paraId="02eff26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8557A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8557A5">
        <w:t>BALKAN PLOD EXPORT d.o.o., OIB 88350349346, Prekopa 23, (Općina Štrigova)</w:t>
      </w:r>
      <w:r>
        <w:t xml:space="preserve">, dana </w:t>
      </w:r>
      <w:r w:rsidR="008557A5">
        <w:t>21. ožujka 2016.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8557A5">
        <w:t>BALKAN PLOD EXPORT d.o.o., OIB 88350349346, Prekopa 23</w:t>
      </w:r>
      <w:r>
        <w:t xml:space="preserve">, iznosi </w:t>
      </w:r>
      <w:r w:rsidR="008557A5">
        <w:t>61.614,03</w:t>
      </w:r>
      <w:r>
        <w:t xml:space="preserve"> kn.</w:t>
      </w:r>
    </w:p>
    <w:p w:rsidRDefault="008557A5" w:rsidP="00B00094" w:rsidR="008557A5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>II/ Poziva</w:t>
      </w:r>
      <w:r w:rsidR="008557A5">
        <w:t>ju</w:t>
      </w:r>
      <w:r>
        <w:t xml:space="preserve"> se </w:t>
      </w:r>
      <w:r w:rsidR="008557A5">
        <w:t>osobe ovlaštene za zastupanje dužnika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8557A5" w:rsidP="00B00094" w:rsidR="008557A5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III/ Upozorava</w:t>
      </w:r>
      <w:r w:rsidR="008557A5">
        <w:t>ju</w:t>
      </w:r>
      <w:r>
        <w:t xml:space="preserve"> se </w:t>
      </w:r>
      <w:r w:rsidR="008557A5">
        <w:t xml:space="preserve">osobe ovlaštene za zastupanje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</w:t>
      </w:r>
      <w:r w:rsidR="008557A5">
        <w:t>u</w:t>
      </w:r>
      <w:r>
        <w:t xml:space="preserve"> prokazni popis imovine i obveza dužnika ili ako iz toga popisa proizlazi da dužnik ima imovinu koja ne bi bila dostatna ni za pokriće predvidivih troškova stečajnog postupka.</w:t>
      </w:r>
    </w:p>
    <w:p w:rsidRDefault="008557A5" w:rsidP="00B00094" w:rsidR="008557A5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8557A5" w:rsidP="00B00094" w:rsidR="008557A5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8557A5" w:rsidP="00B00094" w:rsidR="008557A5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8557A5">
        <w:t>22. veljače 2016.</w:t>
      </w:r>
      <w:r>
        <w:t xml:space="preserve"> predlagatelj Financijska agencija, Regionalni centar Zagreb, Podružnica Varaždin, podnio je prijedlog  za otvaranje stečajnog postupka nad dužnikom </w:t>
      </w:r>
      <w:r w:rsidR="008557A5">
        <w:t>BALKAN PLOD EXPORT d.o.o., OIB 88350349346, Prekopa 23</w:t>
      </w:r>
      <w:r>
        <w:t xml:space="preserve">, navodeći da dužnik na </w:t>
      </w:r>
      <w:r>
        <w:lastRenderedPageBreak/>
        <w:t xml:space="preserve">dan </w:t>
      </w:r>
      <w:r w:rsidR="008557A5">
        <w:t>1. rujna 2015.</w:t>
      </w:r>
      <w:r>
        <w:t xml:space="preserve"> u Očevidniku redoslijeda osnova za plaćanje ima evidentirane neizvršene osnove za plaćanje u ukupnom iznosu od </w:t>
      </w:r>
      <w:r w:rsidR="008557A5">
        <w:t>61.614,03</w:t>
      </w:r>
      <w:r>
        <w:t xml:space="preserve"> kn te da dužnik nema zaposlenih.</w:t>
      </w:r>
    </w:p>
    <w:p w:rsidRDefault="00B00094" w:rsidP="00B00094" w:rsidR="00B0009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8557A5">
        <w:t>21. ožujka 2016.</w:t>
      </w:r>
    </w:p>
    <w:p w:rsidRDefault="00B00094" w:rsidP="00B00094" w:rsidR="008557A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Default="00B00094" w:rsidP="008557A5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8557A5" w:rsidP="00B00094" w:rsidR="008557A5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Melita Poljanec-Bubaš</w:t>
      </w:r>
      <w:r w:rsidR="008557A5">
        <w:t>, v.r.</w:t>
      </w:r>
    </w:p>
    <w:p w:rsidRDefault="008557A5" w:rsidP="00B00094" w:rsidR="008557A5">
      <w:pPr>
        <w:spacing w:after="0"/>
        <w:ind w:firstLine="720" w:left="3600"/>
        <w:jc w:val="center"/>
        <w:outlineLvl w:val="0"/>
      </w:pPr>
    </w:p>
    <w:p w:rsidRDefault="008557A5" w:rsidP="00B00094" w:rsidR="008557A5">
      <w:pPr>
        <w:spacing w:after="0"/>
        <w:ind w:firstLine="720" w:left="3600"/>
        <w:jc w:val="center"/>
        <w:outlineLvl w:val="0"/>
      </w:pPr>
    </w:p>
    <w:p w:rsidRDefault="00B00094" w:rsidP="00B00094" w:rsidR="008557A5">
      <w:pPr>
        <w:spacing w:after="0"/>
        <w:outlineLvl w:val="0"/>
      </w:pPr>
      <w:r>
        <w:t xml:space="preserve">- </w:t>
      </w:r>
      <w:r w:rsidR="008557A5">
        <w:t>objava na mrežna stranica</w:t>
      </w:r>
    </w:p>
    <w:p w:rsidRDefault="008557A5" w:rsidP="008557A5" w:rsidR="00B00094">
      <w:pPr>
        <w:spacing w:after="0"/>
        <w:outlineLvl w:val="0"/>
        <w:rPr>
          <w:b/>
        </w:rPr>
      </w:pPr>
      <w:r>
        <w:t xml:space="preserve">  </w:t>
      </w:r>
      <w:r w:rsidR="00B00094">
        <w:t>e-Oglasna ploča suda</w:t>
      </w:r>
    </w:p>
    <w:sectPr w:rsidSect="008557A5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EAA" w:rsidP="00537B78" w:rsidR="00004EAA">
      <w:r>
        <w:separator/>
      </w:r>
    </w:p>
  </w:endnote>
  <w:endnote w:id="0" w:type="continuationSeparator">
    <w:p w:rsidRDefault="00004EAA" w:rsidP="00537B78" w:rsidR="00004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EAA" w:rsidP="00537B78" w:rsidR="00004EAA">
      <w:r>
        <w:separator/>
      </w:r>
    </w:p>
  </w:footnote>
  <w:footnote w:id="0" w:type="continuationSeparator">
    <w:p w:rsidRDefault="00004EAA" w:rsidP="00537B78" w:rsidR="00004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557A5">
      <w:rPr>
        <w:rStyle w:val="PozadinaSvijetloCrvena"/>
        <w:shd w:fill="auto" w:color="auto" w:val="clear"/>
      </w:rPr>
      <w:t>ST-293/16-4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8557A5">
      <w:t>ST-293/16-4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7A5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PLOD EXPORT društvo s ograničenom odgovornošću za proizvodnju, izvoz i inovacije</izvorni_sadrzaj>
    <derivirana_varijabla naziv="DomainObject.Predmet.ProtustrankaFormated_1">  BALKAN PLOD EXPORT društvo s ograničenom odgovornošću za proizvodnju, izvoz i inovacije</derivirana_varijabla>
  </DomainObject.Predmet.ProtustrankaFormated>
  <DomainObject.Predmet.ProtustrankaFormatedOIB>
    <izvorni_sadrzaj>  BALKAN PLOD EXPORT društvo s ograničenom odgovornošću za proizvodnju, izvoz i inovacije, OIB 88350349346</izvorni_sadrzaj>
    <derivirana_varijabla naziv="DomainObject.Predmet.ProtustrankaFormatedOIB_1">  BALKAN PLOD EXPORT društvo s ograničenom odgovornošću za proizvodnju, izvoz i inovacije, OIB 88350349346</derivirana_varijabla>
  </DomainObject.Predmet.ProtustrankaFormatedOIB>
  <DomainObject.Predmet.ProtustrankaFormatedWithAdress>
    <izvorni_sadrzaj> BALKAN PLOD EXPORT društvo s ograničenom odgovornošću za proizvodnju, izvoz i inovacije, Prekopa 23, 40313 Prekopa</izvorni_sadrzaj>
    <derivirana_varijabla naziv="DomainObject.Predmet.ProtustrankaFormatedWithAdress_1"> BALKAN PLOD EXPORT društvo s ograničenom odgovornošću za proizvodnju, izvoz i inovacije, Prekopa 23, 40313 Prekopa</derivirana_varijabla>
  </DomainObject.Predmet.ProtustrankaFormatedWithAdress>
  <DomainObject.Predmet.ProtustrankaFormatedWithAdressOIB>
    <izvorni_sadrzaj> BALKAN PLOD EXPORT društvo s ograničenom odgovornošću za proizvodnju, izvoz i inovacije, OIB 88350349346, Prekopa 23, 40313 Prekopa</izvorni_sadrzaj>
    <derivirana_varijabla naziv="DomainObject.Predmet.ProtustrankaFormatedWithAdressOIB_1"> BALKAN PLOD EXPORT društvo s ograničenom odgovornošću za proizvodnju, izvoz i inovacije, OIB 88350349346, Prekopa 23, 40313 Prekopa</derivirana_varijabla>
  </DomainObject.Predmet.ProtustrankaFormatedWithAdressOIB>
  <DomainObject.Predmet.ProtustrankaWithAdress>
    <izvorni_sadrzaj>BALKAN PLOD EXPORT društvo s ograničenom odgovornošću za proizvodnju, izvoz i inovacije Prekopa 23, 40313 Prekopa</izvorni_sadrzaj>
    <derivirana_varijabla naziv="DomainObject.Predmet.ProtustrankaWithAdress_1">BALKAN PLOD EXPORT društvo s ograničenom odgovornošću za proizvodnju, izvoz i inovacije Prekopa 23, 40313 Prekopa</derivirana_varijabla>
  </DomainObject.Predmet.ProtustrankaWithAdress>
  <DomainObject.Predmet.ProtustrankaWithAdressOIB>
    <izvorni_sadrzaj>BALKAN PLOD EXPORT društvo s ograničenom odgovornošću za proizvodnju, izvoz i inovacije, OIB 88350349346, Prekopa 23, 40313 Prekopa</izvorni_sadrzaj>
    <derivirana_varijabla naziv="DomainObject.Predmet.ProtustrankaWithAdressOIB_1">BALKAN PLOD EXPORT društvo s ograničenom odgovornošću za proizvodnju, izvoz i inovacije, OIB 88350349346, Prekopa 23, 40313 Prekopa</derivirana_varijabla>
  </DomainObject.Predmet.ProtustrankaWithAdressOIB>
  <DomainObject.Predmet.ProtustrankaNazivFormated>
    <izvorni_sadrzaj>BALKAN PLOD EXPORT društvo s ograničenom odgovornošću za proizvodnju, izvoz i inovacije</izvorni_sadrzaj>
    <derivirana_varijabla naziv="DomainObject.Predmet.ProtustrankaNazivFormated_1">BALKAN PLOD EXPORT društvo s ograničenom odgovornošću za proizvodnju, izvoz i inovacije</derivirana_varijabla>
  </DomainObject.Predmet.ProtustrankaNazivFormated>
  <DomainObject.Predmet.ProtustrankaNazivFormatedOIB>
    <izvorni_sadrzaj>BALKAN PLOD EXPORT društvo s ograničenom odgovornošću za proizvodnju, izvoz i inovacije, OIB 88350349346</izvorni_sadrzaj>
    <derivirana_varijabla naziv="DomainObject.Predmet.ProtustrankaNazivFormatedOIB_1">BALKAN PLOD EXPORT društvo s ograničenom odgovornošću za proizvodnju, izvoz i inovacije, OIB 88350349346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61614.03</izvorni_sadrzaj>
    <derivirana_varijabla naziv="DomainObject.Predmet.TrenutnaVrijednost_1">61614.03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PLOD EXPORT društvo s ograničenom odgovornošću za proizvodnju, izvoz i inovacije</item>
    </izvorni_sadrzaj>
    <derivirana_varijabla naziv="DomainObject.Predmet.ProtuStrankaListFormated_1">
      <item>BALKAN PLOD EXPORT društvo s ograničenom odgovornošću za proizvodnju, izvoz i inovacije</item>
    </derivirana_varijabla>
  </DomainObject.Predmet.ProtuStrankaListFormated>
  <DomainObject.Predmet.ProtuStrankaListFormatedOIB>
    <izvorni_sadrzaj>
      <item>BALKAN PLOD EXPORT društvo s ograničenom odgovornošću za proizvodnju, izvoz i inovacije, OIB 88350349346</item>
    </izvorni_sadrzaj>
    <derivirana_varijabla naziv="DomainObject.Predmet.ProtuStrankaListFormatedOIB_1">
      <item>BALKAN PLOD EXPORT društvo s ograničenom odgovornošću za proizvodnju, izvoz i inovacije, OIB 88350349346</item>
    </derivirana_varijabla>
  </DomainObject.Predmet.ProtuStrankaListFormatedOIB>
  <DomainObject.Predmet.ProtuStrankaListFormatedWithAdress>
    <izvorni_sadrzaj>
      <item>BALKAN PLOD EXPORT društvo s ograničenom odgovornošću za proizvodnju, izvoz i inovacije, Prekopa 23, 40313 Prekopa</item>
    </izvorni_sadrzaj>
    <derivirana_varijabla naziv="DomainObject.Predmet.ProtuStrankaListFormatedWithAdress_1">
      <item>BALKAN PLOD EXPORT društvo s ograničenom odgovornošću za proizvodnju, izvoz i inovacije, Prekopa 23, 40313 Prekopa</item>
    </derivirana_varijabla>
  </DomainObject.Predmet.ProtuStrankaListFormatedWithAdress>
  <DomainObject.Predmet.ProtuStrankaListFormatedWithAdressOIB>
    <izvorni_sadrzaj>
      <item>BALKAN PLOD EXPORT društvo s ograničenom odgovornošću za proizvodnju, izvoz i inovacije, OIB 88350349346, Prekopa 23, 40313 Prekopa</item>
    </izvorni_sadrzaj>
    <derivirana_varijabla naziv="DomainObject.Predmet.ProtuStrankaListFormatedWithAdressOIB_1">
      <item>BALKAN PLOD EXPORT društvo s ograničenom odgovornošću za proizvodnju, izvoz i inovacije, OIB 88350349346, Prekopa 23, 40313 Prekopa</item>
    </derivirana_varijabla>
  </DomainObject.Predmet.ProtuStrankaListFormatedWithAdressOIB>
  <DomainObject.Predmet.ProtuStrankaListNazivFormated>
    <izvorni_sadrzaj>
      <item>BALKAN PLOD EXPORT društvo s ograničenom odgovornošću za proizvodnju, izvoz i inovacije</item>
    </izvorni_sadrzaj>
    <derivirana_varijabla naziv="DomainObject.Predmet.ProtuStrankaListNazivFormated_1">
      <item>BALKAN PLOD EXPORT društvo s ograničenom odgovornošću za proizvodnju, izvoz i inovacije</item>
    </derivirana_varijabla>
  </DomainObject.Predmet.ProtuStrankaListNazivFormated>
  <DomainObject.Predmet.ProtuStrankaListNazivFormatedOIB>
    <izvorni_sadrzaj>
      <item>BALKAN PLOD EXPORT društvo s ograničenom odgovornošću za proizvodnju, izvoz i inovacije, OIB 88350349346</item>
    </izvorni_sadrzaj>
    <derivirana_varijabla naziv="DomainObject.Predmet.ProtuStrankaListNazivFormatedOIB_1">
      <item>BALKAN PLOD EXPORT društvo s ograničenom odgovornošću za proizvodnju, izvoz i inovacije, OIB 88350349346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PLOD EXPORT društvo s ograničenom odgovornošću za proizvodnju, izvoz i inovacije</izvorni_sadrzaj>
    <derivirana_varijabla naziv="DomainObject.Predmet.ProtustrankaIDrugi_1">BALKAN PLOD EXPORT društvo s ograničenom odgovornošću za proizvodnju, izvoz i inovacije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BALKAN PLOD EXPORT društvo s ograničenom odgovornošću za proizvodnju, izvoz i inovacije, OIB 88350349346, Prekopa 23, 40313 Prekopa</izvorni_sadrzaj>
    <derivirana_varijabla naziv="DomainObject.Predmet.ProtustrankaIDrugiAdressOIB_1">BALKAN PLOD EXPORT društvo s ograničenom odgovornošću za proizvodnju, izvoz i inovacije, OIB 88350349346, Prekopa 23, 40313 Prekopa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PLOD EXPORT društvo s ograničenom odgovornošću za proizvodnju, izvoz i inovacije</item>
      <item>E-oglasna ploča</item>
      <item>Sudski registar</item>
    </izvorni_sadrzaj>
    <derivirana_varijabla naziv="DomainObject.Predmet.SudioniciListNaziv_1">
      <item>Financijska agencija</item>
      <item>BALKAN PLOD EXPORT društvo s ograničenom odgovornošću za proizvodnju, izvoz i inovacije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BALKAN PLOD EXPORT društvo s ograničenom odgovornošću za proizvodnju, izvoz i inovacije, OIB 88350349346, Prekopa 23,40313 Prekopa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BALKAN PLOD EXPORT društvo s ograničenom odgovornošću za proizvodnju, izvoz i inovacije, OIB 88350349346, Prekopa 23,40313 Prekopa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8D3B9-B596-4CCD-ABA0-8AB1F6C86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2451</properties:Characters>
  <properties:Lines>61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2016-03-21T08:28:00Z</cp:lastPrinted>
  <dcterms:modified xmlns:xsi="http://www.w3.org/2001/XMLSchema-instance" xsi:type="dcterms:W3CDTF">2016-03-21T08:29:00Z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