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1C4240" w:rsidR="00B643CE" w:rsidRPr="002A37B5">
        <w:trPr>
          <w:gridAfter w:val="1"/>
          <w:wAfter w:type="dxa" w:w="284"/>
        </w:trPr>
        <w:tc>
          <w:tcPr>
            <w:tcW w:type="dxa" w:w="2943"/>
          </w:tcPr>
          <w:p w:rsidRDefault="00B643CE" w:rsidP="001C4240" w:rsidR="00B643CE"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1C4240" w:rsidR="00B643CE" w:rsidRPr="002A37B5">
        <w:tc>
          <w:tcPr>
            <w:tcW w:type="dxa" w:w="3227"/>
            <w:gridSpan w:val="2"/>
          </w:tcPr>
          <w:p w:rsidRDefault="00B643CE" w:rsidP="001C4240" w:rsidR="00B643CE" w:rsidRPr="002A37B5">
            <w:pPr>
              <w:jc w:val="center"/>
              <w:rPr>
                <w:rFonts w:cs="Times New Roman" w:hAnsi="Times New Roman" w:ascii="Times New Roman"/>
              </w:rPr>
            </w:pPr>
            <w:r w:rsidRPr="002A37B5">
              <w:rPr>
                <w:rFonts w:cs="Times New Roman" w:hAnsi="Times New Roman" w:ascii="Times New Roman"/>
              </w:rPr>
              <w:t>Republika Hrvatska</w:t>
            </w:r>
          </w:p>
          <w:p w:rsidRDefault="00B643CE" w:rsidP="001C4240" w:rsidR="00B643CE" w:rsidRPr="002A37B5">
            <w:pPr>
              <w:jc w:val="center"/>
              <w:rPr>
                <w:rFonts w:cs="Times New Roman" w:hAnsi="Times New Roman" w:ascii="Times New Roman"/>
              </w:rPr>
            </w:pPr>
            <w:r w:rsidRPr="002A37B5">
              <w:rPr>
                <w:rFonts w:cs="Times New Roman" w:hAnsi="Times New Roman" w:ascii="Times New Roman"/>
              </w:rPr>
              <w:t>Trgovački sud u Zadru</w:t>
            </w:r>
          </w:p>
          <w:p w:rsidRDefault="00B643CE" w:rsidP="001C4240" w:rsidR="00B643CE"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9eb10d5" w14:paraId="9eb10d5" w:rsidRDefault="004F094E" w:rsidP="00B643CE" w:rsidR="004F094E" w:rsidRPr="00B10BB0">
      <w:pPr>
        <w:tabs>
          <w:tab w:pos="7175" w:val="left"/>
        </w:tabs>
        <w15:collapsed w:val="false"/>
      </w:pPr>
    </w:p>
    <w:p w:rsidRDefault="004F094E" w:rsidP="004F094E" w:rsidR="00CF154B" w:rsidRPr="00B10BB0">
      <w:pPr>
        <w:jc w:val="center"/>
      </w:pPr>
      <w:r w:rsidRPr="00B10BB0">
        <w:t>R E P U B L I K A   H R V A T S K A</w:t>
      </w:r>
    </w:p>
    <w:p w:rsidRDefault="004F094E" w:rsidP="004F094E" w:rsidR="004F094E" w:rsidRPr="00B10BB0">
      <w:pPr>
        <w:jc w:val="center"/>
      </w:pPr>
    </w:p>
    <w:p w:rsidRDefault="004F094E" w:rsidP="00CF154B" w:rsidR="00CF154B" w:rsidRPr="00B10BB0">
      <w:pPr>
        <w:jc w:val="center"/>
      </w:pPr>
      <w:r w:rsidRPr="00B10BB0">
        <w:t>R J E Š E N J E</w:t>
      </w:r>
    </w:p>
    <w:p w:rsidRDefault="005E08CA" w:rsidP="005E08CA" w:rsidR="005E08CA" w:rsidRPr="00B10BB0">
      <w:pPr>
        <w:jc w:val="both"/>
      </w:pPr>
    </w:p>
    <w:p w:rsidRDefault="005E08CA" w:rsidP="00501BED" w:rsidR="00987A68">
      <w:pPr>
        <w:ind w:firstLine="708"/>
        <w:jc w:val="both"/>
      </w:pPr>
      <w:r w:rsidRPr="00B10BB0">
        <w:t>Trgovački sud u Zadru, po sutkinji Ani Markač u stečajnom postupku nad stečajnim dužnikom</w:t>
      </w:r>
      <w:r w:rsidR="001F472A">
        <w:t xml:space="preserve"> MEDIA ZADAR, d.o.o. za izdavačku djelatnost i marketing u stečaju, Zadar, Ulica knezova Šubića Bribirskih 9, OIB:49507428086, kojeg zastupa stečajna upraviteljica Radojka Danek iz Šibenika</w:t>
      </w:r>
      <w:r w:rsidR="00987A68" w:rsidRPr="005D1414">
        <w:t xml:space="preserve">, </w:t>
      </w:r>
      <w:r w:rsidR="00987A68">
        <w:t>2</w:t>
      </w:r>
      <w:r w:rsidR="00C54600">
        <w:t>7</w:t>
      </w:r>
      <w:r w:rsidR="00987A68">
        <w:t xml:space="preserve">. veljače 2019. </w:t>
      </w:r>
    </w:p>
    <w:p w:rsidRDefault="00987A68" w:rsidP="00987A68" w:rsidR="00CF154B" w:rsidRPr="00B10BB0">
      <w:pPr>
        <w:ind w:firstLine="708"/>
        <w:jc w:val="center"/>
      </w:pPr>
      <w:r>
        <w:t>r</w:t>
      </w:r>
      <w:r w:rsidR="00CF154B" w:rsidRPr="00B10BB0">
        <w:t xml:space="preserve"> i j e š i o  j e</w:t>
      </w:r>
    </w:p>
    <w:p w:rsidRDefault="00D858FE" w:rsidP="004F094E" w:rsidR="00D858FE" w:rsidRPr="00B10BB0">
      <w:pPr>
        <w:jc w:val="both"/>
      </w:pPr>
    </w:p>
    <w:p w:rsidRDefault="00923E82" w:rsidP="00B643CE" w:rsidR="00B643CE">
      <w:pPr>
        <w:jc w:val="both"/>
      </w:pPr>
      <w:r w:rsidRPr="00B10BB0">
        <w:t>I.</w:t>
      </w:r>
      <w:r w:rsidRPr="00B10BB0">
        <w:tab/>
      </w:r>
      <w:r w:rsidR="00C61F79" w:rsidRPr="00B10BB0">
        <w:t>S</w:t>
      </w:r>
      <w:r w:rsidR="00C61F79" w:rsidRPr="00B10BB0">
        <w:rPr>
          <w:bCs/>
          <w:kern w:val="36"/>
        </w:rPr>
        <w:t>tečajno</w:t>
      </w:r>
      <w:r w:rsidR="001F472A">
        <w:rPr>
          <w:bCs/>
          <w:kern w:val="36"/>
        </w:rPr>
        <w:t>j</w:t>
      </w:r>
      <w:r w:rsidR="005E08CA" w:rsidRPr="00B10BB0">
        <w:rPr>
          <w:bCs/>
          <w:kern w:val="36"/>
        </w:rPr>
        <w:t xml:space="preserve"> upravitelj</w:t>
      </w:r>
      <w:r w:rsidR="001F472A">
        <w:rPr>
          <w:bCs/>
          <w:kern w:val="36"/>
        </w:rPr>
        <w:t xml:space="preserve">ici </w:t>
      </w:r>
      <w:r w:rsidR="001F472A">
        <w:t>Radojki Danek iz Šibenika</w:t>
      </w:r>
      <w:r w:rsidR="001F472A">
        <w:rPr>
          <w:bCs/>
          <w:kern w:val="36"/>
        </w:rPr>
        <w:t xml:space="preserve">, </w:t>
      </w:r>
      <w:r w:rsidR="001F472A" w:rsidRPr="00E408DC">
        <w:t xml:space="preserve">P. </w:t>
      </w:r>
      <w:r w:rsidR="001F472A">
        <w:t xml:space="preserve">Preradovića 6, OIB: 78988701424, </w:t>
      </w:r>
      <w:r w:rsidR="00C61F79" w:rsidRPr="00B10BB0">
        <w:rPr>
          <w:bCs/>
          <w:kern w:val="36"/>
        </w:rPr>
        <w:t>određuje se</w:t>
      </w:r>
      <w:r w:rsidR="00814FBA" w:rsidRPr="00B10BB0">
        <w:t xml:space="preserve"> nagrada </w:t>
      </w:r>
      <w:r w:rsidR="005E08CA" w:rsidRPr="00B10BB0">
        <w:t xml:space="preserve">s osnova unovčene imovine stečajne mase, u bruto iznosu od </w:t>
      </w:r>
      <w:r w:rsidR="001F472A">
        <w:t xml:space="preserve">200.800,07 </w:t>
      </w:r>
      <w:r w:rsidR="00A547E3" w:rsidRPr="00B10BB0">
        <w:t>k</w:t>
      </w:r>
      <w:r w:rsidR="00B643CE">
        <w:t>una uvećana</w:t>
      </w:r>
      <w:r w:rsidR="001F472A">
        <w:t xml:space="preserve"> za </w:t>
      </w:r>
      <w:r w:rsidR="00B643CE">
        <w:t xml:space="preserve">7,5% s osnove troškova obveznih doprinosa za zdravstveno osiguranje. </w:t>
      </w:r>
    </w:p>
    <w:p w:rsidRDefault="004D47FA" w:rsidP="004D47FA" w:rsidR="004D47FA" w:rsidRPr="00B10BB0"/>
    <w:p w:rsidRDefault="00B643CE" w:rsidP="004D47FA" w:rsidR="004D47FA" w:rsidRPr="00B10BB0">
      <w:pPr>
        <w:jc w:val="both"/>
      </w:pPr>
      <w:r>
        <w:t>II</w:t>
      </w:r>
      <w:r w:rsidR="004D47FA" w:rsidRPr="00B10BB0">
        <w:t xml:space="preserve">. </w:t>
      </w:r>
      <w:r w:rsidR="004D47FA" w:rsidRPr="00B10BB0">
        <w:tab/>
        <w:t xml:space="preserve">Isplata iz točke I. izreke ovog rješenja izvršit će se </w:t>
      </w:r>
      <w:r w:rsidR="0067194B" w:rsidRPr="00B10BB0">
        <w:t xml:space="preserve">na teret sredstava </w:t>
      </w:r>
      <w:r w:rsidR="004D47FA" w:rsidRPr="00B10BB0">
        <w:t xml:space="preserve">stečajnog dužnika. </w:t>
      </w:r>
    </w:p>
    <w:p w:rsidRDefault="004D47FA" w:rsidP="004D47FA" w:rsidR="004D47FA" w:rsidRPr="00B10BB0">
      <w:pPr>
        <w:jc w:val="both"/>
      </w:pPr>
    </w:p>
    <w:p w:rsidRDefault="00B643CE" w:rsidP="004D47FA" w:rsidR="004D47FA" w:rsidRPr="00B10BB0">
      <w:pPr>
        <w:jc w:val="both"/>
      </w:pPr>
      <w:r>
        <w:t>III.</w:t>
      </w:r>
      <w:r w:rsidR="004D47FA" w:rsidRPr="00B10BB0">
        <w:t xml:space="preserve"> </w:t>
      </w:r>
      <w:r w:rsidR="004D47FA" w:rsidRPr="00B10BB0">
        <w:tab/>
        <w:t xml:space="preserve">Ovo rješenje objavit će se na mrežnoj stranici e-Oglasna ploča sudova. </w:t>
      </w:r>
    </w:p>
    <w:p w:rsidRDefault="00995775" w:rsidP="009D53CA" w:rsidR="00995775">
      <w:pPr>
        <w:jc w:val="both"/>
      </w:pPr>
    </w:p>
    <w:p w:rsidRDefault="00D47066" w:rsidP="009D53CA" w:rsidR="00D47066" w:rsidRPr="00B10BB0">
      <w:pPr>
        <w:jc w:val="both"/>
      </w:pPr>
    </w:p>
    <w:p w:rsidRDefault="00CF154B" w:rsidP="00923E82" w:rsidR="00EC2F8C" w:rsidRPr="00B10BB0">
      <w:pPr>
        <w:jc w:val="center"/>
      </w:pPr>
      <w:r w:rsidRPr="00B10BB0">
        <w:t>O</w:t>
      </w:r>
      <w:r w:rsidR="00923E82" w:rsidRPr="00B10BB0">
        <w:t xml:space="preserve">brazloženje </w:t>
      </w:r>
    </w:p>
    <w:p w:rsidRDefault="00B10BB0" w:rsidP="00923E82" w:rsidR="00B10BB0" w:rsidRPr="00B10BB0">
      <w:pPr>
        <w:jc w:val="center"/>
      </w:pPr>
    </w:p>
    <w:p w:rsidRDefault="00B10BB0" w:rsidP="00B10BB0" w:rsidR="00EE25E0">
      <w:pPr>
        <w:ind w:firstLine="709"/>
        <w:jc w:val="both"/>
      </w:pPr>
      <w:r w:rsidRPr="00B10BB0">
        <w:t>Rješenjem ovog suda poslovni broj St-</w:t>
      </w:r>
      <w:r w:rsidR="00EE25E0">
        <w:t>1</w:t>
      </w:r>
      <w:r w:rsidR="005E7A58">
        <w:t xml:space="preserve">1037/2016-26 od 23. siječnja 2017. </w:t>
      </w:r>
      <w:r w:rsidRPr="00B10BB0">
        <w:t xml:space="preserve">otvoren je stečajni postupak nad </w:t>
      </w:r>
      <w:r w:rsidR="005E7A58">
        <w:t>u</w:t>
      </w:r>
      <w:r w:rsidR="00EE25E0">
        <w:t>vodno doznačenim stečajnima dužni</w:t>
      </w:r>
      <w:r w:rsidR="00B643CE">
        <w:t>kom</w:t>
      </w:r>
      <w:r w:rsidR="00EE25E0">
        <w:t xml:space="preserve">. </w:t>
      </w:r>
    </w:p>
    <w:p w:rsidRDefault="005E7A58" w:rsidP="00CE61C5" w:rsidR="00FF48D5">
      <w:pPr>
        <w:ind w:firstLine="705"/>
        <w:jc w:val="both"/>
      </w:pPr>
      <w:r>
        <w:t>Stečajna</w:t>
      </w:r>
      <w:r w:rsidR="00CE61C5">
        <w:t xml:space="preserve"> upravitelj</w:t>
      </w:r>
      <w:r>
        <w:t xml:space="preserve">ica Radojka Danek </w:t>
      </w:r>
      <w:r w:rsidR="00FF48D5">
        <w:t xml:space="preserve">10. siječnja 2019. </w:t>
      </w:r>
      <w:r w:rsidR="00CE61C5" w:rsidRPr="00B10BB0">
        <w:t xml:space="preserve">sudu </w:t>
      </w:r>
      <w:r w:rsidR="00FF48D5">
        <w:t xml:space="preserve">je podnijela prijedlog za određivanjem joj nagrade sukladno odredbi čl. 94. st. 1. i st. 2. Stečajnog zakona </w:t>
      </w:r>
      <w:r w:rsidR="00D47066">
        <w:t>i Uredbe</w:t>
      </w:r>
      <w:r w:rsidR="00FF48D5">
        <w:t xml:space="preserve"> </w:t>
      </w:r>
      <w:r w:rsidR="00FF48D5" w:rsidRPr="00B10BB0">
        <w:t>o kriterijima i načinu obračuna i plaćanja nagrada stečajnim upraviteljima</w:t>
      </w:r>
      <w:r w:rsidR="00D47066">
        <w:t xml:space="preserve"> </w:t>
      </w:r>
      <w:r w:rsidR="00FF48D5">
        <w:t xml:space="preserve">s osnove vrijednosti unovčene stečajne mase, a koja je unovčena za iznos od 2.440.001,00 kuna i to nekretnine u vlasništvu stečajnog dužnika </w:t>
      </w:r>
      <w:r w:rsidR="00FF48D5" w:rsidRPr="00AB1CD6">
        <w:t>upisan</w:t>
      </w:r>
      <w:r w:rsidR="00FF48D5">
        <w:t>e</w:t>
      </w:r>
      <w:r w:rsidR="00FF48D5" w:rsidRPr="00AB1CD6">
        <w:t xml:space="preserve"> u zemljišnoj knjizi Općinskog suda u Zadru u zk.ul. 1592, k.o. Crno, čest.zem. 1698/607 u naravi zgrada površine 1220 m2 i dvorište p</w:t>
      </w:r>
      <w:r w:rsidR="00FF48D5">
        <w:t>ovršine 859 m2, ukupno 2079 m2.</w:t>
      </w:r>
    </w:p>
    <w:p w:rsidRDefault="00E9601A" w:rsidP="00E9601A" w:rsidR="00E9601A" w:rsidRPr="00B10BB0">
      <w:pPr>
        <w:ind w:firstLine="705"/>
        <w:jc w:val="both"/>
      </w:pPr>
      <w:r w:rsidRPr="00B10BB0">
        <w:t xml:space="preserve">Odredbom čl. 94. st. 1. i 2. Stečajnog zakona </w:t>
      </w:r>
      <w:r w:rsidR="00D47066">
        <w:t xml:space="preserve">(Narodne novine broj 71/2015 i 104/2017) </w:t>
      </w:r>
      <w:r w:rsidRPr="00B10BB0">
        <w:t>propisano je da stečajni upravitelj između ostalog ima pravo i na nagradu koju rješenjem određuje sud prema uredbi kojom Vlada Republike Hrvatske utvrđuje kriterije i način obračuna i plaćanja nagrade stečajnim upraviteljima. Stavkom 4. istog članka Zakona propisano je da će se rješenje iz st. 2. objaviti  na mrežnoj stranici e-Oglasna ploča sudova.</w:t>
      </w:r>
    </w:p>
    <w:p w:rsidRDefault="00E9601A" w:rsidP="00E9601A" w:rsidR="00E9601A" w:rsidRPr="00B10BB0">
      <w:pPr>
        <w:pStyle w:val="clanak-"/>
        <w:spacing w:afterAutospacing="false" w:after="0" w:beforeAutospacing="false" w:before="0"/>
        <w:ind w:firstLine="705"/>
        <w:jc w:val="both"/>
        <w:textAlignment w:val="baseline"/>
        <w:rPr>
          <w:color w:val="000000"/>
        </w:rPr>
      </w:pPr>
      <w:r w:rsidRPr="00B10BB0">
        <w:t xml:space="preserve">Odredbom čl. 5. st. 1. Uredbe o kriterijima i načinu obračuna i plaćanja nagrada stečajnim upraviteljima (Narodne novine broj 105/2015) propisano je da </w:t>
      </w:r>
      <w:r w:rsidRPr="00B10BB0">
        <w:rPr>
          <w:color w:val="000000"/>
        </w:rPr>
        <w:t>sud rješenjem utvrđuje visinu nagrade, uzimajući u obzir obujam i složenost poslova, rad stečajnoga upravitelja na ispitivanju tražbina te vrijednost unovčene stečajne mase. Stavkom 2. istog članka Uredbe propisano je da Sud može stečajnom upravitelju odrediti i dodatnu nagradu te posebnu nagradu.</w:t>
      </w:r>
    </w:p>
    <w:p w:rsidRDefault="00E9601A" w:rsidP="00E9601A" w:rsidR="00E9601A" w:rsidRPr="00B10BB0">
      <w:pPr>
        <w:ind w:firstLine="703"/>
        <w:jc w:val="both"/>
        <w:textAlignment w:val="baseline"/>
        <w:rPr>
          <w:color w:val="000000"/>
        </w:rPr>
      </w:pPr>
      <w:r w:rsidRPr="00B10BB0">
        <w:rPr>
          <w:color w:val="000000"/>
        </w:rPr>
        <w:lastRenderedPageBreak/>
        <w:t>Nagrada stečajnom upravitelju iznosi najviše 795.000,00 kuna od čega s osnove vrijednosti unovčene stečajne mase najviše 630.000,00 kuna, s osnove dodatne nagrade najviše 150.000,00 kuna i s osnove posebne nagrade najviše 15.000,00 kuna ( čl. 6. Uredbe).</w:t>
      </w:r>
      <w:r w:rsidRPr="00B10BB0">
        <w:rPr>
          <w:color w:val="000000"/>
        </w:rPr>
        <w:tab/>
      </w:r>
      <w:r w:rsidRPr="00B10BB0">
        <w:t xml:space="preserve">U konkretnom slučaju, a prema važećim kriterijima i načinu obračuna nagrade </w:t>
      </w:r>
      <w:r w:rsidRPr="00B10BB0">
        <w:rPr>
          <w:color w:val="000000"/>
        </w:rPr>
        <w:t>s osnove vrijednosti unovčene stečajne mase ista se obračunava primjenom tablice vrijednosti unovčene stečajne mase i nagrade u postocima, a kako to i propisuje čl. 7. Uredbe.</w:t>
      </w:r>
    </w:p>
    <w:p w:rsidRDefault="00E9601A" w:rsidP="00E9601A" w:rsidR="00E9601A">
      <w:pPr>
        <w:ind w:firstLine="703"/>
        <w:jc w:val="both"/>
        <w:textAlignment w:val="baseline"/>
        <w:rPr>
          <w:color w:val="000000"/>
        </w:rPr>
      </w:pPr>
      <w:r w:rsidRPr="00B10BB0">
        <w:t xml:space="preserve">Dakle, uzimajući u obzir vrijednost unovčene stečajne mase koja iznosi </w:t>
      </w:r>
      <w:r w:rsidR="00340357">
        <w:t>2.440.001,00</w:t>
      </w:r>
      <w:r>
        <w:t xml:space="preserve"> kn</w:t>
      </w:r>
      <w:r w:rsidR="00340357">
        <w:t xml:space="preserve">, </w:t>
      </w:r>
      <w:r w:rsidRPr="00B10BB0">
        <w:t xml:space="preserve">to proizlazi da sukladno odredbi čl. </w:t>
      </w:r>
      <w:r w:rsidRPr="00B10BB0">
        <w:rPr>
          <w:color w:val="000000"/>
        </w:rPr>
        <w:t>čl. 7. Uredbe, stečajno</w:t>
      </w:r>
      <w:r w:rsidR="00340357">
        <w:rPr>
          <w:color w:val="000000"/>
        </w:rPr>
        <w:t xml:space="preserve">j upraviteljici Radojki Danek </w:t>
      </w:r>
      <w:r>
        <w:rPr>
          <w:color w:val="000000"/>
        </w:rPr>
        <w:t xml:space="preserve">s osnova vrijednosti unovčene stečajne mase </w:t>
      </w:r>
      <w:r w:rsidRPr="00B10BB0">
        <w:rPr>
          <w:color w:val="000000"/>
        </w:rPr>
        <w:t xml:space="preserve">u konkretnom stečajnom postupku pripada nagrada u </w:t>
      </w:r>
      <w:r w:rsidR="000A7D2B">
        <w:rPr>
          <w:color w:val="000000"/>
        </w:rPr>
        <w:t xml:space="preserve">bruto </w:t>
      </w:r>
      <w:r w:rsidRPr="00B10BB0">
        <w:rPr>
          <w:color w:val="000000"/>
        </w:rPr>
        <w:t xml:space="preserve">iznosu od </w:t>
      </w:r>
      <w:r w:rsidR="00340357">
        <w:rPr>
          <w:color w:val="000000"/>
        </w:rPr>
        <w:t xml:space="preserve"> 200.800,00 </w:t>
      </w:r>
      <w:r w:rsidRPr="00B10BB0">
        <w:rPr>
          <w:color w:val="000000"/>
        </w:rPr>
        <w:t>kn bruto</w:t>
      </w:r>
      <w:r w:rsidR="000A7D2B">
        <w:rPr>
          <w:color w:val="000000"/>
        </w:rPr>
        <w:t>.</w:t>
      </w:r>
    </w:p>
    <w:p w:rsidRDefault="000A7D2B" w:rsidP="000A7D2B" w:rsidR="000A7D2B">
      <w:pPr>
        <w:ind w:firstLine="708"/>
        <w:jc w:val="both"/>
      </w:pPr>
      <w:r>
        <w:t xml:space="preserve">Nadalje, nije sporno da je, čl. 15. Uredbe propisano da svi iznosi koji se primjenjuju po toj Uredbi su bruto iznosi, odnosno iznosi prije odbitka pripadajućih doprinosa iz osnovice, poreza ili drugih naknada, kao i da Uredbom nije predviđeno da se pored nagrade u bruto iznosu, kada se radi o drugom dohotku, stečajnom upravitelju obračunava i doprinos za zdravstveno osiguranje u visini od 7,5%, odnosno da mu se nagrada uvećava za navedeni doprinos. Međutim, doprinos za zdravstveno osiguranje nije uključen u bruto iznos nagrade stečajnom upravitelju, jer se radi o doprinosu na osnovicu prema odredbi članka 113. stavka 1. točka 2.1. Zakona o doprinosima </w:t>
      </w:r>
      <w:r w:rsidR="00C81809">
        <w:t xml:space="preserve">(Narodne novine broj 84/08, 152/08, 94/09, 18/11, 22/12, 144/12, 148/13, 41/14, 143/14 i 115/16), </w:t>
      </w:r>
      <w:r>
        <w:t>zbog čega za navedeni iznos treba uvećati nagradu stečajnom upravitelju, budući da je obveznik doprinosa na osnovicu isplatitelj primitka prema odredbi članka 111. Zakona o doprinosima.</w:t>
      </w:r>
    </w:p>
    <w:p w:rsidRDefault="000A7D2B" w:rsidP="000A7D2B" w:rsidR="000A7D2B">
      <w:pPr>
        <w:jc w:val="both"/>
      </w:pPr>
      <w:r>
        <w:tab/>
        <w:t>Slijedom navedenog odlučeno je kao u izreci ovog rješenja.</w:t>
      </w:r>
    </w:p>
    <w:p w:rsidRDefault="00CE61C5" w:rsidP="009717AD" w:rsidR="00CE61C5">
      <w:pPr>
        <w:jc w:val="both"/>
      </w:pPr>
    </w:p>
    <w:p w:rsidRDefault="00CF154B" w:rsidP="003018E5" w:rsidR="00223E07" w:rsidRPr="00B10BB0">
      <w:pPr>
        <w:jc w:val="center"/>
      </w:pPr>
      <w:r w:rsidRPr="00B10BB0">
        <w:t>U Zadru</w:t>
      </w:r>
      <w:r w:rsidR="00995775" w:rsidRPr="00B10BB0">
        <w:t xml:space="preserve"> </w:t>
      </w:r>
      <w:r w:rsidR="00C54600">
        <w:t>27</w:t>
      </w:r>
      <w:r w:rsidR="00507858">
        <w:t xml:space="preserve">. </w:t>
      </w:r>
      <w:r w:rsidR="009717AD">
        <w:t xml:space="preserve">veljače 2019. </w:t>
      </w:r>
      <w:r w:rsidR="00B10BB0" w:rsidRPr="00B10BB0">
        <w:t xml:space="preserve"> </w:t>
      </w:r>
      <w:r w:rsidR="00B325F0" w:rsidRPr="00B10BB0">
        <w:t xml:space="preserve"> </w:t>
      </w:r>
    </w:p>
    <w:p w:rsidRDefault="00214E0B" w:rsidP="009717AD" w:rsidR="00214E0B" w:rsidRPr="00AD2980">
      <w:pPr>
        <w:jc w:val="right"/>
      </w:pP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214E0B" w:rsidP="009717AD" w:rsidR="00214E0B">
      <w:pPr>
        <w:jc w:val="right"/>
      </w:pPr>
      <w:r w:rsidRPr="00AD2980">
        <w:tab/>
      </w:r>
      <w:r w:rsidRPr="00AD2980">
        <w:tab/>
      </w:r>
      <w:r w:rsidRPr="00AD2980">
        <w:tab/>
      </w:r>
      <w:r w:rsidRPr="00AD2980">
        <w:tab/>
      </w:r>
      <w:r w:rsidRPr="00AD2980">
        <w:tab/>
      </w:r>
      <w:r w:rsidRPr="00AD2980">
        <w:tab/>
      </w:r>
      <w:r w:rsidRPr="00AD2980">
        <w:tab/>
      </w:r>
      <w:r w:rsidRPr="00AD2980">
        <w:tab/>
      </w:r>
      <w:r>
        <w:t xml:space="preserve">   </w:t>
      </w:r>
      <w:r w:rsidR="009717AD">
        <w:t>Ana Markač</w:t>
      </w:r>
    </w:p>
    <w:p w:rsidRDefault="00141A35" w:rsidP="00141A35" w:rsidR="00141A35" w:rsidRPr="00B10BB0"/>
    <w:p w:rsidRDefault="003018E5" w:rsidP="00141A35" w:rsidR="003018E5"/>
    <w:p w:rsidRDefault="00CF154B" w:rsidP="00141A35" w:rsidR="00CF154B" w:rsidRPr="00B10BB0">
      <w:r w:rsidRPr="00B10BB0">
        <w:t>UPUTA O PRAVNOM LIJEKU:</w:t>
      </w:r>
    </w:p>
    <w:p w:rsidRDefault="00773508" w:rsidP="00223E07" w:rsidR="00223E07" w:rsidRPr="00B10BB0">
      <w:pPr>
        <w:tabs>
          <w:tab w:pos="0" w:val="left"/>
        </w:tabs>
        <w:jc w:val="both"/>
      </w:pPr>
      <w:r w:rsidRPr="00B10BB0">
        <w:t xml:space="preserve">Protiv ovog rješenja stečajni upravitelj i stečajni vjerovnici imaju pravo žalbe (čl. 94. st. 5. SZ-a). Žalba se može izjaviti u roku od 8 (osam) dana od obavljene dostave istog, a dostava se smatra obavljenom istekom osmog dana od dana objave rješenja na mrežnoj stranici e-Oglasna ploča sudova (čl. 12. st. 1. i čl. 19. st. 1. i 2. SZ-a).  Žalba se podnosi ovom sudu u </w:t>
      </w:r>
      <w:r w:rsidR="003018E5">
        <w:t>2 (dva</w:t>
      </w:r>
      <w:r w:rsidRPr="00B10BB0">
        <w:t xml:space="preserve">) istovjetna primjerka, a o istoj odlučuje Visoki trgovački sud Republike Hrvatske. </w:t>
      </w:r>
    </w:p>
    <w:p w:rsidRDefault="00963B56" w:rsidP="001A0AB6" w:rsidR="00963B56"/>
    <w:p w:rsidRDefault="001A0AB6" w:rsidP="001A0AB6" w:rsidR="001A0AB6" w:rsidRPr="00B10BB0">
      <w:r w:rsidRPr="00B10BB0">
        <w:t>Dostaviti:</w:t>
      </w:r>
    </w:p>
    <w:p w:rsidRDefault="003B1246" w:rsidP="001A0AB6" w:rsidR="0067194B" w:rsidRPr="00B10BB0">
      <w:pPr>
        <w:numPr>
          <w:ilvl w:val="0"/>
          <w:numId w:val="5"/>
        </w:numPr>
      </w:pPr>
      <w:r w:rsidRPr="00B10BB0">
        <w:t>stečajno</w:t>
      </w:r>
      <w:r w:rsidR="00BE1202">
        <w:t>j</w:t>
      </w:r>
      <w:r w:rsidR="00B325F0" w:rsidRPr="00B10BB0">
        <w:t xml:space="preserve"> upravitelj</w:t>
      </w:r>
      <w:r w:rsidR="0040025D">
        <w:t>ici Radojki Danek iz Šibeni</w:t>
      </w:r>
      <w:r w:rsidR="00BE1202">
        <w:t>k</w:t>
      </w:r>
      <w:r w:rsidR="0040025D">
        <w:t>a</w:t>
      </w:r>
      <w:r w:rsidR="00BE1202">
        <w:t xml:space="preserve">, </w:t>
      </w:r>
      <w:r w:rsidR="009717AD">
        <w:t>putem e-mail</w:t>
      </w:r>
      <w:r w:rsidR="007B6126" w:rsidRPr="00B10BB0">
        <w:t xml:space="preserve"> </w:t>
      </w:r>
    </w:p>
    <w:p w:rsidRDefault="004F094E" w:rsidP="001A0AB6" w:rsidR="001A0AB6" w:rsidRPr="00B10BB0">
      <w:pPr>
        <w:numPr>
          <w:ilvl w:val="0"/>
          <w:numId w:val="5"/>
        </w:numPr>
      </w:pPr>
      <w:r w:rsidRPr="00B10BB0">
        <w:t>e-</w:t>
      </w:r>
      <w:r w:rsidR="00A73815" w:rsidRPr="00B10BB0">
        <w:t>O</w:t>
      </w:r>
      <w:r w:rsidR="0067194B" w:rsidRPr="00B10BB0">
        <w:t>glasna</w:t>
      </w:r>
      <w:r w:rsidR="001A0AB6" w:rsidRPr="00B10BB0">
        <w:t xml:space="preserve"> </w:t>
      </w:r>
      <w:r w:rsidR="0067194B" w:rsidRPr="00B10BB0">
        <w:t>ploča sudova</w:t>
      </w:r>
      <w:r w:rsidR="00456FC0">
        <w:t xml:space="preserve">, </w:t>
      </w:r>
    </w:p>
    <w:p w:rsidRDefault="001A0AB6" w:rsidP="00CF154B" w:rsidR="00FF0FB9">
      <w:pPr>
        <w:numPr>
          <w:ilvl w:val="0"/>
          <w:numId w:val="5"/>
        </w:numPr>
      </w:pPr>
      <w:r w:rsidRPr="00B10BB0">
        <w:t>u spis</w:t>
      </w:r>
    </w:p>
    <w:sectPr w:rsidSect="0067194B" w:rsidR="00FF0FB9">
      <w:headerReference w:type="default" r:id="rId11"/>
      <w:footerReference w:type="default" r:id="rId12"/>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AC9" w:rsidP="003F7AC9" w:rsidR="003F7AC9">
      <w:r>
        <w:separator/>
      </w:r>
    </w:p>
  </w:endnote>
  <w:endnote w:id="0" w:type="continuationSeparator">
    <w:p w:rsidRDefault="003F7AC9" w:rsidP="003F7AC9" w:rsidR="003F7A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6756676"/>
      <w:docPartObj>
        <w:docPartGallery w:val="Page Numbers (Bottom of Page)"/>
        <w:docPartUnique/>
      </w:docPartObj>
    </w:sdtPr>
    <w:sdtEndPr/>
    <w:sdtContent>
      <w:p w:rsidRDefault="00C7207D" w:rsidR="00C7207D">
        <w:pPr>
          <w:pStyle w:val="Podnoje"/>
          <w:jc w:val="center"/>
        </w:pPr>
        <w:r>
          <w:fldChar w:fldCharType="begin"/>
        </w:r>
        <w:r>
          <w:instrText>PAGE   \* MERGEFORMAT</w:instrText>
        </w:r>
        <w:r>
          <w:fldChar w:fldCharType="separate"/>
        </w:r>
        <w:r w:rsidR="0040025D">
          <w:rPr>
            <w:noProof/>
          </w:rPr>
          <w:t>1</w:t>
        </w:r>
        <w:r>
          <w:fldChar w:fldCharType="end"/>
        </w:r>
      </w:p>
    </w:sdtContent>
  </w:sdt>
  <w:p w:rsidRDefault="00C7207D" w:rsidR="00C7207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AC9" w:rsidP="003F7AC9" w:rsidR="003F7AC9">
      <w:r>
        <w:separator/>
      </w:r>
    </w:p>
  </w:footnote>
  <w:footnote w:id="0" w:type="continuationSeparator">
    <w:p w:rsidRDefault="003F7AC9" w:rsidP="003F7AC9" w:rsidR="003F7A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083" w:rsidP="003F7AC9" w:rsidR="003F7AC9">
    <w:pPr>
      <w:pStyle w:val="Zaglavlje"/>
      <w:jc w:val="right"/>
    </w:pPr>
    <w:r>
      <w:t>P</w:t>
    </w:r>
    <w:r w:rsidR="00B0774F">
      <w:t>oslovni broj: 2 St-</w:t>
    </w:r>
    <w:r w:rsidR="00B643CE">
      <w:t>1037/2016-103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0AF1"/>
    <w:rsid w:val="000051C4"/>
    <w:rsid w:val="0000760A"/>
    <w:rsid w:val="00017C55"/>
    <w:rsid w:val="00030F9A"/>
    <w:rsid w:val="000362D2"/>
    <w:rsid w:val="000828A3"/>
    <w:rsid w:val="000A768A"/>
    <w:rsid w:val="000A7D2B"/>
    <w:rsid w:val="000B31B4"/>
    <w:rsid w:val="000E2B5E"/>
    <w:rsid w:val="000E636B"/>
    <w:rsid w:val="000F4307"/>
    <w:rsid w:val="00132542"/>
    <w:rsid w:val="001326B4"/>
    <w:rsid w:val="00141A35"/>
    <w:rsid w:val="0014260A"/>
    <w:rsid w:val="001A0AB6"/>
    <w:rsid w:val="001A4EDD"/>
    <w:rsid w:val="001B2764"/>
    <w:rsid w:val="001D40E1"/>
    <w:rsid w:val="001D6AFF"/>
    <w:rsid w:val="001F472A"/>
    <w:rsid w:val="00214E0B"/>
    <w:rsid w:val="002210BD"/>
    <w:rsid w:val="00223E07"/>
    <w:rsid w:val="002260B1"/>
    <w:rsid w:val="00277302"/>
    <w:rsid w:val="002B4A18"/>
    <w:rsid w:val="002D6596"/>
    <w:rsid w:val="003018E5"/>
    <w:rsid w:val="0031202E"/>
    <w:rsid w:val="003277EA"/>
    <w:rsid w:val="00340357"/>
    <w:rsid w:val="003A252D"/>
    <w:rsid w:val="003B1246"/>
    <w:rsid w:val="003F663A"/>
    <w:rsid w:val="003F7AC9"/>
    <w:rsid w:val="0040013F"/>
    <w:rsid w:val="0040025D"/>
    <w:rsid w:val="00456FC0"/>
    <w:rsid w:val="004863F5"/>
    <w:rsid w:val="00492043"/>
    <w:rsid w:val="004B68CE"/>
    <w:rsid w:val="004B7A54"/>
    <w:rsid w:val="004D47FA"/>
    <w:rsid w:val="004D4C7B"/>
    <w:rsid w:val="004F094E"/>
    <w:rsid w:val="00501BED"/>
    <w:rsid w:val="00502FCD"/>
    <w:rsid w:val="00507858"/>
    <w:rsid w:val="00560CF3"/>
    <w:rsid w:val="005765EF"/>
    <w:rsid w:val="00583E3E"/>
    <w:rsid w:val="005C5CB1"/>
    <w:rsid w:val="005E08CA"/>
    <w:rsid w:val="005E7A58"/>
    <w:rsid w:val="005F5D21"/>
    <w:rsid w:val="0060354C"/>
    <w:rsid w:val="00604FE0"/>
    <w:rsid w:val="0062187D"/>
    <w:rsid w:val="00624AF0"/>
    <w:rsid w:val="00626C54"/>
    <w:rsid w:val="0067194B"/>
    <w:rsid w:val="00677858"/>
    <w:rsid w:val="006964AE"/>
    <w:rsid w:val="006D5987"/>
    <w:rsid w:val="006E08C4"/>
    <w:rsid w:val="007265FE"/>
    <w:rsid w:val="00742B39"/>
    <w:rsid w:val="00753D2D"/>
    <w:rsid w:val="00773508"/>
    <w:rsid w:val="007962EB"/>
    <w:rsid w:val="007A0826"/>
    <w:rsid w:val="007B6126"/>
    <w:rsid w:val="007E6CF9"/>
    <w:rsid w:val="00814FBA"/>
    <w:rsid w:val="00834E39"/>
    <w:rsid w:val="0085368E"/>
    <w:rsid w:val="008748A0"/>
    <w:rsid w:val="008C0F9E"/>
    <w:rsid w:val="008C7272"/>
    <w:rsid w:val="008E1367"/>
    <w:rsid w:val="00905F65"/>
    <w:rsid w:val="00910042"/>
    <w:rsid w:val="00921985"/>
    <w:rsid w:val="00923E82"/>
    <w:rsid w:val="0095041A"/>
    <w:rsid w:val="00963B56"/>
    <w:rsid w:val="009717AD"/>
    <w:rsid w:val="00987A68"/>
    <w:rsid w:val="00993384"/>
    <w:rsid w:val="00995775"/>
    <w:rsid w:val="00995DAF"/>
    <w:rsid w:val="009C0775"/>
    <w:rsid w:val="009D3084"/>
    <w:rsid w:val="009D53CA"/>
    <w:rsid w:val="00A24D19"/>
    <w:rsid w:val="00A31159"/>
    <w:rsid w:val="00A32177"/>
    <w:rsid w:val="00A36A20"/>
    <w:rsid w:val="00A42258"/>
    <w:rsid w:val="00A42C78"/>
    <w:rsid w:val="00A50AB1"/>
    <w:rsid w:val="00A547E3"/>
    <w:rsid w:val="00A73815"/>
    <w:rsid w:val="00A94666"/>
    <w:rsid w:val="00AA6D98"/>
    <w:rsid w:val="00AB72FA"/>
    <w:rsid w:val="00AE6CF3"/>
    <w:rsid w:val="00B0774F"/>
    <w:rsid w:val="00B10BB0"/>
    <w:rsid w:val="00B325F0"/>
    <w:rsid w:val="00B34B79"/>
    <w:rsid w:val="00B643CE"/>
    <w:rsid w:val="00B72A50"/>
    <w:rsid w:val="00BE1202"/>
    <w:rsid w:val="00BE6C59"/>
    <w:rsid w:val="00C464CD"/>
    <w:rsid w:val="00C54600"/>
    <w:rsid w:val="00C61F79"/>
    <w:rsid w:val="00C7207D"/>
    <w:rsid w:val="00C81809"/>
    <w:rsid w:val="00CA03B3"/>
    <w:rsid w:val="00CD7653"/>
    <w:rsid w:val="00CE61C5"/>
    <w:rsid w:val="00CF0448"/>
    <w:rsid w:val="00CF154B"/>
    <w:rsid w:val="00D140E6"/>
    <w:rsid w:val="00D35C6E"/>
    <w:rsid w:val="00D47066"/>
    <w:rsid w:val="00D858FE"/>
    <w:rsid w:val="00D948FE"/>
    <w:rsid w:val="00DA6083"/>
    <w:rsid w:val="00DC6C2C"/>
    <w:rsid w:val="00DE2B2E"/>
    <w:rsid w:val="00E06E50"/>
    <w:rsid w:val="00E078C1"/>
    <w:rsid w:val="00E105A4"/>
    <w:rsid w:val="00E133E7"/>
    <w:rsid w:val="00E54A6E"/>
    <w:rsid w:val="00E658F7"/>
    <w:rsid w:val="00E757AA"/>
    <w:rsid w:val="00E81AD4"/>
    <w:rsid w:val="00E9601A"/>
    <w:rsid w:val="00EC2F8C"/>
    <w:rsid w:val="00ED33D2"/>
    <w:rsid w:val="00EE0C6E"/>
    <w:rsid w:val="00EE25E0"/>
    <w:rsid w:val="00F51946"/>
    <w:rsid w:val="00F6532B"/>
    <w:rsid w:val="00F739C9"/>
    <w:rsid w:val="00FF0FB9"/>
    <w:rsid w:val="00FF48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true" w:styleId="ZaglavljeChar" w:type="character">
    <w:name w:val="Zaglavlje Char"/>
    <w:basedOn w:val="Zadanifontodlomka"/>
    <w:link w:val="Zaglavlje"/>
    <w:rsid w:val="003F7AC9"/>
    <w:rPr>
      <w:sz w:val="24"/>
      <w:szCs w:val="24"/>
    </w:rPr>
  </w:style>
  <w:style w:styleId="Podnoje" w:type="paragraph">
    <w:name w:val="footer"/>
    <w:basedOn w:val="Normal"/>
    <w:link w:val="PodnojeChar"/>
    <w:uiPriority w:val="99"/>
    <w:rsid w:val="003F7AC9"/>
    <w:pPr>
      <w:tabs>
        <w:tab w:pos="4536" w:val="center"/>
        <w:tab w:pos="9072" w:val="right"/>
      </w:tabs>
    </w:pPr>
  </w:style>
  <w:style w:customStyle="true" w:styleId="PodnojeChar" w:type="character">
    <w:name w:val="Podnožje Char"/>
    <w:basedOn w:val="Zadanifontodlomka"/>
    <w:link w:val="Podnoje"/>
    <w:uiPriority w:val="99"/>
    <w:rsid w:val="003F7AC9"/>
    <w:rPr>
      <w:sz w:val="24"/>
      <w:szCs w:val="24"/>
    </w:rPr>
  </w:style>
  <w:style w:customStyle="true" w:styleId="clanak-" w:type="paragraph">
    <w:name w:val="clanak-"/>
    <w:basedOn w:val="Normal"/>
    <w:rsid w:val="005765EF"/>
    <w:pPr>
      <w:spacing w:afterAutospacing="true" w:after="100" w:beforeAutospacing="true" w:before="100"/>
    </w:pPr>
  </w:style>
  <w:style w:customStyle="true" w:styleId="t-9-8" w:type="paragraph">
    <w:name w:val="t-9-8"/>
    <w:basedOn w:val="Normal"/>
    <w:rsid w:val="00A547E3"/>
    <w:pPr>
      <w:spacing w:afterAutospacing="true" w:after="100" w:beforeAutospacing="true" w:before="100"/>
    </w:pPr>
  </w:style>
  <w:style w:customStyle="true" w:styleId="t-9-8-bez-uvl" w:type="paragraph">
    <w:name w:val="t-9-8-bez-uvl"/>
    <w:basedOn w:val="Normal"/>
    <w:rsid w:val="00A547E3"/>
    <w:pPr>
      <w:spacing w:afterAutospacing="true" w:after="100" w:beforeAutospacing="true" w:before="100"/>
    </w:pPr>
  </w:style>
  <w:style w:styleId="Reetkatablice" w:type="table">
    <w:name w:val="Table Grid"/>
    <w:basedOn w:val="Obinatablica"/>
    <w:uiPriority w:val="59"/>
    <w:rsid w:val="00B643CE"/>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0025D"/>
    <w:rPr>
      <w:color w:val="808080"/>
      <w:bdr w:space="0" w:sz="0" w:color="auto" w:val="none"/>
      <w:shd w:fill="auto" w:color="auto" w:val="clear"/>
    </w:rPr>
  </w:style>
  <w:style w:customStyle="true" w:styleId="eSPISCCParagraphDefaultFont" w:type="character">
    <w:name w:val="eSPIS_CC_Paragraph Default Font"/>
    <w:basedOn w:val="Zadanifontodlomka"/>
    <w:rsid w:val="0040025D"/>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40025D"/>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40025D"/>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0025D"/>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1" w:styleId="ZaglavljeChar" w:type="character">
    <w:name w:val="Zaglavlje Char"/>
    <w:basedOn w:val="Zadanifontodlomka"/>
    <w:link w:val="Zaglavlje"/>
    <w:rsid w:val="003F7AC9"/>
    <w:rPr>
      <w:sz w:val="24"/>
      <w:szCs w:val="24"/>
    </w:rPr>
  </w:style>
  <w:style w:styleId="Podnoje" w:type="paragraph">
    <w:name w:val="footer"/>
    <w:basedOn w:val="Normal"/>
    <w:link w:val="PodnojeChar"/>
    <w:uiPriority w:val="99"/>
    <w:rsid w:val="003F7AC9"/>
    <w:pPr>
      <w:tabs>
        <w:tab w:pos="4536" w:val="center"/>
        <w:tab w:pos="9072" w:val="right"/>
      </w:tabs>
    </w:pPr>
  </w:style>
  <w:style w:customStyle="1" w:styleId="PodnojeChar" w:type="character">
    <w:name w:val="Podnožje Char"/>
    <w:basedOn w:val="Zadanifontodlomka"/>
    <w:link w:val="Podnoje"/>
    <w:uiPriority w:val="99"/>
    <w:rsid w:val="003F7AC9"/>
    <w:rPr>
      <w:sz w:val="24"/>
      <w:szCs w:val="24"/>
    </w:rPr>
  </w:style>
  <w:style w:customStyle="1" w:styleId="clanak-" w:type="paragraph">
    <w:name w:val="clanak-"/>
    <w:basedOn w:val="Normal"/>
    <w:rsid w:val="005765EF"/>
    <w:pPr>
      <w:spacing w:after="100" w:afterAutospacing="1" w:before="100" w:beforeAutospacing="1"/>
    </w:pPr>
  </w:style>
  <w:style w:customStyle="1" w:styleId="t-9-8" w:type="paragraph">
    <w:name w:val="t-9-8"/>
    <w:basedOn w:val="Normal"/>
    <w:rsid w:val="00A547E3"/>
    <w:pPr>
      <w:spacing w:after="100" w:afterAutospacing="1" w:before="100" w:beforeAutospacing="1"/>
    </w:pPr>
  </w:style>
  <w:style w:customStyle="1" w:styleId="t-9-8-bez-uvl" w:type="paragraph">
    <w:name w:val="t-9-8-bez-uvl"/>
    <w:basedOn w:val="Normal"/>
    <w:rsid w:val="00A547E3"/>
    <w:pPr>
      <w:spacing w:after="100" w:afterAutospacing="1" w:before="100" w:beforeAutospacing="1"/>
    </w:pPr>
  </w:style>
  <w:style w:styleId="Reetkatablice" w:type="table">
    <w:name w:val="Table Grid"/>
    <w:basedOn w:val="Obinatablica"/>
    <w:uiPriority w:val="59"/>
    <w:rsid w:val="00B643CE"/>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0025D"/>
    <w:rPr>
      <w:color w:val="808080"/>
      <w:bdr w:color="auto" w:space="0" w:sz="0" w:val="none"/>
      <w:shd w:color="auto" w:fill="auto" w:val="clear"/>
    </w:rPr>
  </w:style>
  <w:style w:customStyle="1" w:styleId="eSPISCCParagraphDefaultFont" w:type="character">
    <w:name w:val="eSPIS_CC_Paragraph Default Font"/>
    <w:basedOn w:val="Zadanifontodlomka"/>
    <w:rsid w:val="0040025D"/>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40025D"/>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40025D"/>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0025D"/>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27322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1037</izvorni_sadrzaj>
    <derivirana_varijabla naziv="DomainObject.Predmet.Broj_1">1037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čuvaju se u ormaru u sobi 42</izvorni_sadrzaj>
    <derivirana_varijabla naziv="DomainObject.Predmet.Opis_1">prijave tražbina čuvaju se u ormaru u sobi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St-1037/2016</izvorni_sadrzaj>
    <derivirana_varijabla naziv="DomainObject.Predmet.OznakaBroj_1">St-1037/2016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MEDIA ZADAR, d.o.o. za izdavačku djelatnost i marketing zastupanog po punomoćniku Alen Vimer</izvorni_sadrzaj>
    <derivirana_varijabla naziv="DomainObject.Predmet.ProtustrankaFormated_1">  MEDIA ZADAR, d.o.o. za izdavačku djelatnost i marketing zastupanog po punomoćniku Alen Vimer</derivirana_varijabla>
  </DomainObject.Predmet.ProtustrankaFormated>
  <DomainObject.Predmet.ProtustrankaFormatedOIB>
    <izvorni_sadrzaj>  MEDIA ZADAR, d.o.o. za izdavačku djelatnost i marketing, OIB 49507428086 zastupanog po punomoćniku Alen Vimer</izvorni_sadrzaj>
    <derivirana_varijabla naziv="DomainObject.Predmet.ProtustrankaFormatedOIB_1">  MEDIA ZADAR, d.o.o. za izdavačku djelatnost i marketing, OIB 49507428086 zastupanog po punomoćniku Alen Vimer</derivirana_varijabla>
  </DomainObject.Predmet.ProtustrankaFormatedOIB>
  <DomainObject.Predmet.ProtustrankaFormatedWithAdress>
    <izvorni_sadrzaj> MEDIA ZADAR, d.o.o. za izdavačku djelatnost i marketing, Ulica Knezova Šubića Bribirskih 9, 23000 Zadar zastupanog po punomoćniku Alen Vimer</izvorni_sadrzaj>
    <derivirana_varijabla naziv="DomainObject.Predmet.ProtustrankaFormatedWithAdress_1"> MEDIA ZADAR, d.o.o. za izdavačku djelatnost i marketing, Ulica Knezova Šubića Bribirskih 9, 23000 Zadar zastupanog po punomoćniku Alen Vimer</derivirana_varijabla>
  </DomainObject.Predmet.ProtustrankaFormatedWithAdress>
  <DomainObject.Predmet.ProtustrankaFormatedWithAdressOIB>
    <izvorni_sadrzaj> MEDIA ZADAR, d.o.o. za izdavačku djelatnost i marketing, OIB 49507428086, Ulica Knezova Šubića Bribirskih 9, 23000 Zadar zastupanog po punomoćniku Alen Vimer</izvorni_sadrzaj>
    <derivirana_varijabla naziv="DomainObject.Predmet.ProtustrankaFormatedWithAdressOIB_1"> MEDIA ZADAR, d.o.o. za izdavačku djelatnost i marketing, OIB 49507428086, Ulica Knezova Šubića Bribirskih 9, 23000 Zadar zastupanog po punomoćniku Alen Vimer</derivirana_varijabla>
  </DomainObject.Predmet.ProtustrankaFormatedWithAdressOIB>
  <DomainObject.Predmet.ProtustrankaWithAdress>
    <izvorni_sadrzaj>MEDIA ZADAR, d.o.o. za izdavačku djelatnost i marketing Ulica Knezova Šubića Bribirskih 9, 23000 Zadar</izvorni_sadrzaj>
    <derivirana_varijabla naziv="DomainObject.Predmet.ProtustrankaWithAdress_1">MEDIA ZADAR, d.o.o. za izdavačku djelatnost i marketing Ulica Knezova Šubića Bribirskih 9, 23000 Zadar</derivirana_varijabla>
  </DomainObject.Predmet.ProtustrankaWithAdress>
  <DomainObject.Predmet.ProtustrankaWithAdressOIB>
    <izvorni_sadrzaj>MEDIA ZADAR, d.o.o. za izdavačku djelatnost i marketing, OIB 49507428086, Ulica Knezova Šubića Bribirskih 9, 23000 Zadar</izvorni_sadrzaj>
    <derivirana_varijabla naziv="DomainObject.Predmet.ProtustrankaWithAdressOIB_1">MEDIA ZADAR, d.o.o. za izdavačku djelatnost i marketing, OIB 49507428086, Ulica Knezova Šubića Bribirskih 9, 23000 Zadar</derivirana_varijabla>
  </DomainObject.Predmet.ProtustrankaWithAdressOIB>
  <DomainObject.Predmet.ProtustrankaNazivFormated>
    <izvorni_sadrzaj>MEDIA ZADAR, d.o.o. za izdavačku djelatnost i marketing</izvorni_sadrzaj>
    <derivirana_varijabla naziv="DomainObject.Predmet.ProtustrankaNazivFormated_1">MEDIA ZADAR, d.o.o. za izdavačku djelatnost i marketing</derivirana_varijabla>
  </DomainObject.Predmet.ProtustrankaNazivFormated>
  <DomainObject.Predmet.ProtustrankaNazivFormatedOIB>
    <izvorni_sadrzaj>MEDIA ZADAR, d.o.o. za izdavačku djelatnost i marketing, OIB 49507428086</izvorni_sadrzaj>
    <derivirana_varijabla naziv="DomainObject.Predmet.ProtustrankaNazivFormatedOIB_1">MEDIA ZADAR, d.o.o. za izdavačku djelatnost i marketing, OIB 49507428086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Alpen- Adria -Platz 1, Klagenfurt am Worthersee, Austrija zastupanog po punomoćniku OD Jelaković &amp; partneri j.t.d.; CAPRICORNO, društvo s ograničenom odgovornošću za trgovinu; HETA ASSET RESOLUTION AG</izvorni_sadrzaj>
    <derivirana_varijabla naziv="DomainObject.Predmet.StrankaFormated_1">  HETA ASSET RESOLUTION AG, Alpen- Adria -Platz 1, Klagenfurt am Worthersee, Austrija zastupanog po punomoćniku OD Jelaković &amp; partneri j.t.d.; CAPRICORNO, društvo s ograničenom odgovornošću za trgovinu; HETA ASSET RESOLUTION AG</derivirana_varijabla>
  </DomainObject.Predmet.StrankaFormated>
  <DomainObject.Predmet.StrankaFormatedOIB>
    <izvorni_sadrzaj>  HETA ASSET RESOLUTION AG, Alpen- Adria -Platz 1, Klagenfurt am Worthersee, Austrija, OIB 90730821413 zastupanog po punomoćniku OD Jelaković &amp; partneri j.t.d.; CAPRICORNO, društvo s ograničenom odgovornošću za trgovinu, OIB 09517317411; HETA ASSET RESOLUTION AG, OIB 90730821413</izvorni_sadrzaj>
    <derivirana_varijabla naziv="DomainObject.Predmet.StrankaFormatedOIB_1">  HETA ASSET RESOLUTION AG, Alpen- Adria -Platz 1, Klagenfurt am Worthersee, Austrija, OIB 90730821413 zastupanog po punomoćniku OD Jelaković &amp; partneri j.t.d.; CAPRICORNO, društvo s ograničenom odgovornošću za trgovinu, OIB 09517317411; HETA ASSET RESOLUTION AG, OIB 90730821413</derivirana_varijabla>
  </DomainObject.Predmet.StrankaFormatedOIB>
  <DomainObject.Predmet.StrankaFormatedWithAdress>
    <izvorni_sadrzaj> HETA ASSET RESOLUTION AG, Alpen- Adria -Platz 1, Klagenfurt am Worthersee, Austrija zastupanog po punomoćniku OD Jelaković &amp; partneri j.t.d.; CAPRICORNO, društvo s ograničenom odgovornošću za trgovinu, Hercegovačka 57A, 21000 Split; HETA ASSET RESOLUTION AG, Alpen-adria Platz 1, 9020 Klagenfurt</izvorni_sadrzaj>
    <derivirana_varijabla naziv="DomainObject.Predmet.StrankaFormatedWithAdress_1"> HETA ASSET RESOLUTION AG, Alpen- Adria -Platz 1, Klagenfurt am Worthersee, Austrija zastupanog po punomoćniku OD Jelaković &amp; partneri j.t.d.; CAPRICORNO, društvo s ograničenom odgovornošću za trgovinu, Hercegovačka 57A, 21000 Split; HETA ASSET RESOLUTION AG, Alpen-adria Platz 1, 9020 Klagenfurt</derivirana_varijabla>
  </DomainObject.Predmet.StrankaFormatedWithAdress>
  <DomainObject.Predmet.StrankaFormatedWithAdressOIB>
    <izvorni_sadrzaj> HETA ASSET RESOLUTION AG, Alpen- Adria -Platz 1, Klagenfurt am Worthersee, Austrija, OIB 90730821413 zastupanog po punomoćniku OD Jelaković &amp; partneri j.t.d.; CAPRICORNO, društvo s ograničenom odgovornošću za trgovinu, OIB 09517317411, Hercegovačka 57A, 21000 Split; HETA ASSET RESOLUTION AG, OIB 90730821413, Alpen-adria Platz 1, 9020 Klagenfurt</izvorni_sadrzaj>
    <derivirana_varijabla naziv="DomainObject.Predmet.StrankaFormatedWithAdressOIB_1"> HETA ASSET RESOLUTION AG, Alpen- Adria -Platz 1, Klagenfurt am Worthersee, Austrija, OIB 90730821413 zastupanog po punomoćniku OD Jelaković &amp; partneri j.t.d.; CAPRICORNO, društvo s ograničenom odgovornošću za trgovinu, OIB 09517317411, Hercegovačka 57A, 21000 Split; HETA ASSET RESOLUTION AG, OIB 90730821413, Alpen-adria Platz 1, 9020 Klagenfurt</derivirana_varijabla>
  </DomainObject.Predmet.StrankaFormatedWithAdressOIB>
  <DomainObject.Predmet.StrankaWithAdress>
    <izvorni_sadrzaj>HETA ASSET RESOLUTION AG, Alpen- Adria -Platz 1, Klagenfurt am Worthersee, Austrija ,CAPRICORNO, društvo s ograničenom odgovornošću za trgovinu Hercegovačka 57A,21000 Split,HETA ASSET RESOLUTION AG Alpen-adria Platz 1,9020 Klagenfurt</izvorni_sadrzaj>
    <derivirana_varijabla naziv="DomainObject.Predmet.StrankaWithAdress_1">HETA ASSET RESOLUTION AG, Alpen- Adria -Platz 1, Klagenfurt am Worthersee, Austrija ,CAPRICORNO, društvo s ograničenom odgovornošću za trgovinu Hercegovačka 57A,21000 Split,HETA ASSET RESOLUTION AG Alpen-adria Platz 1,9020 Klagenfurt</derivirana_varijabla>
  </DomainObject.Predmet.StrankaWithAdress>
  <DomainObject.Predmet.StrankaWithAdressOIB>
    <izvorni_sadrzaj>HETA ASSET RESOLUTION AG, Alpen- Adria -Platz 1, Klagenfurt am Worthersee, Austrija, OIB 90730821413,CAPRICORNO, društvo s ograničenom odgovornošću za trgovinu, OIB 09517317411, Hercegovačka 57A,21000 Split,HETA ASSET RESOLUTION AG, OIB 90730821413, Alpen-adria Platz 1,9020 Klagenfurt</izvorni_sadrzaj>
    <derivirana_varijabla naziv="DomainObject.Predmet.StrankaWithAdressOIB_1">HETA ASSET RESOLUTION AG, Alpen- Adria -Platz 1, Klagenfurt am Worthersee, Austrija, OIB 90730821413,CAPRICORNO, društvo s ograničenom odgovornošću za trgovinu, OIB 09517317411, Hercegovačka 57A,21000 Split,HETA ASSET RESOLUTION AG, OIB 90730821413, Alpen-adria Platz 1,9020 Klagenfurt</derivirana_varijabla>
  </DomainObject.Predmet.StrankaWithAdressOIB>
  <DomainObject.Predmet.StrankaNazivFormated>
    <izvorni_sadrzaj>HETA ASSET RESOLUTION AG, Alpen- Adria -Platz 1, Klagenfurt am Worthersee, Austrija,CAPRICORNO, društvo s ograničenom odgovornošću za trgovinu,HETA ASSET RESOLUTION AG</izvorni_sadrzaj>
    <derivirana_varijabla naziv="DomainObject.Predmet.StrankaNazivFormated_1">HETA ASSET RESOLUTION AG, Alpen- Adria -Platz 1, Klagenfurt am Worthersee, Austrija,CAPRICORNO, društvo s ograničenom odgovornošću za trgovinu,HETA ASSET RESOLUTION AG</derivirana_varijabla>
  </DomainObject.Predmet.StrankaNazivFormated>
  <DomainObject.Predmet.StrankaNazivFormatedOIB>
    <izvorni_sadrzaj>HETA ASSET RESOLUTION AG, Alpen- Adria -Platz 1, Klagenfurt am Worthersee, Austrija, OIB 90730821413,CAPRICORNO, društvo s ograničenom odgovornošću za trgovinu, OIB 09517317411,HETA ASSET RESOLUTION AG, OIB 90730821413</izvorni_sadrzaj>
    <derivirana_varijabla naziv="DomainObject.Predmet.StrankaNazivFormatedOIB_1">HETA ASSET RESOLUTION AG, Alpen- Adria -Platz 1, Klagenfurt am Worthersee, Austrija, OIB 90730821413,CAPRICORNO, društvo s ograničenom odgovornošću za trgovinu, OIB 09517317411,HETA ASSET RESOLUTION AG, OIB 90730821413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HETA ASSET RESOLUTION AG, Alpen- Adria -Platz 1, Klagenfurt am Worthersee, Austrija zastupanog po punomoćniku OD Jelaković &amp; partneri j.t.d.</item>
      <item>CAPRICORNO, društvo s ograničenom odgovornošću za trgovinu</item>
      <item>HETA ASSET RESOLUTION AG</item>
    </izvorni_sadrzaj>
    <derivirana_varijabla naziv="DomainObject.Predmet.StrankaListFormated_1">
      <item>HETA ASSET RESOLUTION AG, Alpen- Adria -Platz 1, Klagenfurt am Worthersee, Austrija zastupanog po punomoćniku OD Jelaković &amp; partneri j.t.d.</item>
      <item>CAPRICORNO, društvo s ograničenom odgovornošću za trgovinu</item>
      <item>HETA ASSET RESOLUTION AG</item>
    </derivirana_varijabla>
  </DomainObject.Predmet.StrankaListFormated>
  <DomainObject.Predmet.StrankaListFormatedOIB>
    <izvorni_sadrzaj>
      <item>HETA ASSET RESOLUTION AG, Alpen- Adria -Platz 1, Klagenfurt am Worthersee, Austrija, OIB 90730821413 zastupanog po punomoćniku OD Jelaković &amp; partneri j.t.d.</item>
      <item>CAPRICORNO, društvo s ograničenom odgovornošću za trgovinu, OIB 09517317411</item>
      <item>HETA ASSET RESOLUTION AG, OIB 90730821413</item>
    </izvorni_sadrzaj>
    <derivirana_varijabla naziv="DomainObject.Predmet.StrankaListFormatedOIB_1">
      <item>HETA ASSET RESOLUTION AG, Alpen- Adria -Platz 1, Klagenfurt am Worthersee, Austrija, OIB 90730821413 zastupanog po punomoćniku OD Jelaković &amp; partneri j.t.d.</item>
      <item>CAPRICORNO, društvo s ograničenom odgovornošću za trgovinu, OIB 09517317411</item>
      <item>HETA ASSET RESOLUTION AG, OIB 90730821413</item>
    </derivirana_varijabla>
  </DomainObject.Predmet.StrankaListFormatedOIB>
  <DomainObject.Predmet.StrankaListFormatedWithAdress>
    <izvorni_sadrzaj>
      <item>HETA ASSET RESOLUTION AG, Alpen- Adria -Platz 1, Klagenfurt am Worthersee, Austrija zastupanog po punomoćniku OD Jelaković &amp; partneri j.t.d.</item>
      <item>CAPRICORNO, društvo s ograničenom odgovornošću za trgovinu, Hercegovačka 57A, 21000 Split</item>
      <item>HETA ASSET RESOLUTION AG, Alpen-adria Platz 1, 9020 Klagenfurt</item>
    </izvorni_sadrzaj>
    <derivirana_varijabla naziv="DomainObject.Predmet.StrankaListFormatedWithAdress_1">
      <item>HETA ASSET RESOLUTION AG, Alpen- Adria -Platz 1, Klagenfurt am Worthersee, Austrija zastupanog po punomoćniku OD Jelaković &amp; partneri j.t.d.</item>
      <item>CAPRICORNO, društvo s ograničenom odgovornošću za trgovinu, Hercegovačka 57A, 21000 Split</item>
      <item>HETA ASSET RESOLUTION AG, Alpen-adria Platz 1, 9020 Klagenfurt</item>
    </derivirana_varijabla>
  </DomainObject.Predmet.StrankaListFormatedWithAdress>
  <DomainObject.Predmet.StrankaListFormatedWithAdressOIB>
    <izvorni_sadrzaj>
      <item>HETA ASSET RESOLUTION AG, Alpen- Adria -Platz 1, Klagenfurt am Worthersee, Austrija, OIB 90730821413 zastupanog po punomoćniku OD Jelaković &amp; partneri j.t.d.</item>
      <item>CAPRICORNO, društvo s ograničenom odgovornošću za trgovinu, OIB 09517317411, Hercegovačka 57A, 21000 Split</item>
      <item>HETA ASSET RESOLUTION AG, OIB 90730821413, Alpen-adria Platz 1, 9020 Klagenfurt</item>
    </izvorni_sadrzaj>
    <derivirana_varijabla naziv="DomainObject.Predmet.StrankaListFormatedWithAdressOIB_1">
      <item>HETA ASSET RESOLUTION AG, Alpen- Adria -Platz 1, Klagenfurt am Worthersee, Austrija, OIB 90730821413 zastupanog po punomoćniku OD Jelaković &amp; partneri j.t.d.</item>
      <item>CAPRICORNO, društvo s ograničenom odgovornošću za trgovinu, OIB 09517317411, Hercegovačka 57A, 21000 Split</item>
      <item>HETA ASSET RESOLUTION AG, OIB 90730821413, Alpen-adria Platz 1, 9020 Klagenfurt</item>
    </derivirana_varijabla>
  </DomainObject.Predmet.StrankaListFormatedWithAdressOIB>
  <DomainObject.Predmet.StrankaListNazivFormated>
    <izvorni_sadrzaj>
      <item>HETA ASSET RESOLUTION AG, Alpen- Adria -Platz 1, Klagenfurt am Worthersee, Austrija</item>
      <item>CAPRICORNO, društvo s ograničenom odgovornošću za trgovinu</item>
      <item>HETA ASSET RESOLUTION AG</item>
    </izvorni_sadrzaj>
    <derivirana_varijabla naziv="DomainObject.Predmet.StrankaListNazivFormated_1">
      <item>HETA ASSET RESOLUTION AG, Alpen- Adria -Platz 1, Klagenfurt am Worthersee, Austrija</item>
      <item>CAPRICORNO, društvo s ograničenom odgovornošću za trgovinu</item>
      <item>HETA ASSET RESOLUTION AG</item>
    </derivirana_varijabla>
  </DomainObject.Predmet.StrankaListNazivFormated>
  <DomainObject.Predmet.StrankaListNazivFormatedOIB>
    <izvorni_sadrzaj>
      <item>HETA ASSET RESOLUTION AG, Alpen- Adria -Platz 1, Klagenfurt am Worthersee, Austrija, OIB 90730821413</item>
      <item>CAPRICORNO, društvo s ograničenom odgovornošću za trgovinu, OIB 09517317411</item>
      <item>HETA ASSET RESOLUTION AG, OIB 90730821413</item>
    </izvorni_sadrzaj>
    <derivirana_varijabla naziv="DomainObject.Predmet.StrankaListNazivFormatedOIB_1">
      <item>HETA ASSET RESOLUTION AG, Alpen- Adria -Platz 1, Klagenfurt am Worthersee, Austrija, OIB 90730821413</item>
      <item>CAPRICORNO, društvo s ograničenom odgovornošću za trgovinu, OIB 09517317411</item>
      <item>HETA ASSET RESOLUTION AG, OIB 90730821413</item>
    </derivirana_varijabla>
  </DomainObject.Predmet.StrankaListNazivFormatedOIB>
  <DomainObject.Predmet.ProtuStrankaListFormated>
    <izvorni_sadrzaj>
      <item>MEDIA ZADAR, d.o.o. za izdavačku djelatnost i marketing zastupanog po punomoćniku Alen Vimer</item>
    </izvorni_sadrzaj>
    <derivirana_varijabla naziv="DomainObject.Predmet.ProtuStrankaListFormated_1">
      <item>MEDIA ZADAR, d.o.o. za izdavačku djelatnost i marketing zastupanog po punomoćniku Alen Vimer</item>
    </derivirana_varijabla>
  </DomainObject.Predmet.ProtuStrankaListFormated>
  <DomainObject.Predmet.ProtuStrankaListFormatedOIB>
    <izvorni_sadrzaj>
      <item>MEDIA ZADAR, d.o.o. za izdavačku djelatnost i marketing, OIB 49507428086 zastupanog po punomoćniku Alen Vimer</item>
    </izvorni_sadrzaj>
    <derivirana_varijabla naziv="DomainObject.Predmet.ProtuStrankaListFormatedOIB_1">
      <item>MEDIA ZADAR, d.o.o. za izdavačku djelatnost i marketing, OIB 49507428086 zastupanog po punomoćniku Alen Vimer</item>
    </derivirana_varijabla>
  </DomainObject.Predmet.ProtuStrankaListFormatedOIB>
  <DomainObject.Predmet.ProtuStrankaListFormatedWithAdress>
    <izvorni_sadrzaj>
      <item>MEDIA ZADAR, d.o.o. za izdavačku djelatnost i marketing, Ulica Knezova Šubića Bribirskih 9, 23000 Zadar zastupanog po punomoćniku Alen Vimer</item>
    </izvorni_sadrzaj>
    <derivirana_varijabla naziv="DomainObject.Predmet.ProtuStrankaListFormatedWithAdress_1">
      <item>MEDIA ZADAR, d.o.o. za izdavačku djelatnost i marketing, Ulica Knezova Šubića Bribirskih 9, 23000 Zadar zastupanog po punomoćniku Alen Vimer</item>
    </derivirana_varijabla>
  </DomainObject.Predmet.ProtuStrankaListFormatedWithAdress>
  <DomainObject.Predmet.ProtuStrankaListFormatedWithAdressOIB>
    <izvorni_sadrzaj>
      <item>MEDIA ZADAR, d.o.o. za izdavačku djelatnost i marketing, OIB 49507428086, Ulica Knezova Šubića Bribirskih 9, 23000 Zadar zastupanog po punomoćniku Alen Vimer</item>
    </izvorni_sadrzaj>
    <derivirana_varijabla naziv="DomainObject.Predmet.ProtuStrankaListFormatedWithAdressOIB_1">
      <item>MEDIA ZADAR, d.o.o. za izdavačku djelatnost i marketing, OIB 49507428086, Ulica Knezova Šubića Bribirskih 9, 23000 Zadar zastupanog po punomoćniku Alen Vimer</item>
    </derivirana_varijabla>
  </DomainObject.Predmet.ProtuStrankaListFormatedWithAdressOIB>
  <DomainObject.Predmet.ProtuStrankaListNazivFormated>
    <izvorni_sadrzaj>
      <item>MEDIA ZADAR, d.o.o. za izdavačku djelatnost i marketing</item>
    </izvorni_sadrzaj>
    <derivirana_varijabla naziv="DomainObject.Predmet.ProtuStrankaListNazivFormated_1">
      <item>MEDIA ZADAR, d.o.o. za izdavačku djelatnost i marketing</item>
    </derivirana_varijabla>
  </DomainObject.Predmet.ProtuStrankaListNazivFormated>
  <DomainObject.Predmet.ProtuStrankaListNazivFormatedOIB>
    <izvorni_sadrzaj>
      <item>MEDIA ZADAR, d.o.o. za izdavačku djelatnost i marketing, OIB 49507428086</item>
    </izvorni_sadrzaj>
    <derivirana_varijabla naziv="DomainObject.Predmet.ProtuStrankaListNazivFormatedOIB_1">
      <item>MEDIA ZADAR, d.o.o. za izdavačku djelatnost i marketing, OIB 49507428086</item>
    </derivirana_varijabla>
  </DomainObject.Predmet.ProtuStrankaListNazivFormatedOIB>
  <DomainObject.Predmet.OstaliListFormated>
    <izvorni_sadrzaj>
      <item>OD Jelaković &amp; partneri j.t.d. punomoćnik sudionika u postupku HETA ASSET RESOLUTION AG, Alpen- Adria -Platz 1, Klagenfurt am Worthersee, Austrija</item>
      <item>Alen Vimer punomoćnik sudionika u postupku MEDIA ZADAR, d.o.o. za izdavačku djelatnost i marketing</item>
    </izvorni_sadrzaj>
    <derivirana_varijabla naziv="DomainObject.Predmet.OstaliListFormated_1">
      <item>OD Jelaković &amp; partneri j.t.d. punomoćnik sudionika u postupku HETA ASSET RESOLUTION AG, Alpen- Adria -Platz 1, Klagenfurt am Worthersee, Austrija</item>
      <item>Alen Vimer punomoćnik sudionika u postupku MEDIA ZADAR, d.o.o. za izdavačku djelatnost i marketing</item>
    </derivirana_varijabla>
  </DomainObject.Predmet.OstaliListFormated>
  <DomainObject.Predmet.OstaliListFormatedOIB>
    <izvorni_sadrzaj>
      <item>OD Jelaković &amp; partneri j.t.d., OIB 71198181260 punomoćnik sudionika u postupku HETA ASSET RESOLUTION AG, Alpen- Adria -Platz 1, Klagenfurt am Worthersee, Austrija</item>
      <item>Alen Vimer punomoćnik sudionika u postupku MEDIA ZADAR, d.o.o. za izdavačku djelatnost i marketing</item>
    </izvorni_sadrzaj>
    <derivirana_varijabla naziv="DomainObject.Predmet.OstaliListFormatedOIB_1">
      <item>OD Jelaković &amp; partneri j.t.d., OIB 71198181260 punomoćnik sudionika u postupku HETA ASSET RESOLUTION AG, Alpen- Adria -Platz 1, Klagenfurt am Worthersee, Austrija</item>
      <item>Alen Vimer punomoćnik sudionika u postupku MEDIA ZADAR, d.o.o. za izdavačku djelatnost i marketing</item>
    </derivirana_varijabla>
  </DomainObject.Predmet.OstaliListFormatedOIB>
  <DomainObject.Predmet.OstaliListFormatedWithAdress>
    <izvorni_sadrzaj>
      <item>OD Jelaković &amp; partneri j.t.d., Zagrebačka 89, 42000 Varaždin punomoćnik sudionika u postupku HETA ASSET RESOLUTION AG, Alpen- Adria -Platz 1, Klagenfurt am Worthersee, Austrija</item>
      <item>Alen Vimer, Franje Petrića 1/d, 23000 Zadar punomoćnik sudionika u postupku MEDIA ZADAR, d.o.o. za izdavačku djelatnost i marketing</item>
    </izvorni_sadrzaj>
    <derivirana_varijabla naziv="DomainObject.Predmet.OstaliListFormatedWithAdress_1">
      <item>OD Jelaković &amp; partneri j.t.d., Zagrebačka 89, 42000 Varaždin punomoćnik sudionika u postupku HETA ASSET RESOLUTION AG, Alpen- Adria -Platz 1, Klagenfurt am Worthersee, Austrija</item>
      <item>Alen Vimer, Franje Petrića 1/d, 23000 Zadar punomoćnik sudionika u postupku MEDIA ZADAR, d.o.o. za izdavačku djelatnost i marketing</item>
    </derivirana_varijabla>
  </DomainObject.Predmet.OstaliListFormatedWithAdress>
  <DomainObject.Predmet.OstaliListFormatedWithAdressOIB>
    <izvorni_sadrzaj>
      <item>OD Jelaković &amp; partneri j.t.d., OIB 71198181260, Zagrebačka 89, 42000 Varaždin punomoćnik sudionika u postupku HETA ASSET RESOLUTION AG, Alpen- Adria -Platz 1, Klagenfurt am Worthersee, Austrija</item>
      <item>Alen Vimer, Franje Petrića 1/d, 23000 Zadar punomoćnik sudionika u postupku MEDIA ZADAR, d.o.o. za izdavačku djelatnost i marketing</item>
    </izvorni_sadrzaj>
    <derivirana_varijabla naziv="DomainObject.Predmet.OstaliListFormatedWithAdressOIB_1">
      <item>OD Jelaković &amp; partneri j.t.d., OIB 71198181260, Zagrebačka 89, 42000 Varaždin punomoćnik sudionika u postupku HETA ASSET RESOLUTION AG, Alpen- Adria -Platz 1, Klagenfurt am Worthersee, Austrija</item>
      <item>Alen Vimer, Franje Petrića 1/d, 23000 Zadar punomoćnik sudionika u postupku MEDIA ZADAR, d.o.o. za izdavačku djelatnost i marketing</item>
    </derivirana_varijabla>
  </DomainObject.Predmet.OstaliListFormatedWithAdressOIB>
  <DomainObject.Predmet.OstaliListNazivFormated>
    <izvorni_sadrzaj>
      <item>OD Jelaković &amp; partneri j.t.d.</item>
      <item>Alen Vimer</item>
    </izvorni_sadrzaj>
    <derivirana_varijabla naziv="DomainObject.Predmet.OstaliListNazivFormated_1">
      <item>OD Jelaković &amp; partneri j.t.d.</item>
      <item>Alen Vimer</item>
    </derivirana_varijabla>
  </DomainObject.Predmet.OstaliListNazivFormated>
  <DomainObject.Predmet.OstaliListNazivFormatedOIB>
    <izvorni_sadrzaj>
      <item>OD Jelaković &amp; partneri j.t.d., OIB 71198181260</item>
      <item>Alen Vimer</item>
    </izvorni_sadrzaj>
    <derivirana_varijabla naziv="DomainObject.Predmet.OstaliListNazivFormatedOIB_1">
      <item>OD Jelaković &amp; partneri j.t.d., OIB 71198181260</item>
      <item>Alen Vimer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HETA ASSET RESOLUTION AG, Alpen- Adria -Platz 1, Klagenfurt am Worthersee, Austrija i dr.</izvorni_sadrzaj>
    <derivirana_varijabla naziv="DomainObject.Predmet.StrankaIDrugi_1">HETA ASSET RESOLUTION AG, Alpen- Adria -Platz 1, Klagenfurt am Worthersee, Austrija i dr.</derivirana_varijabla>
  </DomainObject.Predmet.StrankaIDrugi>
  <DomainObject.Predmet.ProtustrankaIDrugi>
    <izvorni_sadrzaj>MEDIA ZADAR, d.o.o. za izdavačku djelatnost i marketing</izvorni_sadrzaj>
    <derivirana_varijabla naziv="DomainObject.Predmet.ProtustrankaIDrugi_1">MEDIA ZADAR, d.o.o. za izdavačku djelatnost i marketing</derivirana_varijabla>
  </DomainObject.Predmet.ProtustrankaIDrugi>
  <DomainObject.Predmet.StrankaIDrugiAdressOIB>
    <izvorni_sadrzaj>HETA ASSET RESOLUTION AG, Alpen- Adria -Platz 1, Klagenfurt am Worthersee, Austrija, OIB 90730821413 i dr.</izvorni_sadrzaj>
    <derivirana_varijabla naziv="DomainObject.Predmet.StrankaIDrugiAdressOIB_1">HETA ASSET RESOLUTION AG, Alpen- Adria -Platz 1, Klagenfurt am Worthersee, Austrija, OIB 90730821413 i dr.</derivirana_varijabla>
  </DomainObject.Predmet.StrankaIDrugiAdressOIB>
  <DomainObject.Predmet.ProtustrankaIDrugiAdressOIB>
    <izvorni_sadrzaj>MEDIA ZADAR, d.o.o. za izdavačku djelatnost i marketing, OIB 49507428086, Ulica Knezova Šubića Bribirskih 9, 23000 Zadar</izvorni_sadrzaj>
    <derivirana_varijabla naziv="DomainObject.Predmet.ProtustrankaIDrugiAdressOIB_1">MEDIA ZADAR, d.o.o. za izdavačku djelatnost i marketing, OIB 49507428086, Ulica Knezova Šubića Bribirskih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 Alpen- Adria -Platz 1, Klagenfurt am Worthersee, Austrija</item>
      <item>MEDIA ZADAR, d.o.o. za izdavačku djelatnost i marketing</item>
      <item>OD Jelaković &amp; partneri j.t.d.</item>
      <item>Alen Vimer</item>
      <item>CAPRICORNO, društvo s ograničenom odgovornošću za trgovinu</item>
      <item>HETA ASSET RESOLUTION AG</item>
    </izvorni_sadrzaj>
    <derivirana_varijabla naziv="DomainObject.Predmet.SudioniciListNaziv_1">
      <item>HETA ASSET RESOLUTION AG, Alpen- Adria -Platz 1, Klagenfurt am Worthersee, Austrija</item>
      <item>MEDIA ZADAR, d.o.o. za izdavačku djelatnost i marketing</item>
      <item>OD Jelaković &amp; partneri j.t.d.</item>
      <item>Alen Vimer</item>
      <item>CAPRICORNO, društvo s ograničenom odgovornošću za trgovinu</item>
      <item>HETA ASSET RESOLUTION AG</item>
    </derivirana_varijabla>
  </DomainObject.Predmet.SudioniciListNaziv>
  <DomainObject.Predmet.SudioniciListAdressOIB>
    <izvorni_sadrzaj>
      <item>HETA ASSET RESOLUTION AG, Alpen- Adria -Platz 1, Klagenfurt am Worthersee, Austrija, OIB 90730821413</item>
      <item>MEDIA ZADAR, d.o.o. za izdavačku djelatnost i marketing, OIB 49507428086, Ulica Knezova Šubića Bribirskih 9,23000 Zadar</item>
      <item>OD Jelaković &amp; partneri j.t.d., OIB 71198181260, Zagrebačka 89,42000 Varaždin</item>
      <item>Alen Vimer, Franje Petrića 1/d,23000 Zadar</item>
      <item>CAPRICORNO, društvo s ograničenom odgovornošću za trgovinu, OIB 09517317411, Hercegovačka 57A,21000 Split</item>
      <item>HETA ASSET RESOLUTION AG, OIB 90730821413, Alpen-adria Platz 1,9020 Klagenfurt</item>
    </izvorni_sadrzaj>
    <derivirana_varijabla naziv="DomainObject.Predmet.SudioniciListAdressOIB_1">
      <item>HETA ASSET RESOLUTION AG, Alpen- Adria -Platz 1, Klagenfurt am Worthersee, Austrija, OIB 90730821413</item>
      <item>MEDIA ZADAR, d.o.o. za izdavačku djelatnost i marketing, OIB 49507428086, Ulica Knezova Šubića Bribirskih 9,23000 Zadar</item>
      <item>OD Jelaković &amp; partneri j.t.d., OIB 71198181260, Zagrebačka 89,42000 Varaždin</item>
      <item>Alen Vimer, Franje Petrića 1/d,23000 Zadar</item>
      <item>CAPRICORNO, društvo s ograničenom odgovornošću za trgovinu, OIB 09517317411, Hercegovačka 57A,21000 Split</item>
      <item>HETA ASSET RESOLUTION AG, OIB 90730821413, Alpen-adria Platz 1,9020 Klagenfurt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49507428086</item>
      <item>, OIB 71198181260</item>
      <item>, OIB null</item>
      <item>, OIB 09517317411</item>
      <item>, OIB 90730821413</item>
    </izvorni_sadrzaj>
    <derivirana_varijabla naziv="DomainObject.Predmet.SudioniciListNazivOIB_1">
      <item>, OIB 90730821413</item>
      <item>, OIB 49507428086</item>
      <item>, OIB 71198181260</item>
      <item>, OIB null</item>
      <item>, OIB 09517317411</item>
      <item>, OIB 90730821413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studenog 2017.</izvorni_sadrzaj>
    <derivirana_varijabla naziv="DomainObject.Predmet.DatumZadnjeOdrzaneSudskeRadnje_1">16. studenog 2017.</derivirana_varijabla>
  </DomainObject.Predmet.DatumZadnjeOdrzaneSudskeRadnje>
  <DomainObject.PredzadnjaOdlukaIzPredmeta.DatumDonosenjaOdluke>
    <izvorni_sadrzaj>26. veljače 2019.</izvorni_sadrzaj>
    <derivirana_varijabla naziv="DomainObject.PredzadnjaOdlukaIzPredmeta.DatumDonosenjaOdluke_1">26. veljače 2019.</derivirana_varijabla>
  </DomainObject.PredzadnjaOdlukaIzPredmeta.DatumDonosenjaOdluke>
  <DomainObject.PredzadnjaOdlukaIzPredmeta.Oznaka>
    <izvorni_sadrzaj>St-1037/2016-82</izvorni_sadrzaj>
    <derivirana_varijabla naziv="DomainObject.PredzadnjaOdlukaIzPredmeta.Oznaka_1">St-1037/2016-82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FFA442-662C-4610-A714-52FC8A1464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775</properties:Words>
  <properties:Characters>4175</properties:Characters>
  <properties:Lines>87</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2019-02-26T07:53:00Z</dcterms:created>
  <dc:creator>Ardena Bajlo</dc:creator>
  <cp:lastModifiedBy>Ana Markač</cp:lastModifiedBy>
  <cp:lastPrinted>2019-02-27T06:20:00Z</cp:lastPrinted>
  <dcterms:modified xmlns:xsi="http://www.w3.org/2001/XMLSchema-instance" xsi:type="dcterms:W3CDTF">2019-02-27T07:19:00Z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(St-1037-16 nagrada s osnova unovčenja   +  dopsinos zdravstveno RADOJKA DANEK  docx.docx)</vt:lpwstr>
  </prop:property>
  <prop:property name="CC_coloring" pid="4" fmtid="{D5CDD505-2E9C-101B-9397-08002B2CF9AE}">
    <vt:bool>false</vt:bool>
  </prop:property>
  <prop:property name="BrojStranica" pid="5" fmtid="{D5CDD505-2E9C-101B-9397-08002B2CF9AE}">
    <vt:i4>2</vt:i4>
  </prop:property>
</prop:Properties>
</file>