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7afc" w14:paraId="0f67afc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A87AD6">
        <w:rPr>
          <w:b/>
        </w:rPr>
        <w:t>573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975647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975647" w:rsidRPr="00975647">
        <w:t xml:space="preserve"> </w:t>
      </w:r>
      <w:r w:rsidR="00975647">
        <w:t xml:space="preserve">TUMEK d.o.o., Povlja, Povlja, OIB: 94540550726, </w:t>
      </w:r>
      <w:r w:rsidR="007F41AD">
        <w:t>dana 1</w:t>
      </w:r>
      <w:r w:rsidR="00975647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975647">
        <w:t xml:space="preserve">TUMEK d.o.o., Povlja, Povlja, OIB: 94540550726,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975647">
        <w:t>5</w:t>
      </w:r>
      <w:r w:rsidR="007F41AD">
        <w:t>. siječnja 2018</w:t>
      </w:r>
      <w:r w:rsidR="007E310B">
        <w:t>.g. u 1</w:t>
      </w:r>
      <w:r w:rsidR="00975647">
        <w:t>1,00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975647" w:rsidRPr="00975647">
        <w:t xml:space="preserve"> </w:t>
      </w:r>
      <w:r w:rsidR="00975647">
        <w:t>TUMEK d.o.o., Povlja, Povlja, OIB: 94540550726</w:t>
      </w:r>
      <w:r w:rsidR="007F41AD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D31EC">
        <w:t>24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A87AD6">
        <w:t>2892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D31EC">
        <w:t>6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D31EC">
        <w:t>6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975647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975647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99F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A87AD6">
          <w:t>1573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099F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5647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87AD6"/>
    <w:rsid w:val="00A95917"/>
    <w:rsid w:val="00AB5815"/>
    <w:rsid w:val="00AC76A5"/>
    <w:rsid w:val="00AD31EC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TUMEK,d.o.o. za proizvodnju drvenih proizvoda i turizam</izvorni_sadrzaj>
    <derivirana_varijabla naziv="DomainObject.Predmet.ProtustrankaFormated_1">  TUMEK,d.o.o. za proizvodnju drvenih proizvoda i turizam</derivirana_varijabla>
  </DomainObject.Predmet.ProtustrankaFormated>
  <DomainObject.Predmet.ProtustrankaFormatedOIB>
    <izvorni_sadrzaj>  TUMEK,d.o.o. za proizvodnju drvenih proizvoda i turizam, OIB 94540550726</izvorni_sadrzaj>
    <derivirana_varijabla naziv="DomainObject.Predmet.ProtustrankaFormatedOIB_1">  TUMEK,d.o.o. za proizvodnju drvenih proizvoda i turizam, OIB 94540550726</derivirana_varijabla>
  </DomainObject.Predmet.ProtustrankaFormatedOIB>
  <DomainObject.Predmet.ProtustrankaFormatedWithAdress>
    <izvorni_sadrzaj> TUMEK,d.o.o. za proizvodnju drvenih proizvoda i turizam, Povlja, 21425 Povlja</izvorni_sadrzaj>
    <derivirana_varijabla naziv="DomainObject.Predmet.ProtustrankaFormatedWithAdress_1"> TUMEK,d.o.o. za proizvodnju drvenih proizvoda i turizam, Povlja, 21425 Povlja</derivirana_varijabla>
  </DomainObject.Predmet.ProtustrankaFormatedWithAdress>
  <DomainObject.Predmet.ProtustrankaFormatedWithAdressOIB>
    <izvorni_sadrzaj> TUMEK,d.o.o. za proizvodnju drvenih proizvoda i turizam, OIB 94540550726, Povlja, 21425 Povlja</izvorni_sadrzaj>
    <derivirana_varijabla naziv="DomainObject.Predmet.ProtustrankaFormatedWithAdressOIB_1"> TUMEK,d.o.o. za proizvodnju drvenih proizvoda i turizam, OIB 94540550726, Povlja, 21425 Povlja</derivirana_varijabla>
  </DomainObject.Predmet.ProtustrankaFormatedWithAdressOIB>
  <DomainObject.Predmet.ProtustrankaWithAdress>
    <izvorni_sadrzaj>TUMEK,d.o.o. za proizvodnju drvenih proizvoda i turizam Povlja, 21425 Povlja</izvorni_sadrzaj>
    <derivirana_varijabla naziv="DomainObject.Predmet.ProtustrankaWithAdress_1">TUMEK,d.o.o. za proizvodnju drvenih proizvoda i turizam Povlja, 21425 Povlja</derivirana_varijabla>
  </DomainObject.Predmet.ProtustrankaWithAdress>
  <DomainObject.Predmet.ProtustrankaWithAdressOIB>
    <izvorni_sadrzaj>TUMEK,d.o.o. za proizvodnju drvenih proizvoda i turizam, OIB 94540550726, Povlja, 21425 Povlja</izvorni_sadrzaj>
    <derivirana_varijabla naziv="DomainObject.Predmet.ProtustrankaWithAdressOIB_1">TUMEK,d.o.o. za proizvodnju drvenih proizvoda i turizam, OIB 94540550726, Povlja, 21425 Povlja</derivirana_varijabla>
  </DomainObject.Predmet.ProtustrankaWithAdressOIB>
  <DomainObject.Predmet.ProtustrankaNazivFormated>
    <izvorni_sadrzaj>TUMEK,d.o.o. za proizvodnju drvenih proizvoda i turizam</izvorni_sadrzaj>
    <derivirana_varijabla naziv="DomainObject.Predmet.ProtustrankaNazivFormated_1">TUMEK,d.o.o. za proizvodnju drvenih proizvoda i turizam</derivirana_varijabla>
  </DomainObject.Predmet.ProtustrankaNazivFormated>
  <DomainObject.Predmet.ProtustrankaNazivFormatedOIB>
    <izvorni_sadrzaj>TUMEK,d.o.o. za proizvodnju drvenih proizvoda i turizam, OIB 94540550726</izvorni_sadrzaj>
    <derivirana_varijabla naziv="DomainObject.Predmet.ProtustrankaNazivFormatedOIB_1">TUMEK,d.o.o. za proizvodnju drvenih proizvoda i turizam, OIB 94540550726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330560.02</izvorni_sadrzaj>
    <derivirana_varijabla naziv="DomainObject.Predmet.TrenutnaVrijednost_1">330560.02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TUMEK,d.o.o. za proizvodnju drvenih proizvoda i turizam</item>
    </izvorni_sadrzaj>
    <derivirana_varijabla naziv="DomainObject.Predmet.ProtuStrankaListFormated_1">
      <item>TUMEK,d.o.o. za proizvodnju drvenih proizvoda i turizam</item>
    </derivirana_varijabla>
  </DomainObject.Predmet.ProtuStrankaListFormated>
  <DomainObject.Predmet.ProtuStrankaListFormatedOIB>
    <izvorni_sadrzaj>
      <item>TUMEK,d.o.o. za proizvodnju drvenih proizvoda i turizam, OIB 94540550726</item>
    </izvorni_sadrzaj>
    <derivirana_varijabla naziv="DomainObject.Predmet.ProtuStrankaListFormatedOIB_1">
      <item>TUMEK,d.o.o. za proizvodnju drvenih proizvoda i turizam, OIB 94540550726</item>
    </derivirana_varijabla>
  </DomainObject.Predmet.ProtuStrankaListFormatedOIB>
  <DomainObject.Predmet.ProtuStrankaListFormatedWithAdress>
    <izvorni_sadrzaj>
      <item>TUMEK,d.o.o. za proizvodnju drvenih proizvoda i turizam, Povlja, 21425 Povlja</item>
    </izvorni_sadrzaj>
    <derivirana_varijabla naziv="DomainObject.Predmet.ProtuStrankaListFormatedWithAdress_1">
      <item>TUMEK,d.o.o. za proizvodnju drvenih proizvoda i turizam, Povlja, 21425 Povlja</item>
    </derivirana_varijabla>
  </DomainObject.Predmet.ProtuStrankaListFormatedWithAdress>
  <DomainObject.Predmet.ProtuStrankaListFormatedWithAdressOIB>
    <izvorni_sadrzaj>
      <item>TUMEK,d.o.o. za proizvodnju drvenih proizvoda i turizam, OIB 94540550726, Povlja, 21425 Povlja</item>
    </izvorni_sadrzaj>
    <derivirana_varijabla naziv="DomainObject.Predmet.ProtuStrankaListFormatedWithAdressOIB_1">
      <item>TUMEK,d.o.o. za proizvodnju drvenih proizvoda i turizam, OIB 94540550726, Povlja, 21425 Povlja</item>
    </derivirana_varijabla>
  </DomainObject.Predmet.ProtuStrankaListFormatedWithAdressOIB>
  <DomainObject.Predmet.ProtuStrankaListNazivFormated>
    <izvorni_sadrzaj>
      <item>TUMEK,d.o.o. za proizvodnju drvenih proizvoda i turizam</item>
    </izvorni_sadrzaj>
    <derivirana_varijabla naziv="DomainObject.Predmet.ProtuStrankaListNazivFormated_1">
      <item>TUMEK,d.o.o. za proizvodnju drvenih proizvoda i turizam</item>
    </derivirana_varijabla>
  </DomainObject.Predmet.ProtuStrankaListNazivFormated>
  <DomainObject.Predmet.ProtuStrankaListNazivFormatedOIB>
    <izvorni_sadrzaj>
      <item>TUMEK,d.o.o. za proizvodnju drvenih proizvoda i turizam, OIB 94540550726</item>
    </izvorni_sadrzaj>
    <derivirana_varijabla naziv="DomainObject.Predmet.ProtuStrankaListNazivFormatedOIB_1">
      <item>TUMEK,d.o.o. za proizvodnju drvenih proizvoda i turizam, OIB 94540550726</item>
    </derivirana_varijabla>
  </DomainObject.Predmet.ProtuStrankaListNazivFormatedOIB>
  <DomainObject.Predmet.OstaliListFormated>
    <izvorni_sadrzaj>
      <item>Tonči Ostojić</item>
    </izvorni_sadrzaj>
    <derivirana_varijabla naziv="DomainObject.Predmet.OstaliListFormated_1">
      <item>Tonči Ostojić</item>
    </derivirana_varijabla>
  </DomainObject.Predmet.OstaliListFormated>
  <DomainObject.Predmet.OstaliListFormatedOIB>
    <izvorni_sadrzaj>
      <item>Tonči Ostojić, OIB 83888067688</item>
    </izvorni_sadrzaj>
    <derivirana_varijabla naziv="DomainObject.Predmet.OstaliListFormatedOIB_1">
      <item>Tonči Ostojić, OIB 83888067688</item>
    </derivirana_varijabla>
  </DomainObject.Predmet.OstaliListFormatedOIB>
  <DomainObject.Predmet.OstaliListFormatedWithAdress>
    <izvorni_sadrzaj>
      <item>Tonči Ostojić, Jovina Ulica 20, 21425 Povlja</item>
    </izvorni_sadrzaj>
    <derivirana_varijabla naziv="DomainObject.Predmet.OstaliListFormatedWithAdress_1">
      <item>Tonči Ostojić, Jovina Ulica 20, 21425 Povlja</item>
    </derivirana_varijabla>
  </DomainObject.Predmet.OstaliListFormatedWithAdress>
  <DomainObject.Predmet.OstaliListFormatedWithAdressOIB>
    <izvorni_sadrzaj>
      <item>Tonči Ostojić, OIB 83888067688, Jovina Ulica 20, 21425 Povlja</item>
    </izvorni_sadrzaj>
    <derivirana_varijabla naziv="DomainObject.Predmet.OstaliListFormatedWithAdressOIB_1">
      <item>Tonči Ostojić, OIB 83888067688, Jovina Ulica 20, 21425 Povlja</item>
    </derivirana_varijabla>
  </DomainObject.Predmet.OstaliListFormatedWithAdressOIB>
  <DomainObject.Predmet.OstaliListNazivFormated>
    <izvorni_sadrzaj>
      <item>Tonči Ostojić</item>
    </izvorni_sadrzaj>
    <derivirana_varijabla naziv="DomainObject.Predmet.OstaliListNazivFormated_1">
      <item>Tonči Ostojić</item>
    </derivirana_varijabla>
  </DomainObject.Predmet.OstaliListNazivFormated>
  <DomainObject.Predmet.OstaliListNazivFormatedOIB>
    <izvorni_sadrzaj>
      <item>Tonči Ostojić, OIB 83888067688</item>
    </izvorni_sadrzaj>
    <derivirana_varijabla naziv="DomainObject.Predmet.OstaliListNazivFormatedOIB_1">
      <item>Tonči Ostojić, OIB 83888067688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TUMEK,d.o.o. za proizvodnju drvenih proizvoda i turizam</izvorni_sadrzaj>
    <derivirana_varijabla naziv="DomainObject.Predmet.ProtustrankaIDrugi_1">TUMEK,d.o.o. za proizvodnju drvenih proizvoda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TUMEK,d.o.o. za proizvodnju drvenih proizvoda i turizam, OIB 94540550726, Povlja, 21425 Povlja</izvorni_sadrzaj>
    <derivirana_varijabla naziv="DomainObject.Predmet.ProtustrankaIDrugiAdressOIB_1">TUMEK,d.o.o. za proizvodnju drvenih proizvoda i turizam, OIB 94540550726,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TUMEK,d.o.o. za proizvodnju drvenih proizvoda i turizam</item>
      <item>FINANCIJSKA AGENCIJA, RC SPLIT</item>
      <item>Tonči Ostojić</item>
    </izvorni_sadrzaj>
    <derivirana_varijabla naziv="DomainObject.Predmet.SudioniciListNaziv_1">
      <item>TUMEK,d.o.o. za proizvodnju drvenih proizvoda i turizam</item>
      <item>FINANCIJSKA AGENCIJA, RC SPLIT</item>
      <item>Tonči Ostojić</item>
    </derivirana_varijabla>
  </DomainObject.Predmet.SudioniciListNaziv>
  <DomainObject.Predmet.SudioniciListAdressOIB>
    <izvorni_sadrzaj>
      <item>TUMEK,d.o.o. za proizvodnju drvenih proizvoda i turizam, OIB 94540550726, Povlja,21425 Povlja</item>
      <item>FINANCIJSKA AGENCIJA, RC SPLIT, OIB 85821130368, Mažuranićevo šetalište 24 b,21000 Split</item>
      <item>Tonči Ostojić, OIB 83888067688, Jovina Ulica 20,21425 Povlja</item>
    </izvorni_sadrzaj>
    <derivirana_varijabla naziv="DomainObject.Predmet.SudioniciListAdressOIB_1">
      <item>TUMEK,d.o.o. za proizvodnju drvenih proizvoda i turizam, OIB 94540550726, Povlja,21425 Povlja</item>
      <item>FINANCIJSKA AGENCIJA, RC SPLIT, OIB 85821130368, Mažuranićevo šetalište 24 b,21000 Split</item>
      <item>Tonči Ostojić, OIB 83888067688, Jovina Ulica 20,21425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94540550726</item>
      <item>, OIB 85821130368</item>
      <item>, OIB 83888067688</item>
    </izvorni_sadrzaj>
    <derivirana_varijabla naziv="DomainObject.Predmet.SudioniciListNazivOIB_1">
      <item>, OIB 94540550726</item>
      <item>, OIB 85821130368</item>
      <item>, OIB 83888067688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3347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2018-01-15T08:35:00Z</dcterms:created>
  <dc:creator>stanka grcic</dc:creator>
  <cp:lastModifiedBy>Mara Marčinko</cp:lastModifiedBy>
  <cp:lastPrinted>2018-01-15T09:53:00Z</cp:lastPrinted>
  <dcterms:modified xmlns:xsi="http://www.w3.org/2001/XMLSchema-instance" xsi:type="dcterms:W3CDTF">2018-01-15T09:53:00Z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